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9728D4" w14:paraId="51C8BCE4" w14:textId="77777777" w:rsidTr="009728D4">
        <w:trPr>
          <w:trHeight w:val="473"/>
        </w:trPr>
        <w:tc>
          <w:tcPr>
            <w:tcW w:w="6984" w:type="dxa"/>
            <w:vAlign w:val="center"/>
            <w:hideMark/>
          </w:tcPr>
          <w:p w14:paraId="1323A83A" w14:textId="77777777" w:rsidR="009728D4" w:rsidRPr="00B01A10" w:rsidRDefault="009728D4">
            <w:r w:rsidRPr="00B01A10"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  <w:hideMark/>
          </w:tcPr>
          <w:p w14:paraId="59F9734A" w14:textId="4F185F52" w:rsidR="009728D4" w:rsidRDefault="00B01A10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4784E211" wp14:editId="019763BA">
                  <wp:simplePos x="0" y="0"/>
                  <wp:positionH relativeFrom="margin">
                    <wp:posOffset>437515</wp:posOffset>
                  </wp:positionH>
                  <wp:positionV relativeFrom="margin">
                    <wp:posOffset>-364490</wp:posOffset>
                  </wp:positionV>
                  <wp:extent cx="2327910" cy="973455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8583"/>
                          <a:stretch/>
                        </pic:blipFill>
                        <pic:spPr bwMode="auto">
                          <a:xfrm>
                            <a:off x="0" y="0"/>
                            <a:ext cx="2327910" cy="9734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728D4" w14:paraId="3BADF834" w14:textId="77777777" w:rsidTr="00B01A10">
        <w:trPr>
          <w:trHeight w:val="472"/>
        </w:trPr>
        <w:tc>
          <w:tcPr>
            <w:tcW w:w="6984" w:type="dxa"/>
            <w:shd w:val="clear" w:color="auto" w:fill="FFFFFF" w:themeFill="background1"/>
            <w:vAlign w:val="bottom"/>
            <w:hideMark/>
          </w:tcPr>
          <w:p w14:paraId="1D035CF5" w14:textId="3542648E" w:rsidR="009728D4" w:rsidRPr="00481CD1" w:rsidRDefault="00914A47" w:rsidP="00481CD1">
            <w:pPr>
              <w:pStyle w:val="MLCHeading"/>
            </w:pPr>
            <w:r w:rsidRPr="00B01A10">
              <w:t xml:space="preserve"> </w:t>
            </w:r>
            <w:r w:rsidR="006B67F3" w:rsidRPr="00B01A10">
              <w:t xml:space="preserve">Module </w:t>
            </w:r>
            <w:r w:rsidR="00E91DBA" w:rsidRPr="00B01A10">
              <w:t>1</w:t>
            </w:r>
            <w:r w:rsidR="006B67F3" w:rsidRPr="00B01A10">
              <w:t xml:space="preserve"> Assessment</w:t>
            </w:r>
          </w:p>
        </w:tc>
        <w:tc>
          <w:tcPr>
            <w:tcW w:w="0" w:type="auto"/>
            <w:vMerge/>
            <w:vAlign w:val="center"/>
            <w:hideMark/>
          </w:tcPr>
          <w:p w14:paraId="2511EC96" w14:textId="77777777" w:rsidR="009728D4" w:rsidRDefault="009728D4"/>
        </w:tc>
      </w:tr>
    </w:tbl>
    <w:p w14:paraId="1C17C832" w14:textId="77777777" w:rsidR="00F436B9" w:rsidRDefault="00F436B9" w:rsidP="006B67F3"/>
    <w:p w14:paraId="05591995" w14:textId="4FD43E3C" w:rsidR="003A29A8" w:rsidRPr="003A29A8" w:rsidRDefault="003A29A8" w:rsidP="003A29A8">
      <w:pPr>
        <w:pStyle w:val="ActivityNumbers"/>
        <w:rPr>
          <w:rFonts w:eastAsiaTheme="minorHAnsi" w:cstheme="minorBidi"/>
          <w:szCs w:val="22"/>
        </w:rPr>
      </w:pPr>
      <w:r>
        <w:t>What are the benefits of a farm business cooperating with others?</w:t>
      </w:r>
    </w:p>
    <w:p w14:paraId="53873815" w14:textId="1C645B3E" w:rsidR="003A29A8" w:rsidRDefault="003A29A8" w:rsidP="003A29A8"/>
    <w:p w14:paraId="510D0C06" w14:textId="77777777" w:rsidR="003A29A8" w:rsidRPr="003A29A8" w:rsidRDefault="003A29A8" w:rsidP="003A29A8"/>
    <w:p w14:paraId="5767EFD1" w14:textId="4DEF0AB9" w:rsidR="006B67F3" w:rsidRDefault="00B77750" w:rsidP="006B67F3">
      <w:pPr>
        <w:pStyle w:val="ActivityNumbers"/>
      </w:pPr>
      <w:r>
        <w:t xml:space="preserve">Describe how each of the following business </w:t>
      </w:r>
      <w:r w:rsidR="003A3091">
        <w:t>structures is</w:t>
      </w:r>
      <w:r>
        <w:t xml:space="preserve"> different </w:t>
      </w:r>
      <w:r w:rsidR="003A29A8">
        <w:t>from</w:t>
      </w:r>
      <w:r>
        <w:t xml:space="preserve"> a cooperative.</w:t>
      </w:r>
    </w:p>
    <w:tbl>
      <w:tblPr>
        <w:tblStyle w:val="TableGrid"/>
        <w:tblW w:w="0" w:type="auto"/>
        <w:tblInd w:w="432" w:type="dxa"/>
        <w:tblLook w:val="04A0" w:firstRow="1" w:lastRow="0" w:firstColumn="1" w:lastColumn="0" w:noHBand="0" w:noVBand="1"/>
      </w:tblPr>
      <w:tblGrid>
        <w:gridCol w:w="2173"/>
        <w:gridCol w:w="8185"/>
      </w:tblGrid>
      <w:tr w:rsidR="00940BFE" w14:paraId="6FE666AA" w14:textId="77777777" w:rsidTr="00940BFE">
        <w:trPr>
          <w:trHeight w:val="720"/>
        </w:trPr>
        <w:tc>
          <w:tcPr>
            <w:tcW w:w="2173" w:type="dxa"/>
            <w:vAlign w:val="center"/>
          </w:tcPr>
          <w:p w14:paraId="202A8EC8" w14:textId="099B8598" w:rsidR="00940BFE" w:rsidRDefault="00940BFE" w:rsidP="00940BFE">
            <w:r>
              <w:t>Sole proprietorship</w:t>
            </w:r>
          </w:p>
        </w:tc>
        <w:tc>
          <w:tcPr>
            <w:tcW w:w="8185" w:type="dxa"/>
          </w:tcPr>
          <w:p w14:paraId="1BB45325" w14:textId="77777777" w:rsidR="00940BFE" w:rsidRDefault="00940BFE" w:rsidP="00940BFE"/>
        </w:tc>
      </w:tr>
      <w:tr w:rsidR="00940BFE" w14:paraId="5554BDF1" w14:textId="77777777" w:rsidTr="00940BFE">
        <w:trPr>
          <w:trHeight w:val="720"/>
        </w:trPr>
        <w:tc>
          <w:tcPr>
            <w:tcW w:w="2173" w:type="dxa"/>
            <w:vAlign w:val="center"/>
          </w:tcPr>
          <w:p w14:paraId="2B9A5A1E" w14:textId="61DF73B9" w:rsidR="00940BFE" w:rsidRDefault="00940BFE" w:rsidP="00940BFE">
            <w:r>
              <w:t>Corporation</w:t>
            </w:r>
          </w:p>
        </w:tc>
        <w:tc>
          <w:tcPr>
            <w:tcW w:w="8185" w:type="dxa"/>
          </w:tcPr>
          <w:p w14:paraId="5B7FEA84" w14:textId="77777777" w:rsidR="00940BFE" w:rsidRDefault="00940BFE" w:rsidP="00940BFE"/>
        </w:tc>
      </w:tr>
    </w:tbl>
    <w:p w14:paraId="1FB85EDB" w14:textId="77777777" w:rsidR="00940BFE" w:rsidRPr="00940BFE" w:rsidRDefault="00940BFE" w:rsidP="00940BFE"/>
    <w:p w14:paraId="140B223C" w14:textId="58D22F78" w:rsidR="00B77750" w:rsidRDefault="00B77750" w:rsidP="006B67F3">
      <w:pPr>
        <w:pStyle w:val="ActivityNumbers"/>
      </w:pPr>
      <w:r>
        <w:t xml:space="preserve">What is the advantage of being a cooperative member versus a </w:t>
      </w:r>
      <w:r w:rsidR="003A3091">
        <w:t xml:space="preserve">corporation </w:t>
      </w:r>
      <w:r>
        <w:t>shareholder?</w:t>
      </w:r>
    </w:p>
    <w:p w14:paraId="124F0FC6" w14:textId="7E1CCD4F" w:rsidR="00940BFE" w:rsidRPr="00940BFE" w:rsidRDefault="00940BFE" w:rsidP="00940BFE"/>
    <w:p w14:paraId="31FD3A40" w14:textId="09578C4C" w:rsidR="00940BFE" w:rsidRDefault="00940BFE" w:rsidP="00940BFE"/>
    <w:p w14:paraId="7EADFA0D" w14:textId="77777777" w:rsidR="00940BFE" w:rsidRPr="00940BFE" w:rsidRDefault="00940BFE" w:rsidP="00940BFE"/>
    <w:p w14:paraId="3C970996" w14:textId="77777777" w:rsidR="00940BFE" w:rsidRPr="00940BFE" w:rsidRDefault="00940BFE" w:rsidP="00940BFE"/>
    <w:p w14:paraId="15575E1C" w14:textId="735EB8A2" w:rsidR="00B77750" w:rsidRDefault="00B77750" w:rsidP="00B77750">
      <w:pPr>
        <w:pStyle w:val="ActivityNumbers"/>
      </w:pPr>
      <w:r>
        <w:t>List the seven principles of a cooperative.</w:t>
      </w:r>
    </w:p>
    <w:p w14:paraId="13DE1F0F" w14:textId="4B5A2DD5" w:rsidR="00940BFE" w:rsidRDefault="00940BFE" w:rsidP="00940BFE"/>
    <w:p w14:paraId="5D9D24BC" w14:textId="709730C3" w:rsidR="00940BFE" w:rsidRDefault="00940BFE" w:rsidP="00940BFE"/>
    <w:p w14:paraId="73369B54" w14:textId="10F1D456" w:rsidR="00940BFE" w:rsidRDefault="00940BFE" w:rsidP="00940BFE"/>
    <w:p w14:paraId="286BB399" w14:textId="46D5AB94" w:rsidR="00940BFE" w:rsidRDefault="00940BFE" w:rsidP="00940BFE"/>
    <w:p w14:paraId="0E24330C" w14:textId="1DC70484" w:rsidR="00940BFE" w:rsidRDefault="00940BFE" w:rsidP="00940BFE"/>
    <w:p w14:paraId="7704F56C" w14:textId="1448164A" w:rsidR="00940BFE" w:rsidRDefault="00940BFE" w:rsidP="00940BFE"/>
    <w:p w14:paraId="2C8BD7A5" w14:textId="771B4B65" w:rsidR="00940BFE" w:rsidRDefault="00940BFE" w:rsidP="00940BFE"/>
    <w:p w14:paraId="6D2848B7" w14:textId="3D7A8B64" w:rsidR="0094082D" w:rsidRDefault="0094082D" w:rsidP="00940BFE"/>
    <w:p w14:paraId="21425F5C" w14:textId="77777777" w:rsidR="0094082D" w:rsidRDefault="0094082D" w:rsidP="00940BFE"/>
    <w:p w14:paraId="2B412ACE" w14:textId="77777777" w:rsidR="00940BFE" w:rsidRPr="00940BFE" w:rsidRDefault="00940BFE" w:rsidP="00940BFE"/>
    <w:p w14:paraId="67575178" w14:textId="6CE3258C" w:rsidR="00B77750" w:rsidRDefault="00B77750" w:rsidP="00B77750">
      <w:pPr>
        <w:pStyle w:val="ActivityNumbers"/>
      </w:pPr>
      <w:r>
        <w:t>Explain which cooperative principle you believe to be the most important</w:t>
      </w:r>
      <w:r w:rsidR="00B80B14">
        <w:t>.</w:t>
      </w:r>
    </w:p>
    <w:p w14:paraId="5DBB8515" w14:textId="7DED5329" w:rsidR="00940BFE" w:rsidRDefault="00940BFE" w:rsidP="00940BFE"/>
    <w:p w14:paraId="63476BC4" w14:textId="77777777" w:rsidR="0094082D" w:rsidRDefault="0094082D" w:rsidP="00940BFE"/>
    <w:p w14:paraId="1C5694FD" w14:textId="409E65BB" w:rsidR="00940BFE" w:rsidRDefault="00940BFE" w:rsidP="00940BFE"/>
    <w:p w14:paraId="17B19D23" w14:textId="77777777" w:rsidR="00940BFE" w:rsidRPr="00940BFE" w:rsidRDefault="00940BFE" w:rsidP="00940BFE"/>
    <w:p w14:paraId="6D51439B" w14:textId="13E61844" w:rsidR="00B77750" w:rsidRDefault="00B77750" w:rsidP="00B77750">
      <w:pPr>
        <w:pStyle w:val="ActivityNumbers"/>
      </w:pPr>
      <w:r>
        <w:t>Why do farmers join cooperatives?</w:t>
      </w:r>
    </w:p>
    <w:p w14:paraId="7D3DA64A" w14:textId="412170ED" w:rsidR="00940BFE" w:rsidRDefault="00940BFE" w:rsidP="00940BFE"/>
    <w:p w14:paraId="3AF5FA4E" w14:textId="45FE1904" w:rsidR="00940BFE" w:rsidRDefault="00940BFE" w:rsidP="00940BFE"/>
    <w:p w14:paraId="034F4EF6" w14:textId="1494EC2A" w:rsidR="00940BFE" w:rsidRDefault="00940BFE" w:rsidP="00940BFE"/>
    <w:p w14:paraId="3034D4F6" w14:textId="77777777" w:rsidR="00940BFE" w:rsidRPr="00940BFE" w:rsidRDefault="00940BFE" w:rsidP="00940BFE"/>
    <w:p w14:paraId="523B4B23" w14:textId="75DAB9B4" w:rsidR="00B77750" w:rsidRDefault="00B77750" w:rsidP="00B77750">
      <w:pPr>
        <w:pStyle w:val="ActivityNumbers"/>
      </w:pPr>
      <w:r>
        <w:t>How do members participate in and benefit from their cooperative?</w:t>
      </w:r>
    </w:p>
    <w:p w14:paraId="63133483" w14:textId="72D264D2" w:rsidR="00940BFE" w:rsidRPr="00940BFE" w:rsidRDefault="00940BFE" w:rsidP="00940BFE"/>
    <w:p w14:paraId="0C72C753" w14:textId="2A557885" w:rsidR="00940BFE" w:rsidRPr="00940BFE" w:rsidRDefault="00940BFE" w:rsidP="00940BFE"/>
    <w:p w14:paraId="36DD5E74" w14:textId="77777777" w:rsidR="0094082D" w:rsidRPr="00940BFE" w:rsidRDefault="0094082D" w:rsidP="00940BFE"/>
    <w:p w14:paraId="56528782" w14:textId="77777777" w:rsidR="00940BFE" w:rsidRPr="00940BFE" w:rsidRDefault="00940BFE" w:rsidP="00940BFE"/>
    <w:p w14:paraId="7AE6BE04" w14:textId="711988AB" w:rsidR="00B77750" w:rsidRPr="006B67F3" w:rsidRDefault="00B77750" w:rsidP="00B77750">
      <w:pPr>
        <w:pStyle w:val="ActivityNumbers"/>
      </w:pPr>
      <w:r>
        <w:t>What would happen if cooperative members did not take responsibility for their membership?</w:t>
      </w:r>
    </w:p>
    <w:sectPr w:rsidR="00B77750" w:rsidRPr="006B67F3" w:rsidSect="00B736E2"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32E4F" w14:textId="77777777" w:rsidR="00D55C6B" w:rsidRDefault="00D55C6B">
      <w:r>
        <w:separator/>
      </w:r>
    </w:p>
  </w:endnote>
  <w:endnote w:type="continuationSeparator" w:id="0">
    <w:p w14:paraId="1B5EBF78" w14:textId="77777777" w:rsidR="00D55C6B" w:rsidRDefault="00D5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5220"/>
      <w:gridCol w:w="5580"/>
    </w:tblGrid>
    <w:tr w:rsidR="003B0686" w:rsidRPr="007F0280" w14:paraId="56580D5B" w14:textId="77777777" w:rsidTr="009728D4">
      <w:tc>
        <w:tcPr>
          <w:tcW w:w="5220" w:type="dxa"/>
          <w:shd w:val="clear" w:color="auto" w:fill="F2F2F2"/>
        </w:tcPr>
        <w:p w14:paraId="5388A3DB" w14:textId="77777777" w:rsidR="00855D63" w:rsidRPr="003B0686" w:rsidRDefault="009728D4" w:rsidP="007F0280">
          <w:pPr>
            <w:pStyle w:val="Footer"/>
            <w:jc w:val="left"/>
          </w:pPr>
          <w:r>
            <w:t>My Local Cooperative</w:t>
          </w:r>
          <w:r w:rsidR="002F7656">
            <w:t xml:space="preserve"> </w:t>
          </w:r>
          <w:r w:rsidR="004B09F1">
            <w:t xml:space="preserve">© </w:t>
          </w:r>
          <w:r w:rsidR="002F7656">
            <w:t>201</w:t>
          </w:r>
          <w:r>
            <w:t>9</w:t>
          </w:r>
        </w:p>
      </w:tc>
      <w:tc>
        <w:tcPr>
          <w:tcW w:w="5580" w:type="dxa"/>
          <w:shd w:val="clear" w:color="auto" w:fill="F2F2F2"/>
        </w:tcPr>
        <w:p w14:paraId="3C02E6AB" w14:textId="77777777" w:rsidR="003B0686" w:rsidRDefault="009728D4" w:rsidP="00B736E2">
          <w:pPr>
            <w:pStyle w:val="Footer"/>
          </w:pPr>
          <w:r>
            <w:t>MLC</w:t>
          </w:r>
          <w:r w:rsidR="003B0686" w:rsidRPr="003B0686">
            <w:t xml:space="preserve"> – </w:t>
          </w:r>
          <w:r w:rsidR="006B67F3">
            <w:t>Module 1 Assessment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AD2E69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0B0530BB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870"/>
      <w:gridCol w:w="5930"/>
    </w:tblGrid>
    <w:tr w:rsidR="00B736E2" w:rsidRPr="007F0280" w14:paraId="170C20CB" w14:textId="77777777" w:rsidTr="00D00494">
      <w:tc>
        <w:tcPr>
          <w:tcW w:w="4968" w:type="dxa"/>
          <w:shd w:val="clear" w:color="auto" w:fill="auto"/>
        </w:tcPr>
        <w:p w14:paraId="2EAACD03" w14:textId="77777777" w:rsidR="00B736E2" w:rsidRPr="003B0686" w:rsidRDefault="00B736E2" w:rsidP="00B736E2">
          <w:pPr>
            <w:pStyle w:val="Footer"/>
            <w:jc w:val="left"/>
          </w:pPr>
        </w:p>
      </w:tc>
      <w:tc>
        <w:tcPr>
          <w:tcW w:w="6048" w:type="dxa"/>
          <w:shd w:val="clear" w:color="auto" w:fill="auto"/>
        </w:tcPr>
        <w:p w14:paraId="6987BA8A" w14:textId="77777777" w:rsidR="00B736E2" w:rsidRDefault="00B736E2" w:rsidP="00B736E2">
          <w:pPr>
            <w:pStyle w:val="Footer"/>
          </w:pPr>
          <w:r>
            <w:t>DRAFT – DO NOT COPY OR DISTRIBUTE</w:t>
          </w:r>
        </w:p>
      </w:tc>
    </w:tr>
    <w:tr w:rsidR="003B0686" w:rsidRPr="007F0280" w14:paraId="7E0FC7E9" w14:textId="77777777" w:rsidTr="007F0280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96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752CB5C" w14:textId="77777777" w:rsidR="003B0686" w:rsidRPr="003B0686" w:rsidRDefault="003B0686" w:rsidP="00AD4623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AD4623">
            <w:t>5</w:t>
          </w:r>
        </w:p>
      </w:tc>
      <w:tc>
        <w:tcPr>
          <w:tcW w:w="604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E506A6D" w14:textId="77777777" w:rsidR="003B0686" w:rsidRDefault="003B0686" w:rsidP="00AD4623">
          <w:pPr>
            <w:pStyle w:val="Footer"/>
          </w:pPr>
          <w:r w:rsidRPr="003B0686">
            <w:t>A</w:t>
          </w:r>
          <w:r w:rsidR="00AD4623">
            <w:t>PT</w:t>
          </w:r>
          <w:r w:rsidRPr="003B0686">
            <w:t xml:space="preserve"> – </w:t>
          </w:r>
          <w:r w:rsidR="00F436B9">
            <w:t xml:space="preserve">Lesson </w:t>
          </w:r>
          <w:r w:rsidR="00A41DA8">
            <w:t xml:space="preserve">X.X </w:t>
          </w:r>
          <w:r w:rsidR="00F436B9">
            <w:t>Check for Understanding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736E2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3E754090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75B7C" w14:textId="77777777" w:rsidR="00D55C6B" w:rsidRDefault="00D55C6B">
      <w:r>
        <w:separator/>
      </w:r>
    </w:p>
  </w:footnote>
  <w:footnote w:type="continuationSeparator" w:id="0">
    <w:p w14:paraId="5E4DFBC6" w14:textId="77777777" w:rsidR="00D55C6B" w:rsidRDefault="00D55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62201" w14:textId="7777777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35pt;height:11.35pt" o:bullet="t">
        <v:imagedata r:id="rId1" o:title="mso1DB"/>
      </v:shape>
    </w:pict>
  </w:numPicBullet>
  <w:numPicBullet w:numPicBulletId="1">
    <w:pict>
      <v:shape id="_x0000_i1046" type="#_x0000_t75" style="width:142.65pt;height:128.6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9D114E"/>
    <w:multiLevelType w:val="hybridMultilevel"/>
    <w:tmpl w:val="A0B6DFE6"/>
    <w:lvl w:ilvl="0" w:tplc="325E96B4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2947036">
    <w:abstractNumId w:val="4"/>
  </w:num>
  <w:num w:numId="2" w16cid:durableId="1237326188">
    <w:abstractNumId w:val="5"/>
  </w:num>
  <w:num w:numId="3" w16cid:durableId="1565604128">
    <w:abstractNumId w:val="0"/>
  </w:num>
  <w:num w:numId="4" w16cid:durableId="4290973">
    <w:abstractNumId w:val="8"/>
  </w:num>
  <w:num w:numId="5" w16cid:durableId="1973556550">
    <w:abstractNumId w:val="1"/>
  </w:num>
  <w:num w:numId="6" w16cid:durableId="680858047">
    <w:abstractNumId w:val="3"/>
  </w:num>
  <w:num w:numId="7" w16cid:durableId="1617827408">
    <w:abstractNumId w:val="2"/>
  </w:num>
  <w:num w:numId="8" w16cid:durableId="1492942692">
    <w:abstractNumId w:val="7"/>
  </w:num>
  <w:num w:numId="9" w16cid:durableId="1664117068">
    <w:abstractNumId w:val="7"/>
    <w:lvlOverride w:ilvl="0">
      <w:startOverride w:val="1"/>
    </w:lvlOverride>
  </w:num>
  <w:num w:numId="10" w16cid:durableId="990594686">
    <w:abstractNumId w:val="6"/>
  </w:num>
  <w:num w:numId="11" w16cid:durableId="544409254">
    <w:abstractNumId w:val="7"/>
    <w:lvlOverride w:ilvl="0">
      <w:startOverride w:val="1"/>
    </w:lvlOverride>
  </w:num>
  <w:num w:numId="12" w16cid:durableId="1633747742">
    <w:abstractNumId w:val="7"/>
    <w:lvlOverride w:ilvl="0">
      <w:startOverride w:val="1"/>
    </w:lvlOverride>
  </w:num>
  <w:num w:numId="13" w16cid:durableId="20700373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25728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Y0sLQ0MjGxNDI0sLBU0lEKTi0uzszPAykwqQUAXDy7LywAAAA="/>
  </w:docVars>
  <w:rsids>
    <w:rsidRoot w:val="00E91DBA"/>
    <w:rsid w:val="00004D44"/>
    <w:rsid w:val="00023EF4"/>
    <w:rsid w:val="00031927"/>
    <w:rsid w:val="0005304E"/>
    <w:rsid w:val="0006381D"/>
    <w:rsid w:val="000643C4"/>
    <w:rsid w:val="000653F5"/>
    <w:rsid w:val="000720B9"/>
    <w:rsid w:val="00095B65"/>
    <w:rsid w:val="000E30CE"/>
    <w:rsid w:val="00120DA8"/>
    <w:rsid w:val="00125FE3"/>
    <w:rsid w:val="00140531"/>
    <w:rsid w:val="0014371D"/>
    <w:rsid w:val="001522F9"/>
    <w:rsid w:val="00164A78"/>
    <w:rsid w:val="00186EA4"/>
    <w:rsid w:val="0019253E"/>
    <w:rsid w:val="001C5732"/>
    <w:rsid w:val="001D3468"/>
    <w:rsid w:val="001F5964"/>
    <w:rsid w:val="00210996"/>
    <w:rsid w:val="002212A2"/>
    <w:rsid w:val="002438C6"/>
    <w:rsid w:val="00251483"/>
    <w:rsid w:val="00261D56"/>
    <w:rsid w:val="00270C46"/>
    <w:rsid w:val="00272B9D"/>
    <w:rsid w:val="00276DA5"/>
    <w:rsid w:val="00292340"/>
    <w:rsid w:val="002B0DD0"/>
    <w:rsid w:val="002C5E76"/>
    <w:rsid w:val="002D2E13"/>
    <w:rsid w:val="002E4407"/>
    <w:rsid w:val="002F2976"/>
    <w:rsid w:val="002F3C64"/>
    <w:rsid w:val="002F7656"/>
    <w:rsid w:val="003310C6"/>
    <w:rsid w:val="0034081A"/>
    <w:rsid w:val="00352B6E"/>
    <w:rsid w:val="003574C4"/>
    <w:rsid w:val="003647EE"/>
    <w:rsid w:val="0039327F"/>
    <w:rsid w:val="00395386"/>
    <w:rsid w:val="003A29A8"/>
    <w:rsid w:val="003A2FD6"/>
    <w:rsid w:val="003A3091"/>
    <w:rsid w:val="003B0686"/>
    <w:rsid w:val="003B5BDB"/>
    <w:rsid w:val="003D736E"/>
    <w:rsid w:val="003E2BBD"/>
    <w:rsid w:val="00403D91"/>
    <w:rsid w:val="0041298F"/>
    <w:rsid w:val="0041647F"/>
    <w:rsid w:val="0042007E"/>
    <w:rsid w:val="00430D82"/>
    <w:rsid w:val="00481CD1"/>
    <w:rsid w:val="004A44E1"/>
    <w:rsid w:val="004B09F1"/>
    <w:rsid w:val="004B1465"/>
    <w:rsid w:val="004B1A28"/>
    <w:rsid w:val="004C09EA"/>
    <w:rsid w:val="004C1D05"/>
    <w:rsid w:val="004D438E"/>
    <w:rsid w:val="004E5888"/>
    <w:rsid w:val="005016DB"/>
    <w:rsid w:val="005328FF"/>
    <w:rsid w:val="00537CA6"/>
    <w:rsid w:val="005460BE"/>
    <w:rsid w:val="00546966"/>
    <w:rsid w:val="00564993"/>
    <w:rsid w:val="00581DD4"/>
    <w:rsid w:val="00586BFE"/>
    <w:rsid w:val="005B2542"/>
    <w:rsid w:val="005B2896"/>
    <w:rsid w:val="005E14F5"/>
    <w:rsid w:val="005E2178"/>
    <w:rsid w:val="005F2928"/>
    <w:rsid w:val="005F3C3B"/>
    <w:rsid w:val="0060421F"/>
    <w:rsid w:val="00616458"/>
    <w:rsid w:val="006208FA"/>
    <w:rsid w:val="0062467D"/>
    <w:rsid w:val="006347F4"/>
    <w:rsid w:val="006360D5"/>
    <w:rsid w:val="00642FCB"/>
    <w:rsid w:val="00644EFE"/>
    <w:rsid w:val="00654B6C"/>
    <w:rsid w:val="006552C0"/>
    <w:rsid w:val="006553C7"/>
    <w:rsid w:val="00663AE5"/>
    <w:rsid w:val="006656BB"/>
    <w:rsid w:val="006838B0"/>
    <w:rsid w:val="006A4101"/>
    <w:rsid w:val="006A4781"/>
    <w:rsid w:val="006B67F3"/>
    <w:rsid w:val="006C4146"/>
    <w:rsid w:val="006D10CA"/>
    <w:rsid w:val="006F38A4"/>
    <w:rsid w:val="00703684"/>
    <w:rsid w:val="00715734"/>
    <w:rsid w:val="007338A2"/>
    <w:rsid w:val="0076778F"/>
    <w:rsid w:val="0077472E"/>
    <w:rsid w:val="007925F0"/>
    <w:rsid w:val="007A36E5"/>
    <w:rsid w:val="007A566D"/>
    <w:rsid w:val="007B1380"/>
    <w:rsid w:val="007C2998"/>
    <w:rsid w:val="007E6D00"/>
    <w:rsid w:val="007F0280"/>
    <w:rsid w:val="00812535"/>
    <w:rsid w:val="008321FB"/>
    <w:rsid w:val="00842458"/>
    <w:rsid w:val="00855D63"/>
    <w:rsid w:val="008575ED"/>
    <w:rsid w:val="00864182"/>
    <w:rsid w:val="00875A5A"/>
    <w:rsid w:val="008A3B43"/>
    <w:rsid w:val="008D1630"/>
    <w:rsid w:val="0090382B"/>
    <w:rsid w:val="0090461E"/>
    <w:rsid w:val="00905BAB"/>
    <w:rsid w:val="00914A47"/>
    <w:rsid w:val="0094082D"/>
    <w:rsid w:val="00940BFE"/>
    <w:rsid w:val="00960B08"/>
    <w:rsid w:val="009664A4"/>
    <w:rsid w:val="00966E61"/>
    <w:rsid w:val="009728D4"/>
    <w:rsid w:val="0098363E"/>
    <w:rsid w:val="009C4D66"/>
    <w:rsid w:val="009E0675"/>
    <w:rsid w:val="009F29A8"/>
    <w:rsid w:val="00A241A8"/>
    <w:rsid w:val="00A31333"/>
    <w:rsid w:val="00A36D05"/>
    <w:rsid w:val="00A41DA8"/>
    <w:rsid w:val="00A45FE8"/>
    <w:rsid w:val="00A70C87"/>
    <w:rsid w:val="00A713B2"/>
    <w:rsid w:val="00A82C3B"/>
    <w:rsid w:val="00A856C3"/>
    <w:rsid w:val="00A96493"/>
    <w:rsid w:val="00AC0F84"/>
    <w:rsid w:val="00AC1398"/>
    <w:rsid w:val="00AC6CF6"/>
    <w:rsid w:val="00AD2E69"/>
    <w:rsid w:val="00AD4623"/>
    <w:rsid w:val="00AE0075"/>
    <w:rsid w:val="00AF47E6"/>
    <w:rsid w:val="00B01A10"/>
    <w:rsid w:val="00B032F1"/>
    <w:rsid w:val="00B05D83"/>
    <w:rsid w:val="00B317CB"/>
    <w:rsid w:val="00B43C31"/>
    <w:rsid w:val="00B45B73"/>
    <w:rsid w:val="00B541ED"/>
    <w:rsid w:val="00B6481F"/>
    <w:rsid w:val="00B736E2"/>
    <w:rsid w:val="00B77750"/>
    <w:rsid w:val="00B80B14"/>
    <w:rsid w:val="00B836E8"/>
    <w:rsid w:val="00B94588"/>
    <w:rsid w:val="00BB056A"/>
    <w:rsid w:val="00BC0496"/>
    <w:rsid w:val="00BD7B24"/>
    <w:rsid w:val="00BE2F3A"/>
    <w:rsid w:val="00BF2937"/>
    <w:rsid w:val="00BF2C89"/>
    <w:rsid w:val="00BF6192"/>
    <w:rsid w:val="00C03055"/>
    <w:rsid w:val="00C1770B"/>
    <w:rsid w:val="00C33247"/>
    <w:rsid w:val="00C412F9"/>
    <w:rsid w:val="00C53150"/>
    <w:rsid w:val="00C8366C"/>
    <w:rsid w:val="00CA427F"/>
    <w:rsid w:val="00CC00BD"/>
    <w:rsid w:val="00CC21A3"/>
    <w:rsid w:val="00CE1E13"/>
    <w:rsid w:val="00CE1E34"/>
    <w:rsid w:val="00CF6E1D"/>
    <w:rsid w:val="00D26462"/>
    <w:rsid w:val="00D27120"/>
    <w:rsid w:val="00D345EB"/>
    <w:rsid w:val="00D449A4"/>
    <w:rsid w:val="00D544E8"/>
    <w:rsid w:val="00D55C6B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354F0"/>
    <w:rsid w:val="00E430F2"/>
    <w:rsid w:val="00E56BAB"/>
    <w:rsid w:val="00E65C9D"/>
    <w:rsid w:val="00E70B1A"/>
    <w:rsid w:val="00E71418"/>
    <w:rsid w:val="00E821B9"/>
    <w:rsid w:val="00E83AB6"/>
    <w:rsid w:val="00E91DBA"/>
    <w:rsid w:val="00F01A9E"/>
    <w:rsid w:val="00F4061F"/>
    <w:rsid w:val="00F436B9"/>
    <w:rsid w:val="00F55DDB"/>
    <w:rsid w:val="00F72E63"/>
    <w:rsid w:val="00F7359C"/>
    <w:rsid w:val="00F76840"/>
    <w:rsid w:val="00F825C5"/>
    <w:rsid w:val="00F93F9F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C0821C"/>
  <w15:chartTrackingRefBased/>
  <w15:docId w15:val="{E075E245-8F65-43AD-8DFE-ACCCAC9C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8D4"/>
    <w:rPr>
      <w:rFonts w:ascii="Arial" w:eastAsiaTheme="minorHAnsi" w:hAnsi="Arial" w:cstheme="minorBidi"/>
      <w:sz w:val="22"/>
      <w:szCs w:val="22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eastAsia="Times New Roman" w:cs="Arial"/>
      <w:b/>
      <w:bCs/>
      <w:szCs w:val="24"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rFonts w:eastAsia="Times New Roman" w:cs="Times New Roman"/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eastAsia="Times New Roman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rFonts w:eastAsia="Times New Roman" w:cs="Times New Roman"/>
      <w:b/>
      <w:bCs/>
      <w:szCs w:val="24"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rFonts w:eastAsia="Times New Roman" w:cs="Times New Roman"/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39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rFonts w:eastAsia="Times New Roman" w:cs="Times New Roman"/>
      <w:sz w:val="20"/>
      <w:szCs w:val="24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rFonts w:eastAsia="Times New Roman" w:cs="Times New Roman"/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uiPriority w:val="99"/>
    <w:semiHidden/>
    <w:rsid w:val="00E56B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56BAB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eastAsia="Times New Roman" w:cs="Arial"/>
      <w:b/>
      <w:bCs/>
      <w:szCs w:val="24"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rFonts w:eastAsia="Times New Roman" w:cs="Times New Roman"/>
      <w:i/>
      <w:szCs w:val="24"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rFonts w:eastAsia="Times New Roman" w:cs="Times New Roman"/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rFonts w:eastAsia="Times New Roman" w:cs="Times New Roman"/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rFonts w:eastAsia="Times New Roman" w:cs="Times New Roman"/>
      <w:b/>
      <w:szCs w:val="24"/>
    </w:rPr>
  </w:style>
  <w:style w:type="paragraph" w:customStyle="1" w:styleId="Picture">
    <w:name w:val="Picture"/>
    <w:basedOn w:val="Normal"/>
    <w:rsid w:val="00E56BAB"/>
    <w:pPr>
      <w:jc w:val="right"/>
    </w:pPr>
    <w:rPr>
      <w:rFonts w:eastAsia="Times New Roman" w:cs="Times New Roman"/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rFonts w:eastAsia="Times New Roman" w:cs="Times New Roman"/>
      <w:b/>
      <w:i/>
      <w:iCs/>
      <w:szCs w:val="24"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rFonts w:eastAsia="Times New Roman" w:cs="Times New Roman"/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eastAsia="Times New Roman" w:cs="Arial"/>
      <w:szCs w:val="24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rFonts w:eastAsia="Times New Roman" w:cs="Times New Roman"/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eastAsia="Times New Roman" w:cs="Arial"/>
      <w:i/>
      <w:iCs/>
      <w:szCs w:val="24"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rFonts w:eastAsia="Times New Roman" w:cs="Times New Roman"/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rFonts w:eastAsia="Times New Roman" w:cs="Times New Roman"/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ActivityNumbers">
    <w:name w:val="Activity Numbers"/>
    <w:basedOn w:val="Normal"/>
    <w:qFormat/>
    <w:rsid w:val="00CF6E1D"/>
    <w:pPr>
      <w:numPr>
        <w:numId w:val="8"/>
      </w:numPr>
      <w:spacing w:after="120"/>
    </w:pPr>
    <w:rPr>
      <w:rFonts w:eastAsia="Times New Roman" w:cs="Arial"/>
      <w:szCs w:val="24"/>
    </w:rPr>
  </w:style>
  <w:style w:type="paragraph" w:customStyle="1" w:styleId="MatrixRubricEntries">
    <w:name w:val="Matrix Rubric Entries"/>
    <w:basedOn w:val="Normal"/>
    <w:rsid w:val="00125FE3"/>
    <w:rPr>
      <w:rFonts w:eastAsia="Times New Roman" w:cs="Times New Roman"/>
      <w:sz w:val="20"/>
      <w:szCs w:val="24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MatrixStandards">
    <w:name w:val="Matrix Standards"/>
    <w:basedOn w:val="Normal"/>
    <w:rsid w:val="00E56BAB"/>
    <w:rPr>
      <w:rFonts w:eastAsia="Times New Roman" w:cs="Times New Roman"/>
      <w:sz w:val="20"/>
      <w:szCs w:val="24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rFonts w:eastAsia="Times New Roman" w:cs="Times New Roman"/>
      <w:sz w:val="20"/>
      <w:szCs w:val="24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rFonts w:eastAsia="Times New Roman" w:cs="Times New Roman"/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LCHeading">
    <w:name w:val="MLCHeading"/>
    <w:basedOn w:val="Normal"/>
    <w:rsid w:val="00481CD1"/>
    <w:pPr>
      <w:shd w:val="clear" w:color="auto" w:fill="004871"/>
    </w:pPr>
    <w:rPr>
      <w:rFonts w:eastAsia="Times New Roman" w:cs="Times New Roman"/>
      <w:color w:val="FFFFFF" w:themeColor="background1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rFonts w:eastAsia="Times New Roman" w:cs="Times New Roman"/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  <w:rPr>
      <w:rFonts w:eastAsia="Times New Roman" w:cs="Times New Roman"/>
      <w:szCs w:val="24"/>
    </w:r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B736E2"/>
    <w:rPr>
      <w:rFonts w:ascii="Arial" w:hAnsi="Arial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D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LC_Assessmen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C:\Users\Carl\AppData\Roaming\Microsoft\templates\MLC_Assessment_Template.dotx</Template>
  <TotalTime>12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MLC_Assessment_Template</vt:lpstr>
    </vt:vector>
  </TitlesOfParts>
  <Manager>Nancy Trivette</Manager>
  <Company>Curriculum for Agricultural Science Education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Assessment</dc:title>
  <dc:subject>MCL Module 1 Cooperative Business</dc:subject>
  <dc:creator>Carl Aakre</dc:creator>
  <cp:keywords/>
  <dc:description/>
  <cp:lastModifiedBy>Rogers, Ashley</cp:lastModifiedBy>
  <cp:revision>10</cp:revision>
  <cp:lastPrinted>2014-03-03T20:17:00Z</cp:lastPrinted>
  <dcterms:created xsi:type="dcterms:W3CDTF">2019-06-07T14:13:00Z</dcterms:created>
  <dcterms:modified xsi:type="dcterms:W3CDTF">2022-11-02T19:53:00Z</dcterms:modified>
</cp:coreProperties>
</file>