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32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20"/>
      </w:tblGrid>
      <w:tr w:rsidR="00763B2B" w14:paraId="619FF514" w14:textId="77777777" w:rsidTr="00763B2B">
        <w:trPr>
          <w:trHeight w:val="900"/>
        </w:trPr>
        <w:tc>
          <w:tcPr>
            <w:tcW w:w="7020" w:type="dxa"/>
            <w:vAlign w:val="bottom"/>
          </w:tcPr>
          <w:p w14:paraId="59CC1081" w14:textId="3487D1C7" w:rsidR="00763B2B" w:rsidRPr="00763B2B" w:rsidRDefault="00763B2B" w:rsidP="00763B2B">
            <w:pPr>
              <w:pStyle w:val="MLC"/>
              <w:framePr w:wrap="around"/>
            </w:pPr>
            <w:r w:rsidRPr="00763B2B">
              <w:t xml:space="preserve"> Module 1 Cooperative Business</w:t>
            </w:r>
          </w:p>
        </w:tc>
      </w:tr>
    </w:tbl>
    <w:p w14:paraId="532DB33B" w14:textId="3FB62A33" w:rsidR="00A916E6" w:rsidRPr="0094655F" w:rsidRDefault="00763B2B" w:rsidP="00763B2B">
      <w:pPr>
        <w:tabs>
          <w:tab w:val="left" w:pos="7773"/>
        </w:tabs>
      </w:pPr>
      <w:r>
        <w:rPr>
          <w:b/>
          <w:noProof/>
          <w:sz w:val="28"/>
        </w:rPr>
        <w:drawing>
          <wp:anchor distT="0" distB="0" distL="114300" distR="114300" simplePos="0" relativeHeight="251659264" behindDoc="0" locked="0" layoutInCell="1" allowOverlap="1" wp14:anchorId="63036469" wp14:editId="43D0C72F">
            <wp:simplePos x="0" y="0"/>
            <wp:positionH relativeFrom="margin">
              <wp:posOffset>4733290</wp:posOffset>
            </wp:positionH>
            <wp:positionV relativeFrom="margin">
              <wp:posOffset>76200</wp:posOffset>
            </wp:positionV>
            <wp:extent cx="2327910" cy="981710"/>
            <wp:effectExtent l="0" t="0" r="0" b="0"/>
            <wp:wrapSquare wrapText="bothSides"/>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8" cstate="print">
                      <a:extLst>
                        <a:ext uri="{28A0092B-C50C-407E-A947-70E740481C1C}">
                          <a14:useLocalDpi xmlns:a14="http://schemas.microsoft.com/office/drawing/2010/main" val="0"/>
                        </a:ext>
                      </a:extLst>
                    </a:blip>
                    <a:srcRect b="27961"/>
                    <a:stretch/>
                  </pic:blipFill>
                  <pic:spPr bwMode="auto">
                    <a:xfrm>
                      <a:off x="0" y="0"/>
                      <a:ext cx="2327910" cy="98171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tab/>
      </w:r>
    </w:p>
    <w:tbl>
      <w:tblPr>
        <w:tblStyle w:val="TableGrid"/>
        <w:tblW w:w="109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5"/>
        <w:gridCol w:w="5495"/>
      </w:tblGrid>
      <w:tr w:rsidR="00C52AA3" w:rsidRPr="00C52AA3" w14:paraId="7047D60A" w14:textId="77777777" w:rsidTr="00C52AA3">
        <w:tc>
          <w:tcPr>
            <w:tcW w:w="5485" w:type="dxa"/>
          </w:tcPr>
          <w:p w14:paraId="1B41BC3F" w14:textId="77777777" w:rsidR="00C52AA3" w:rsidRDefault="00000000" w:rsidP="00C52AA3">
            <w:pPr>
              <w:pStyle w:val="ActivityBodyBold"/>
            </w:pPr>
            <w:hyperlink w:anchor="Preface" w:history="1">
              <w:r w:rsidR="000C16D5" w:rsidRPr="000C16D5">
                <w:rPr>
                  <w:rStyle w:val="Hyperlink"/>
                </w:rPr>
                <w:t>Preface</w:t>
              </w:r>
            </w:hyperlink>
          </w:p>
        </w:tc>
        <w:tc>
          <w:tcPr>
            <w:tcW w:w="5495" w:type="dxa"/>
          </w:tcPr>
          <w:p w14:paraId="43DF803F" w14:textId="57A67895" w:rsidR="00C52AA3" w:rsidRDefault="00000000" w:rsidP="00C52AA3">
            <w:pPr>
              <w:pStyle w:val="ActivityBodyBold"/>
            </w:pPr>
            <w:hyperlink w:anchor="Concepts" w:history="1">
              <w:r w:rsidR="000C16D5" w:rsidRPr="000C16D5">
                <w:rPr>
                  <w:rStyle w:val="Hyperlink"/>
                </w:rPr>
                <w:t>Concepts</w:t>
              </w:r>
            </w:hyperlink>
          </w:p>
        </w:tc>
      </w:tr>
      <w:tr w:rsidR="00C52AA3" w:rsidRPr="00C52AA3" w14:paraId="5F49AFB8" w14:textId="77777777" w:rsidTr="00C52AA3">
        <w:tc>
          <w:tcPr>
            <w:tcW w:w="5485" w:type="dxa"/>
          </w:tcPr>
          <w:p w14:paraId="0EEB1FB8" w14:textId="18654F3F" w:rsidR="00C52AA3" w:rsidRDefault="00000000" w:rsidP="00C52AA3">
            <w:pPr>
              <w:pStyle w:val="ActivityBodyBold"/>
            </w:pPr>
            <w:hyperlink w:anchor="PerfObj" w:history="1">
              <w:r w:rsidR="007F45F5" w:rsidRPr="005B002B">
                <w:rPr>
                  <w:rStyle w:val="Hyperlink"/>
                </w:rPr>
                <w:t>Performance Objectives</w:t>
              </w:r>
            </w:hyperlink>
          </w:p>
        </w:tc>
        <w:tc>
          <w:tcPr>
            <w:tcW w:w="5495" w:type="dxa"/>
          </w:tcPr>
          <w:p w14:paraId="6D2C807A" w14:textId="6CDB6D1C" w:rsidR="00C52AA3" w:rsidRDefault="00000000" w:rsidP="00C52AA3">
            <w:pPr>
              <w:pStyle w:val="ActivityBodyBold"/>
            </w:pPr>
            <w:hyperlink w:anchor="EssentialQuestions" w:history="1">
              <w:r w:rsidR="007F45F5" w:rsidRPr="000C16D5">
                <w:rPr>
                  <w:rStyle w:val="Hyperlink"/>
                </w:rPr>
                <w:t>Essential Questions</w:t>
              </w:r>
            </w:hyperlink>
          </w:p>
        </w:tc>
      </w:tr>
      <w:tr w:rsidR="00C52AA3" w:rsidRPr="00C52AA3" w14:paraId="220D231B" w14:textId="77777777" w:rsidTr="00C52AA3">
        <w:tc>
          <w:tcPr>
            <w:tcW w:w="5485" w:type="dxa"/>
          </w:tcPr>
          <w:p w14:paraId="28E71929" w14:textId="42415F9A" w:rsidR="00C52AA3" w:rsidRDefault="00000000" w:rsidP="00C52AA3">
            <w:pPr>
              <w:pStyle w:val="ActivityBodyBold"/>
            </w:pPr>
            <w:hyperlink w:anchor="KeyTerms" w:history="1">
              <w:r w:rsidR="007F45F5" w:rsidRPr="000C16D5">
                <w:rPr>
                  <w:rStyle w:val="Hyperlink"/>
                </w:rPr>
                <w:t>Key Terms</w:t>
              </w:r>
            </w:hyperlink>
          </w:p>
        </w:tc>
        <w:tc>
          <w:tcPr>
            <w:tcW w:w="5495" w:type="dxa"/>
          </w:tcPr>
          <w:p w14:paraId="44BD0246" w14:textId="7D89ACC6" w:rsidR="00C52AA3" w:rsidRDefault="00000000" w:rsidP="00C52AA3">
            <w:pPr>
              <w:pStyle w:val="ActivityBodyBold"/>
            </w:pPr>
            <w:hyperlink w:anchor="DaytoDayPlans" w:history="1">
              <w:r w:rsidR="007F45F5" w:rsidRPr="000C16D5">
                <w:rPr>
                  <w:rStyle w:val="Hyperlink"/>
                </w:rPr>
                <w:t>Day-to-Day Plans</w:t>
              </w:r>
            </w:hyperlink>
          </w:p>
        </w:tc>
      </w:tr>
      <w:tr w:rsidR="00C52AA3" w:rsidRPr="00C52AA3" w14:paraId="3EBE0A48" w14:textId="77777777" w:rsidTr="00C52AA3">
        <w:tc>
          <w:tcPr>
            <w:tcW w:w="5485" w:type="dxa"/>
          </w:tcPr>
          <w:p w14:paraId="6D0876F5" w14:textId="11896285" w:rsidR="00C52AA3" w:rsidRDefault="00000000" w:rsidP="00C52AA3">
            <w:pPr>
              <w:pStyle w:val="ActivityBodyBold"/>
            </w:pPr>
            <w:hyperlink w:anchor="TeacherNotes" w:history="1">
              <w:r w:rsidR="007F45F5" w:rsidRPr="000C16D5">
                <w:rPr>
                  <w:rStyle w:val="Hyperlink"/>
                </w:rPr>
                <w:t>Teacher Notes</w:t>
              </w:r>
            </w:hyperlink>
          </w:p>
        </w:tc>
        <w:tc>
          <w:tcPr>
            <w:tcW w:w="5495" w:type="dxa"/>
          </w:tcPr>
          <w:p w14:paraId="78C87F06" w14:textId="149BF516" w:rsidR="00C52AA3" w:rsidRDefault="00000000" w:rsidP="00C52AA3">
            <w:pPr>
              <w:pStyle w:val="ActivityBodyBold"/>
            </w:pPr>
            <w:hyperlink w:anchor="SuppliesMaterials" w:history="1">
              <w:r w:rsidR="007F45F5" w:rsidRPr="000C16D5">
                <w:rPr>
                  <w:rStyle w:val="Hyperlink"/>
                </w:rPr>
                <w:t>Supplies and Materials</w:t>
              </w:r>
            </w:hyperlink>
          </w:p>
        </w:tc>
      </w:tr>
      <w:tr w:rsidR="00C52AA3" w:rsidRPr="00C52AA3" w14:paraId="70D826D6" w14:textId="77777777" w:rsidTr="00C52AA3">
        <w:tc>
          <w:tcPr>
            <w:tcW w:w="5485" w:type="dxa"/>
          </w:tcPr>
          <w:p w14:paraId="1B9D44CD" w14:textId="77777777" w:rsidR="00C52AA3" w:rsidRDefault="00000000" w:rsidP="00C52AA3">
            <w:pPr>
              <w:pStyle w:val="ActivityBodyBold"/>
            </w:pPr>
            <w:hyperlink w:anchor="ReferenceSources" w:history="1">
              <w:r w:rsidR="000C16D5" w:rsidRPr="000C16D5">
                <w:rPr>
                  <w:rStyle w:val="Hyperlink"/>
                </w:rPr>
                <w:t>Reference Sources</w:t>
              </w:r>
            </w:hyperlink>
          </w:p>
        </w:tc>
        <w:tc>
          <w:tcPr>
            <w:tcW w:w="5495" w:type="dxa"/>
          </w:tcPr>
          <w:p w14:paraId="7B651B60" w14:textId="6986C92D" w:rsidR="00C52AA3" w:rsidRPr="00C52AA3" w:rsidRDefault="00000000" w:rsidP="000C16D5">
            <w:pPr>
              <w:pStyle w:val="ActivityBodyBold"/>
            </w:pPr>
            <w:hyperlink w:anchor="Acknowledgements" w:history="1">
              <w:r w:rsidR="005F47AF">
                <w:rPr>
                  <w:rStyle w:val="Hyperlink"/>
                </w:rPr>
                <w:t>Acknowledgments</w:t>
              </w:r>
            </w:hyperlink>
          </w:p>
        </w:tc>
      </w:tr>
    </w:tbl>
    <w:p w14:paraId="2F56CE6A" w14:textId="77777777" w:rsidR="00C52AA3" w:rsidRDefault="00C52AA3" w:rsidP="00A916E6"/>
    <w:p w14:paraId="303976ED" w14:textId="77777777" w:rsidR="00A916E6" w:rsidRPr="00763B2B" w:rsidRDefault="00A916E6" w:rsidP="00A916E6">
      <w:pPr>
        <w:pStyle w:val="ActivitySection"/>
        <w:rPr>
          <w:color w:val="004871"/>
        </w:rPr>
      </w:pPr>
      <w:bookmarkStart w:id="0" w:name="Preface"/>
      <w:bookmarkEnd w:id="0"/>
      <w:r w:rsidRPr="00763B2B">
        <w:rPr>
          <w:color w:val="004871"/>
        </w:rPr>
        <w:t>Preface</w:t>
      </w:r>
    </w:p>
    <w:p w14:paraId="27942157" w14:textId="2C7DF8E1" w:rsidR="00A916E6" w:rsidRDefault="0031134D" w:rsidP="00DE122A">
      <w:pPr>
        <w:pStyle w:val="ActivityBody"/>
      </w:pPr>
      <w:r>
        <w:t>F</w:t>
      </w:r>
      <w:r w:rsidR="00B12DA4">
        <w:t xml:space="preserve">ive basic business structures </w:t>
      </w:r>
      <w:r>
        <w:t>exist for</w:t>
      </w:r>
      <w:r w:rsidR="00B12DA4">
        <w:t xml:space="preserve"> organiz</w:t>
      </w:r>
      <w:r>
        <w:t>ing</w:t>
      </w:r>
      <w:r w:rsidR="00B12DA4">
        <w:t xml:space="preserve"> </w:t>
      </w:r>
      <w:r w:rsidR="00D84ABE">
        <w:t>a</w:t>
      </w:r>
      <w:r w:rsidR="00B12DA4">
        <w:t xml:space="preserve"> business. Each structure has advantages and disadvantages </w:t>
      </w:r>
      <w:r w:rsidR="00D84ABE">
        <w:t>regarding</w:t>
      </w:r>
      <w:r w:rsidR="00B12DA4">
        <w:t xml:space="preserve"> decision making, risk, and profit distribution. </w:t>
      </w:r>
      <w:r>
        <w:t>A s</w:t>
      </w:r>
      <w:r w:rsidR="00D84ABE">
        <w:t>ole proprietorship</w:t>
      </w:r>
      <w:r>
        <w:t xml:space="preserve"> is</w:t>
      </w:r>
      <w:r w:rsidR="00D84ABE">
        <w:t xml:space="preserve"> the simplest structure </w:t>
      </w:r>
      <w:r w:rsidR="00D22DC1">
        <w:t>allowing individual decision</w:t>
      </w:r>
      <w:r>
        <w:t>-</w:t>
      </w:r>
      <w:r w:rsidR="00D22DC1">
        <w:t xml:space="preserve">making while </w:t>
      </w:r>
      <w:r w:rsidR="00D84ABE">
        <w:t xml:space="preserve">exposing </w:t>
      </w:r>
      <w:r>
        <w:t xml:space="preserve">the </w:t>
      </w:r>
      <w:r w:rsidR="00D84ABE">
        <w:t xml:space="preserve">owner to the most risk. Corporate structures lower individual risk but </w:t>
      </w:r>
      <w:r w:rsidR="00D22DC1">
        <w:t xml:space="preserve">can reduce an individual’s voice about business operations. </w:t>
      </w:r>
      <w:r w:rsidR="001B0158">
        <w:t>The c</w:t>
      </w:r>
      <w:r w:rsidR="00D22DC1">
        <w:t>ooperative</w:t>
      </w:r>
      <w:r w:rsidR="001B0158">
        <w:t xml:space="preserve"> </w:t>
      </w:r>
      <w:r w:rsidR="00D22DC1">
        <w:t>s</w:t>
      </w:r>
      <w:r w:rsidR="001B0158">
        <w:t>tructure is</w:t>
      </w:r>
      <w:r w:rsidR="00D22DC1">
        <w:t xml:space="preserve"> a type o</w:t>
      </w:r>
      <w:r w:rsidR="00C27646">
        <w:t>f</w:t>
      </w:r>
      <w:r w:rsidR="00D22DC1">
        <w:t xml:space="preserve"> corporation that allows i</w:t>
      </w:r>
      <w:r w:rsidR="00B12DA4">
        <w:t xml:space="preserve">ndividuals with similar business goals who want an equal say </w:t>
      </w:r>
      <w:r w:rsidR="00D22DC1">
        <w:t xml:space="preserve">to form a business with democratic </w:t>
      </w:r>
      <w:r w:rsidR="001B0158">
        <w:t>control</w:t>
      </w:r>
      <w:r w:rsidR="00D22DC1">
        <w:t>.</w:t>
      </w:r>
    </w:p>
    <w:p w14:paraId="25F70599" w14:textId="109E816C" w:rsidR="0096246C" w:rsidRPr="00D84ABE" w:rsidRDefault="0096246C" w:rsidP="00D84ABE"/>
    <w:p w14:paraId="2FDC062D" w14:textId="77777777" w:rsidR="004A428F" w:rsidRDefault="00D22DC1" w:rsidP="004A428F">
      <w:pPr>
        <w:pStyle w:val="ActivityBody"/>
      </w:pPr>
      <w:r>
        <w:t xml:space="preserve">All cooperatives follow a set of </w:t>
      </w:r>
      <w:r w:rsidR="00D84ABE">
        <w:t xml:space="preserve">principles </w:t>
      </w:r>
      <w:r>
        <w:t>making them</w:t>
      </w:r>
      <w:r w:rsidR="00B12DA4">
        <w:t xml:space="preserve"> different from other types of businesses. People joining a cooperative </w:t>
      </w:r>
      <w:r w:rsidR="001B0158">
        <w:t xml:space="preserve">become both </w:t>
      </w:r>
      <w:r w:rsidR="00B12DA4">
        <w:t xml:space="preserve">members and owners of the cooperative. Each member </w:t>
      </w:r>
      <w:r w:rsidR="00D84ABE">
        <w:t>can voice their opinion on how the cooperative should operate through an election process. The more a member patronizes the cooperative, the more they benefit in the form of business earnings returned to them.</w:t>
      </w:r>
      <w:r w:rsidR="004A428F">
        <w:t xml:space="preserve"> The cooperative membership principle makes it different from any other type of business. Cooperative members are committed to using the cooperative business. In return for their patronage, they receive returns based upon how much they use the cooperative. Unlike a corporation, all members have equal shares and voting rights for making decisions.</w:t>
      </w:r>
    </w:p>
    <w:p w14:paraId="0398A20E" w14:textId="77777777" w:rsidR="0088486D" w:rsidRPr="0088486D" w:rsidRDefault="0088486D" w:rsidP="0088486D"/>
    <w:p w14:paraId="2BD7C09C" w14:textId="39B0E923" w:rsidR="0096246C" w:rsidRDefault="002A37A5" w:rsidP="00DE122A">
      <w:pPr>
        <w:pStyle w:val="ActivityBody"/>
      </w:pPr>
      <w:r>
        <w:t xml:space="preserve">People </w:t>
      </w:r>
      <w:r w:rsidR="001B0158">
        <w:t xml:space="preserve">create </w:t>
      </w:r>
      <w:r>
        <w:t>c</w:t>
      </w:r>
      <w:r w:rsidR="00D84ABE">
        <w:t>ooperative businesses for buying, selling, and marketing products and services.</w:t>
      </w:r>
      <w:r w:rsidR="0088486D">
        <w:t xml:space="preserve"> Marketing cooperatives help producers compete with larger businesses and </w:t>
      </w:r>
      <w:r w:rsidR="00C27646">
        <w:t>sell</w:t>
      </w:r>
      <w:r w:rsidR="0088486D">
        <w:t xml:space="preserve"> their products. People who want to lower their costs of buying products may join a purchasing cooperative to increase their buying power. </w:t>
      </w:r>
      <w:r w:rsidR="001B0158">
        <w:t>Service cooperatives vary in size and type of services</w:t>
      </w:r>
      <w:r w:rsidR="001E01F3">
        <w:t xml:space="preserve"> they provide, including financial, housing, utility, and agricultural. </w:t>
      </w:r>
      <w:r w:rsidR="00E24E8A">
        <w:t xml:space="preserve">Many agricultural cooperatives provide marketing, purchasing, and service benefits </w:t>
      </w:r>
      <w:r w:rsidR="00FD730D">
        <w:t>for</w:t>
      </w:r>
      <w:r w:rsidR="00E24E8A">
        <w:t xml:space="preserve"> members.</w:t>
      </w:r>
    </w:p>
    <w:p w14:paraId="3F88BBEA" w14:textId="7B9DD293" w:rsidR="003A68B7" w:rsidRPr="00E24E8A" w:rsidRDefault="003A68B7" w:rsidP="00E24E8A"/>
    <w:p w14:paraId="70A4580C" w14:textId="43EAE6BF" w:rsidR="003A68B7" w:rsidRDefault="003A68B7" w:rsidP="00DE122A">
      <w:pPr>
        <w:pStyle w:val="ActivityBody"/>
      </w:pPr>
      <w:r>
        <w:t xml:space="preserve">During this module, students </w:t>
      </w:r>
      <w:r w:rsidR="00E24E8A">
        <w:t>identify local cooperatives in their community. Next, they compare how cooperatives follow the seven guiding cooperative principles. Then students determine how they can form a cooperative to solve a business problem. Finally, students analyze the benefits and responsibilities of cooperative membership by interviewing a local cooperative member.</w:t>
      </w:r>
    </w:p>
    <w:p w14:paraId="78CFC5C4" w14:textId="77777777" w:rsidR="00796F1B" w:rsidRDefault="00796F1B" w:rsidP="00A916E6"/>
    <w:p w14:paraId="6B152465" w14:textId="353D89F4" w:rsidR="00711783" w:rsidRPr="00763B2B" w:rsidRDefault="00B76219" w:rsidP="00B76219">
      <w:pPr>
        <w:pStyle w:val="ActivitySection"/>
        <w:rPr>
          <w:color w:val="004871"/>
        </w:rPr>
      </w:pPr>
      <w:r w:rsidRPr="00763B2B">
        <w:rPr>
          <w:color w:val="004871"/>
        </w:rPr>
        <w:t>Concepts</w:t>
      </w:r>
    </w:p>
    <w:p w14:paraId="17E9A4DB" w14:textId="2A9FEA5D" w:rsidR="00452963" w:rsidRDefault="00452963" w:rsidP="00B76219">
      <w:pPr>
        <w:pStyle w:val="ActivityNumbers"/>
      </w:pPr>
      <w:r>
        <w:t>People cooperate for the mutual benefit of themselves and others.</w:t>
      </w:r>
    </w:p>
    <w:p w14:paraId="14E22119" w14:textId="5810CF32" w:rsidR="00B76219" w:rsidRDefault="00C41889" w:rsidP="00B76219">
      <w:pPr>
        <w:pStyle w:val="ActivityNumbers"/>
      </w:pPr>
      <w:r>
        <w:t xml:space="preserve">A business is structured to meet the needs of its owners and </w:t>
      </w:r>
      <w:r w:rsidR="002B4C2F">
        <w:t>users</w:t>
      </w:r>
      <w:r>
        <w:t>.</w:t>
      </w:r>
    </w:p>
    <w:p w14:paraId="04DF4C52" w14:textId="0847B622" w:rsidR="00C41889" w:rsidRDefault="00C41889" w:rsidP="00B76219">
      <w:pPr>
        <w:pStyle w:val="ActivityNumbers"/>
      </w:pPr>
      <w:r>
        <w:t>Seven principles guide cooperative business operations and decisions.</w:t>
      </w:r>
    </w:p>
    <w:p w14:paraId="4222DFDD" w14:textId="4BC11BB3" w:rsidR="00C41889" w:rsidRDefault="00C41889" w:rsidP="00B76219">
      <w:pPr>
        <w:pStyle w:val="ActivityNumbers"/>
      </w:pPr>
      <w:r>
        <w:t>Producers and consumer</w:t>
      </w:r>
      <w:r w:rsidR="00C27646">
        <w:t>s</w:t>
      </w:r>
      <w:r>
        <w:t xml:space="preserve"> of related products can form a cooperative to increase their buying and selling power in the </w:t>
      </w:r>
      <w:r w:rsidR="00217B64">
        <w:t>marketplace</w:t>
      </w:r>
      <w:r>
        <w:t>.</w:t>
      </w:r>
    </w:p>
    <w:p w14:paraId="38393212" w14:textId="006A939C" w:rsidR="00C41889" w:rsidRDefault="00213C6F" w:rsidP="00B76219">
      <w:pPr>
        <w:pStyle w:val="ActivityNumbers"/>
      </w:pPr>
      <w:r>
        <w:lastRenderedPageBreak/>
        <w:t>Agricultural producers</w:t>
      </w:r>
      <w:r w:rsidR="00C41889">
        <w:t xml:space="preserve"> form cooperative businesses in response to their need for purchasing and selling power.</w:t>
      </w:r>
    </w:p>
    <w:p w14:paraId="7C0AE4F4" w14:textId="5EB61B85" w:rsidR="00C41889" w:rsidRDefault="00C41889" w:rsidP="00DD735C">
      <w:pPr>
        <w:pStyle w:val="ActivityNumbers"/>
      </w:pPr>
      <w:r>
        <w:t xml:space="preserve">Cooperative members </w:t>
      </w:r>
      <w:r w:rsidR="0052746D">
        <w:t xml:space="preserve">receive benefits </w:t>
      </w:r>
      <w:r w:rsidR="00C27646">
        <w:t>from and</w:t>
      </w:r>
      <w:r w:rsidR="0052746D">
        <w:t xml:space="preserve"> take responsibility for their cooperative</w:t>
      </w:r>
      <w:r>
        <w:t>.</w:t>
      </w:r>
    </w:p>
    <w:p w14:paraId="0B4A979C" w14:textId="77777777" w:rsidR="00FD730D" w:rsidRPr="00763B2B" w:rsidRDefault="00FD730D" w:rsidP="00ED520C">
      <w:pPr>
        <w:rPr>
          <w:color w:val="004871"/>
        </w:rPr>
      </w:pPr>
    </w:p>
    <w:p w14:paraId="6A560844" w14:textId="3F2D11B1" w:rsidR="00B76219" w:rsidRPr="00763B2B" w:rsidRDefault="00B76219" w:rsidP="00B76219">
      <w:pPr>
        <w:pStyle w:val="ActivitySection"/>
        <w:rPr>
          <w:color w:val="004871"/>
        </w:rPr>
      </w:pPr>
      <w:bookmarkStart w:id="1" w:name="PerfObj"/>
      <w:r w:rsidRPr="00763B2B">
        <w:rPr>
          <w:color w:val="004871"/>
        </w:rPr>
        <w:t>Performance Objectives</w:t>
      </w:r>
    </w:p>
    <w:bookmarkEnd w:id="1"/>
    <w:p w14:paraId="09E57D08" w14:textId="44C93E3A" w:rsidR="001E01F3" w:rsidRDefault="001E01F3" w:rsidP="00DD735C">
      <w:pPr>
        <w:pStyle w:val="ActivityNumbers"/>
        <w:numPr>
          <w:ilvl w:val="0"/>
          <w:numId w:val="17"/>
        </w:numPr>
      </w:pPr>
      <w:r>
        <w:t>Identify where cooperation occurs in daily life. (Task 1.1)</w:t>
      </w:r>
    </w:p>
    <w:p w14:paraId="7764FFE6" w14:textId="30B4694A" w:rsidR="001E01F3" w:rsidRDefault="001E01F3" w:rsidP="00DD735C">
      <w:pPr>
        <w:pStyle w:val="ActivityNumbers"/>
        <w:numPr>
          <w:ilvl w:val="0"/>
          <w:numId w:val="17"/>
        </w:numPr>
      </w:pPr>
      <w:r>
        <w:t>Calculate the financial benefit of farmers cooperating. (Task 1.1)</w:t>
      </w:r>
    </w:p>
    <w:p w14:paraId="6D8E179D" w14:textId="106EE8CB" w:rsidR="00452963" w:rsidRDefault="00452963" w:rsidP="00DD735C">
      <w:pPr>
        <w:pStyle w:val="ActivityNumbers"/>
        <w:numPr>
          <w:ilvl w:val="0"/>
          <w:numId w:val="17"/>
        </w:numPr>
      </w:pPr>
      <w:r>
        <w:t>Explain how cooperation benefits individuals and businesses (Task 1.2)</w:t>
      </w:r>
    </w:p>
    <w:p w14:paraId="110FE4B7" w14:textId="4D61DD36" w:rsidR="00C41889" w:rsidRDefault="00C41889" w:rsidP="00DD735C">
      <w:pPr>
        <w:pStyle w:val="ActivityNumbers"/>
        <w:numPr>
          <w:ilvl w:val="0"/>
          <w:numId w:val="17"/>
        </w:numPr>
      </w:pPr>
      <w:r>
        <w:t>Classify businesses as one of five types of businesses. (</w:t>
      </w:r>
      <w:r w:rsidR="00452963">
        <w:t>Task 1.3</w:t>
      </w:r>
      <w:r>
        <w:t>)</w:t>
      </w:r>
    </w:p>
    <w:p w14:paraId="5F98B48F" w14:textId="25E8FB43" w:rsidR="00C41889" w:rsidRDefault="00C41889" w:rsidP="00C41889">
      <w:pPr>
        <w:pStyle w:val="ActivityNumbers"/>
      </w:pPr>
      <w:r>
        <w:t>Analyze an agricultural cooperative and determine how it meets the seven guiding principles. (</w:t>
      </w:r>
      <w:r w:rsidR="00452963">
        <w:t>Task 1.4</w:t>
      </w:r>
      <w:r>
        <w:t>)</w:t>
      </w:r>
    </w:p>
    <w:p w14:paraId="6B8B3063" w14:textId="52ECBC5B" w:rsidR="00C41889" w:rsidRDefault="00284D84" w:rsidP="00C41889">
      <w:pPr>
        <w:pStyle w:val="ActivityNumbers"/>
      </w:pPr>
      <w:r>
        <w:t>Explain how a cooperative could solve an individual business problem.</w:t>
      </w:r>
      <w:r w:rsidR="00C41889">
        <w:t xml:space="preserve"> (</w:t>
      </w:r>
      <w:r w:rsidR="00452963">
        <w:t>Task 1.5</w:t>
      </w:r>
      <w:r w:rsidR="00C41889">
        <w:t>)</w:t>
      </w:r>
    </w:p>
    <w:p w14:paraId="0563EDAB" w14:textId="7E80F91E" w:rsidR="00C41889" w:rsidRDefault="00C41889" w:rsidP="00C41889">
      <w:pPr>
        <w:pStyle w:val="ActivityNumbers"/>
      </w:pPr>
      <w:r>
        <w:t xml:space="preserve">Develop a list of questions to ask </w:t>
      </w:r>
      <w:r w:rsidR="0096246C">
        <w:t xml:space="preserve">a </w:t>
      </w:r>
      <w:r>
        <w:t xml:space="preserve">current cooperative member </w:t>
      </w:r>
      <w:r w:rsidR="00FD730D">
        <w:t>about joining</w:t>
      </w:r>
      <w:r>
        <w:t>. (Task 1.</w:t>
      </w:r>
      <w:r w:rsidR="00452963">
        <w:t>5</w:t>
      </w:r>
      <w:r>
        <w:t>)</w:t>
      </w:r>
    </w:p>
    <w:p w14:paraId="4D074A9C" w14:textId="5B9218DD" w:rsidR="00C41889" w:rsidRDefault="005F47AF" w:rsidP="00DD735C">
      <w:pPr>
        <w:pStyle w:val="ActivityNumbers"/>
      </w:pPr>
      <w:r>
        <w:t>I</w:t>
      </w:r>
      <w:r w:rsidR="00C41889">
        <w:t>nterview a</w:t>
      </w:r>
      <w:r w:rsidR="003A68B7">
        <w:t xml:space="preserve">n agricultural </w:t>
      </w:r>
      <w:r w:rsidR="00C41889">
        <w:t xml:space="preserve">cooperative member to determine the value of </w:t>
      </w:r>
      <w:r w:rsidR="00C27646">
        <w:t>membership</w:t>
      </w:r>
      <w:r w:rsidR="00C41889">
        <w:t>. (Task 1.</w:t>
      </w:r>
      <w:r w:rsidR="00452963">
        <w:t>5</w:t>
      </w:r>
      <w:r w:rsidR="00C41889">
        <w:t>)</w:t>
      </w:r>
    </w:p>
    <w:p w14:paraId="3411C00B" w14:textId="785D5DA5" w:rsidR="0052746D" w:rsidRDefault="0052746D" w:rsidP="00DD735C">
      <w:pPr>
        <w:pStyle w:val="ActivityNumbers"/>
      </w:pPr>
      <w:r>
        <w:t>Summarize the benefits and responsibilities of being a cooperative member. (Task 1.</w:t>
      </w:r>
      <w:r w:rsidR="00452963">
        <w:t>5</w:t>
      </w:r>
      <w:r>
        <w:t>)</w:t>
      </w:r>
    </w:p>
    <w:p w14:paraId="697C3E9F" w14:textId="77777777" w:rsidR="00FD730D" w:rsidRPr="00FD730D" w:rsidRDefault="00FD730D" w:rsidP="00ED520C"/>
    <w:p w14:paraId="25223206" w14:textId="77777777" w:rsidR="00602C6E" w:rsidRPr="00763B2B" w:rsidRDefault="00602C6E" w:rsidP="00602C6E">
      <w:pPr>
        <w:pStyle w:val="ActivitySection"/>
        <w:rPr>
          <w:color w:val="004871"/>
        </w:rPr>
      </w:pPr>
      <w:bookmarkStart w:id="2" w:name="EssentialQuestions"/>
      <w:r w:rsidRPr="00763B2B">
        <w:rPr>
          <w:color w:val="004871"/>
        </w:rPr>
        <w:t>Essential Questions</w:t>
      </w:r>
    </w:p>
    <w:bookmarkEnd w:id="2"/>
    <w:p w14:paraId="4592384B" w14:textId="5679DB34" w:rsidR="001E01F3" w:rsidRDefault="001E01F3" w:rsidP="00DD735C">
      <w:pPr>
        <w:pStyle w:val="ActivityNumbers"/>
        <w:numPr>
          <w:ilvl w:val="0"/>
          <w:numId w:val="16"/>
        </w:numPr>
      </w:pPr>
      <w:r>
        <w:t>What are the benefits of cooperation?</w:t>
      </w:r>
    </w:p>
    <w:p w14:paraId="1BDB2B1E" w14:textId="1AF47F67" w:rsidR="001E01F3" w:rsidRDefault="001E01F3" w:rsidP="00DD735C">
      <w:pPr>
        <w:pStyle w:val="ActivityNumbers"/>
        <w:numPr>
          <w:ilvl w:val="0"/>
          <w:numId w:val="16"/>
        </w:numPr>
      </w:pPr>
      <w:r>
        <w:t>How do businesses benefit from cooperating?</w:t>
      </w:r>
    </w:p>
    <w:p w14:paraId="2BE5E96C" w14:textId="14380E88" w:rsidR="00306753" w:rsidRDefault="00FD042B" w:rsidP="00DD735C">
      <w:pPr>
        <w:pStyle w:val="ActivityNumbers"/>
        <w:numPr>
          <w:ilvl w:val="0"/>
          <w:numId w:val="16"/>
        </w:numPr>
      </w:pPr>
      <w:r>
        <w:t>What are the options for structuring a business?</w:t>
      </w:r>
    </w:p>
    <w:p w14:paraId="29B3A5F1" w14:textId="5ACB7AF0" w:rsidR="00FD042B" w:rsidRDefault="00FD042B" w:rsidP="00DD735C">
      <w:pPr>
        <w:pStyle w:val="ActivityNumbers"/>
        <w:numPr>
          <w:ilvl w:val="0"/>
          <w:numId w:val="16"/>
        </w:numPr>
      </w:pPr>
      <w:r>
        <w:t xml:space="preserve">What is the purpose of </w:t>
      </w:r>
      <w:r w:rsidR="005F47AF">
        <w:t xml:space="preserve">a </w:t>
      </w:r>
      <w:r>
        <w:t>cooperative?</w:t>
      </w:r>
    </w:p>
    <w:p w14:paraId="2DCD1222" w14:textId="750C4374" w:rsidR="00FD042B" w:rsidRDefault="00FD042B" w:rsidP="00DD735C">
      <w:pPr>
        <w:pStyle w:val="ActivityNumbers"/>
        <w:numPr>
          <w:ilvl w:val="0"/>
          <w:numId w:val="16"/>
        </w:numPr>
      </w:pPr>
      <w:r>
        <w:t xml:space="preserve">How does business structure affect </w:t>
      </w:r>
      <w:r w:rsidR="0088486D">
        <w:t>who makes decisions</w:t>
      </w:r>
      <w:r>
        <w:t>?</w:t>
      </w:r>
    </w:p>
    <w:p w14:paraId="50BD026F" w14:textId="41198C44" w:rsidR="00FD042B" w:rsidRDefault="00FD042B" w:rsidP="00DD735C">
      <w:pPr>
        <w:pStyle w:val="ActivityNumbers"/>
        <w:numPr>
          <w:ilvl w:val="0"/>
          <w:numId w:val="16"/>
        </w:numPr>
      </w:pPr>
      <w:r>
        <w:t>How does a cooperative benefit those using it?</w:t>
      </w:r>
    </w:p>
    <w:p w14:paraId="19876532" w14:textId="68FF6F5F" w:rsidR="00FD042B" w:rsidRDefault="00FD042B" w:rsidP="00DD735C">
      <w:pPr>
        <w:pStyle w:val="ActivityNumbers"/>
        <w:numPr>
          <w:ilvl w:val="0"/>
          <w:numId w:val="16"/>
        </w:numPr>
      </w:pPr>
      <w:r>
        <w:t xml:space="preserve">What is an example of a cooperative in </w:t>
      </w:r>
      <w:r w:rsidR="00E8270A">
        <w:t xml:space="preserve">your </w:t>
      </w:r>
      <w:r>
        <w:t>area?</w:t>
      </w:r>
    </w:p>
    <w:p w14:paraId="1200177C" w14:textId="21E3D636" w:rsidR="00FD042B" w:rsidRDefault="00FD042B" w:rsidP="00DD735C">
      <w:pPr>
        <w:pStyle w:val="ActivityNumbers"/>
        <w:numPr>
          <w:ilvl w:val="0"/>
          <w:numId w:val="16"/>
        </w:numPr>
      </w:pPr>
      <w:r>
        <w:t>What are the seven guiding principles of a cooperative?</w:t>
      </w:r>
    </w:p>
    <w:p w14:paraId="3C9DABDC" w14:textId="49F6980A" w:rsidR="00FD042B" w:rsidRDefault="00FD042B" w:rsidP="00DD735C">
      <w:pPr>
        <w:pStyle w:val="ActivityNumbers"/>
        <w:numPr>
          <w:ilvl w:val="0"/>
          <w:numId w:val="16"/>
        </w:numPr>
      </w:pPr>
      <w:r>
        <w:t>What makes a cooperative a democratic business?</w:t>
      </w:r>
    </w:p>
    <w:p w14:paraId="053330A9" w14:textId="01FF73CD" w:rsidR="00FD042B" w:rsidRDefault="00FD042B" w:rsidP="00DD735C">
      <w:pPr>
        <w:pStyle w:val="ActivityNumbers"/>
        <w:numPr>
          <w:ilvl w:val="0"/>
          <w:numId w:val="16"/>
        </w:numPr>
      </w:pPr>
      <w:r>
        <w:t>How do cooperatives give back to its members and community?</w:t>
      </w:r>
    </w:p>
    <w:p w14:paraId="400A39C4" w14:textId="6D99F659" w:rsidR="00FD042B" w:rsidRDefault="00E24E8A" w:rsidP="00DD735C">
      <w:pPr>
        <w:pStyle w:val="ActivityNumbers"/>
        <w:numPr>
          <w:ilvl w:val="0"/>
          <w:numId w:val="16"/>
        </w:numPr>
      </w:pPr>
      <w:bookmarkStart w:id="3" w:name="_Hlk18491514"/>
      <w:r>
        <w:t>What are the types of cooperative structures?</w:t>
      </w:r>
    </w:p>
    <w:p w14:paraId="468CB0F0" w14:textId="1582FE74" w:rsidR="00E24E8A" w:rsidRDefault="001970F5" w:rsidP="00DD735C">
      <w:pPr>
        <w:pStyle w:val="ActivityNumbers"/>
        <w:numPr>
          <w:ilvl w:val="0"/>
          <w:numId w:val="16"/>
        </w:numPr>
      </w:pPr>
      <w:r>
        <w:t>How</w:t>
      </w:r>
      <w:r w:rsidR="00E24E8A">
        <w:t xml:space="preserve"> are service cooperatives </w:t>
      </w:r>
      <w:r>
        <w:t>utilized in</w:t>
      </w:r>
      <w:r w:rsidR="00E24E8A">
        <w:t xml:space="preserve"> rural communities?</w:t>
      </w:r>
    </w:p>
    <w:bookmarkEnd w:id="3"/>
    <w:p w14:paraId="7AE7D114" w14:textId="3ADC2C67" w:rsidR="00E24E8A" w:rsidRDefault="001970F5" w:rsidP="00DD735C">
      <w:pPr>
        <w:pStyle w:val="ActivityNumbers"/>
        <w:numPr>
          <w:ilvl w:val="0"/>
          <w:numId w:val="16"/>
        </w:numPr>
      </w:pPr>
      <w:r>
        <w:t>What are the benefits of becoming a cooperative member?</w:t>
      </w:r>
    </w:p>
    <w:p w14:paraId="2BA03706" w14:textId="09802E44" w:rsidR="001970F5" w:rsidRDefault="001970F5" w:rsidP="00DD735C">
      <w:pPr>
        <w:pStyle w:val="ActivityNumbers"/>
        <w:numPr>
          <w:ilvl w:val="0"/>
          <w:numId w:val="16"/>
        </w:numPr>
      </w:pPr>
      <w:r>
        <w:t>Why do members need to be actively involved in their cooperative?</w:t>
      </w:r>
    </w:p>
    <w:p w14:paraId="2E389486" w14:textId="77777777" w:rsidR="00602C6E" w:rsidRDefault="00602C6E" w:rsidP="00602C6E"/>
    <w:p w14:paraId="4AE90BC4" w14:textId="1C61F3C9" w:rsidR="00FD730D" w:rsidRPr="00763B2B" w:rsidRDefault="00806C37" w:rsidP="00ED520C">
      <w:pPr>
        <w:pStyle w:val="ActivitySection"/>
        <w:rPr>
          <w:color w:val="004871"/>
        </w:rPr>
      </w:pPr>
      <w:bookmarkStart w:id="4" w:name="KeyTerms"/>
      <w:bookmarkEnd w:id="4"/>
      <w:r w:rsidRPr="00763B2B">
        <w:rPr>
          <w:color w:val="004871"/>
        </w:rPr>
        <w:t>Key Terms</w:t>
      </w:r>
    </w:p>
    <w:p w14:paraId="3F19E16A" w14:textId="77777777" w:rsidR="00F55480" w:rsidRDefault="00F55480" w:rsidP="00F55480">
      <w:bookmarkStart w:id="5" w:name="_Hlk18491610"/>
      <w:r w:rsidRPr="00DC1AA3">
        <w:rPr>
          <w:rStyle w:val="KeyTerm"/>
        </w:rPr>
        <w:t xml:space="preserve">Business </w:t>
      </w:r>
      <w:r>
        <w:rPr>
          <w:rStyle w:val="KeyTerm"/>
        </w:rPr>
        <w:t>–</w:t>
      </w:r>
      <w:r>
        <w:t xml:space="preserve"> A person, partnership, or corporation engaged in commerce, manufacturing, or a service; profit-seeking enterprise or concern.</w:t>
      </w:r>
    </w:p>
    <w:p w14:paraId="5EE98449" w14:textId="77777777" w:rsidR="00F55480" w:rsidRDefault="00F55480" w:rsidP="00F55480"/>
    <w:p w14:paraId="3F84CA1F" w14:textId="5F02C453" w:rsidR="00F55480" w:rsidRDefault="00F55480" w:rsidP="00F55480">
      <w:r w:rsidRPr="00DC1AA3">
        <w:rPr>
          <w:rStyle w:val="KeyTerm"/>
        </w:rPr>
        <w:t xml:space="preserve">Capital </w:t>
      </w:r>
      <w:r>
        <w:rPr>
          <w:rStyle w:val="KeyTerm"/>
        </w:rPr>
        <w:t>–</w:t>
      </w:r>
      <w:r>
        <w:t xml:space="preserve"> Money invested in a business to generate income.</w:t>
      </w:r>
    </w:p>
    <w:p w14:paraId="0832991E" w14:textId="77777777" w:rsidR="001E01F3" w:rsidRDefault="001E01F3" w:rsidP="00F55480"/>
    <w:p w14:paraId="644AECCA" w14:textId="1828DC22" w:rsidR="00F55480" w:rsidRDefault="00F55480" w:rsidP="00F55480">
      <w:r w:rsidRPr="001E01F3">
        <w:rPr>
          <w:b/>
          <w:bCs/>
        </w:rPr>
        <w:t>Cooperative –</w:t>
      </w:r>
      <w:r>
        <w:t xml:space="preserve"> A form of business organization in which profits are distributed as patronage refunds</w:t>
      </w:r>
      <w:r w:rsidR="001E01F3">
        <w:t>,</w:t>
      </w:r>
      <w:r>
        <w:t xml:space="preserve"> and all members have a single vote.</w:t>
      </w:r>
    </w:p>
    <w:p w14:paraId="296ADFF2" w14:textId="77777777" w:rsidR="00F55480" w:rsidRDefault="00F55480" w:rsidP="00F55480"/>
    <w:p w14:paraId="05BCA7B7" w14:textId="5BDB8AF6" w:rsidR="00452963" w:rsidRPr="00193692" w:rsidRDefault="00452963" w:rsidP="00F55480">
      <w:r>
        <w:rPr>
          <w:rStyle w:val="KeyTerm"/>
        </w:rPr>
        <w:lastRenderedPageBreak/>
        <w:t xml:space="preserve">Cooperative </w:t>
      </w:r>
      <w:r w:rsidR="00193692">
        <w:rPr>
          <w:rStyle w:val="KeyTerm"/>
        </w:rPr>
        <w:t>–</w:t>
      </w:r>
      <w:r>
        <w:rPr>
          <w:rStyle w:val="KeyTerm"/>
        </w:rPr>
        <w:t xml:space="preserve"> </w:t>
      </w:r>
      <w:r w:rsidR="00193692">
        <w:rPr>
          <w:rFonts w:cs="Arial"/>
          <w:color w:val="222222"/>
          <w:shd w:val="clear" w:color="auto" w:fill="FFFFFF"/>
        </w:rPr>
        <w:t xml:space="preserve">A farm, business, or other organization </w:t>
      </w:r>
      <w:r w:rsidR="001E01F3">
        <w:rPr>
          <w:rFonts w:cs="Arial"/>
          <w:color w:val="222222"/>
          <w:shd w:val="clear" w:color="auto" w:fill="FFFFFF"/>
        </w:rPr>
        <w:t>that</w:t>
      </w:r>
      <w:r w:rsidR="00193692">
        <w:rPr>
          <w:rFonts w:cs="Arial"/>
          <w:color w:val="222222"/>
          <w:shd w:val="clear" w:color="auto" w:fill="FFFFFF"/>
        </w:rPr>
        <w:t xml:space="preserve"> is owned and run jointly by its members, who share the profits or benefits.</w:t>
      </w:r>
    </w:p>
    <w:p w14:paraId="4C64A639" w14:textId="77777777" w:rsidR="00452963" w:rsidRPr="00452963" w:rsidRDefault="00452963" w:rsidP="00452963"/>
    <w:p w14:paraId="041E033C" w14:textId="317ABAFF" w:rsidR="00F55480" w:rsidRDefault="00F55480" w:rsidP="00F55480">
      <w:r w:rsidRPr="00DC1AA3">
        <w:rPr>
          <w:rStyle w:val="KeyTerm"/>
        </w:rPr>
        <w:t>Corporation –</w:t>
      </w:r>
      <w:r>
        <w:t xml:space="preserve"> A form of business organization in which the owners have shares in a separate legal entity that itself can own assets and borrow money.</w:t>
      </w:r>
    </w:p>
    <w:p w14:paraId="0E6ED0BE" w14:textId="77777777" w:rsidR="00F55480" w:rsidRDefault="00F55480" w:rsidP="00F55480"/>
    <w:p w14:paraId="4C4AC87D" w14:textId="77777777" w:rsidR="00F55480" w:rsidRDefault="00F55480" w:rsidP="00F55480">
      <w:r w:rsidRPr="00DC1AA3">
        <w:rPr>
          <w:rStyle w:val="KeyTerm"/>
        </w:rPr>
        <w:t>Democratic –</w:t>
      </w:r>
      <w:r>
        <w:t xml:space="preserve"> Pertaining to or characterized by the principle of political or social equality for all.</w:t>
      </w:r>
    </w:p>
    <w:p w14:paraId="6BFA377A" w14:textId="77777777" w:rsidR="00F55480" w:rsidRDefault="00F55480" w:rsidP="00F55480"/>
    <w:p w14:paraId="792F3BE0" w14:textId="77777777" w:rsidR="00F55480" w:rsidRDefault="00F55480" w:rsidP="00F55480">
      <w:r w:rsidRPr="00DC1AA3">
        <w:rPr>
          <w:rStyle w:val="KeyTerm"/>
        </w:rPr>
        <w:t>Financial risk –</w:t>
      </w:r>
      <w:r>
        <w:t xml:space="preserve"> The probability that an actual return on an investment will be lower than the expected return.</w:t>
      </w:r>
    </w:p>
    <w:p w14:paraId="24190A9F" w14:textId="77777777" w:rsidR="00F55480" w:rsidRDefault="00F55480" w:rsidP="00F55480"/>
    <w:p w14:paraId="6FB92E2E" w14:textId="77777777" w:rsidR="00F55480" w:rsidRDefault="00F55480" w:rsidP="00F55480">
      <w:r w:rsidRPr="00DC1AA3">
        <w:rPr>
          <w:rStyle w:val="KeyTerm"/>
        </w:rPr>
        <w:t>Inputs –</w:t>
      </w:r>
      <w:r>
        <w:t xml:space="preserve"> Items purchased to carry on a farm’s operation. Such items include fertilizers, pesticides, seed, fuel, and animal feed.</w:t>
      </w:r>
    </w:p>
    <w:p w14:paraId="2E2D924C" w14:textId="77777777" w:rsidR="00F55480" w:rsidRDefault="00F55480" w:rsidP="00F55480"/>
    <w:p w14:paraId="2552438E" w14:textId="6BAD8D7B" w:rsidR="00F55480" w:rsidRDefault="00F55480" w:rsidP="00F55480">
      <w:r w:rsidRPr="00DC1AA3">
        <w:rPr>
          <w:rStyle w:val="KeyTerm"/>
        </w:rPr>
        <w:t>Limited liability company (LLC) –</w:t>
      </w:r>
      <w:r>
        <w:t xml:space="preserve"> A form of business organization </w:t>
      </w:r>
      <w:proofErr w:type="gramStart"/>
      <w:r>
        <w:t>similar to</w:t>
      </w:r>
      <w:proofErr w:type="gramEnd"/>
      <w:r>
        <w:t xml:space="preserve"> a partnership but offering its owners the advantage o</w:t>
      </w:r>
      <w:r w:rsidR="00452963">
        <w:t>f</w:t>
      </w:r>
      <w:r>
        <w:t xml:space="preserve"> limited financial liability.</w:t>
      </w:r>
    </w:p>
    <w:p w14:paraId="5FF65F2C" w14:textId="77777777" w:rsidR="00F55480" w:rsidRDefault="00F55480" w:rsidP="00F55480"/>
    <w:p w14:paraId="09AE0ADB" w14:textId="77777777" w:rsidR="00F55480" w:rsidRDefault="00F55480" w:rsidP="00F55480">
      <w:r w:rsidRPr="00DC1AA3">
        <w:rPr>
          <w:rStyle w:val="KeyTerm"/>
        </w:rPr>
        <w:t>Margin –</w:t>
      </w:r>
      <w:r>
        <w:t xml:space="preserve"> Difference between the cost price and selling price of a product.</w:t>
      </w:r>
    </w:p>
    <w:p w14:paraId="74E32E4D" w14:textId="77777777" w:rsidR="00F55480" w:rsidRDefault="00F55480" w:rsidP="00F55480"/>
    <w:p w14:paraId="4A742965" w14:textId="7C199DF4" w:rsidR="00F55480" w:rsidRDefault="00F55480" w:rsidP="00F55480">
      <w:r w:rsidRPr="00DC1AA3">
        <w:rPr>
          <w:rStyle w:val="KeyTerm"/>
        </w:rPr>
        <w:t>Marketing cooperative –</w:t>
      </w:r>
      <w:r>
        <w:t xml:space="preserve"> Cooperative structured to maximize the return members receive for </w:t>
      </w:r>
      <w:r w:rsidR="00452963">
        <w:t xml:space="preserve">the </w:t>
      </w:r>
      <w:r>
        <w:t>goods they produce.</w:t>
      </w:r>
    </w:p>
    <w:p w14:paraId="6564F768" w14:textId="77777777" w:rsidR="00F55480" w:rsidRDefault="00F55480" w:rsidP="00F55480"/>
    <w:p w14:paraId="6D744A50" w14:textId="77777777" w:rsidR="00F55480" w:rsidRDefault="00F55480" w:rsidP="00F55480">
      <w:r w:rsidRPr="00DC1AA3">
        <w:rPr>
          <w:rStyle w:val="KeyTerm"/>
        </w:rPr>
        <w:t>Partnership –</w:t>
      </w:r>
      <w:r>
        <w:t xml:space="preserve"> An association of two or more persons as co-owners of a profit-making business. Chief criteria of a partnership are participation in management, sharing profits, sharing losses, ownership of assets together, and having a firm name, a single joint bank account, and a single set of farm records. No one factor is controlling.</w:t>
      </w:r>
    </w:p>
    <w:p w14:paraId="2153D0BB" w14:textId="77777777" w:rsidR="00F55480" w:rsidRDefault="00F55480" w:rsidP="00F55480"/>
    <w:p w14:paraId="277B5E8A" w14:textId="77777777" w:rsidR="00F55480" w:rsidRDefault="00F55480" w:rsidP="00F55480">
      <w:r w:rsidRPr="00DC1AA3">
        <w:rPr>
          <w:rStyle w:val="KeyTerm"/>
        </w:rPr>
        <w:t>Patron –</w:t>
      </w:r>
      <w:r>
        <w:t xml:space="preserve"> A person who is a customer, client, or paying guest, especially a regular one, of a store, hotel, or the like.</w:t>
      </w:r>
    </w:p>
    <w:p w14:paraId="42E6AE59" w14:textId="77777777" w:rsidR="00F55480" w:rsidRDefault="00F55480" w:rsidP="00F55480"/>
    <w:p w14:paraId="26BB5A7C" w14:textId="77777777" w:rsidR="00F55480" w:rsidRDefault="00F55480" w:rsidP="00F55480">
      <w:r w:rsidRPr="00DC1AA3">
        <w:rPr>
          <w:rStyle w:val="KeyTerm"/>
        </w:rPr>
        <w:t>Patronage –</w:t>
      </w:r>
      <w:r>
        <w:t xml:space="preserve"> The financial support or business provided to a store, hotel, or the like, by customers, clients, or paying guests.</w:t>
      </w:r>
    </w:p>
    <w:p w14:paraId="7C8B0BD4" w14:textId="77777777" w:rsidR="00F55480" w:rsidRDefault="00F55480" w:rsidP="00F55480"/>
    <w:p w14:paraId="7D51BA79" w14:textId="77777777" w:rsidR="00F55480" w:rsidRDefault="00F55480" w:rsidP="00F55480">
      <w:r w:rsidRPr="00DC1AA3">
        <w:rPr>
          <w:rStyle w:val="KeyTerm"/>
        </w:rPr>
        <w:t>Patron refund –</w:t>
      </w:r>
      <w:r>
        <w:t xml:space="preserve"> A portion of cooperative profits returned to members based upon patronage.</w:t>
      </w:r>
    </w:p>
    <w:p w14:paraId="436BBAE7" w14:textId="77777777" w:rsidR="00F55480" w:rsidRDefault="00F55480" w:rsidP="00F55480"/>
    <w:p w14:paraId="16EE0F01" w14:textId="77777777" w:rsidR="00F55480" w:rsidRDefault="00F55480" w:rsidP="00F55480">
      <w:r w:rsidRPr="00DC1AA3">
        <w:rPr>
          <w:rStyle w:val="KeyTerm"/>
        </w:rPr>
        <w:t>Profit –</w:t>
      </w:r>
      <w:r>
        <w:t xml:space="preserve"> The surplus remaining after total costs are deducted from total revenue.</w:t>
      </w:r>
    </w:p>
    <w:p w14:paraId="45C26018" w14:textId="77777777" w:rsidR="00F55480" w:rsidRDefault="00F55480" w:rsidP="00F55480"/>
    <w:p w14:paraId="4CED648A" w14:textId="77777777" w:rsidR="00F55480" w:rsidRDefault="00F55480" w:rsidP="00F55480">
      <w:r w:rsidRPr="00DC1AA3">
        <w:rPr>
          <w:rStyle w:val="KeyTerm"/>
        </w:rPr>
        <w:t>Purchasing cooperative –</w:t>
      </w:r>
      <w:r>
        <w:t xml:space="preserve"> Cooperatives structured for members to gain access to affordable, quality goods.</w:t>
      </w:r>
    </w:p>
    <w:p w14:paraId="4A36EA95" w14:textId="77777777" w:rsidR="00F55480" w:rsidRDefault="00F55480" w:rsidP="00F55480"/>
    <w:p w14:paraId="37D237E9" w14:textId="77777777" w:rsidR="00F55480" w:rsidRDefault="00F55480" w:rsidP="00F55480">
      <w:r w:rsidRPr="00DC1AA3">
        <w:rPr>
          <w:rStyle w:val="KeyTerm"/>
        </w:rPr>
        <w:t>Risk –</w:t>
      </w:r>
      <w:r>
        <w:t xml:space="preserve"> A probability or threat of damage, injury, liability, loss, or any other negative occurrence that is caused by external or internal vulnerabilities, and that may be avoided through preemptive action.</w:t>
      </w:r>
    </w:p>
    <w:p w14:paraId="16B7C10F" w14:textId="77777777" w:rsidR="00F55480" w:rsidRDefault="00F55480" w:rsidP="00F55480"/>
    <w:p w14:paraId="22762701" w14:textId="77777777" w:rsidR="00F55480" w:rsidRDefault="00F55480" w:rsidP="00F55480">
      <w:r w:rsidRPr="00DC1AA3">
        <w:rPr>
          <w:rStyle w:val="KeyTerm"/>
        </w:rPr>
        <w:t>Share –</w:t>
      </w:r>
      <w:r>
        <w:t xml:space="preserve"> A unit of ownership that represents an equal proportion of a company’s capital.</w:t>
      </w:r>
    </w:p>
    <w:p w14:paraId="29C320F0" w14:textId="77777777" w:rsidR="00F55480" w:rsidRDefault="00F55480" w:rsidP="00F55480"/>
    <w:p w14:paraId="3DD36D48" w14:textId="7DCDA262" w:rsidR="00F55480" w:rsidRDefault="00F55480" w:rsidP="00F55480">
      <w:r w:rsidRPr="00DC1AA3">
        <w:rPr>
          <w:rStyle w:val="KeyTerm"/>
        </w:rPr>
        <w:t>Shareholder –</w:t>
      </w:r>
      <w:r>
        <w:t xml:space="preserve"> An individual, group, or organization that own</w:t>
      </w:r>
      <w:r w:rsidR="00452963">
        <w:t>s</w:t>
      </w:r>
      <w:r>
        <w:t xml:space="preserve"> one or more shares in a company.</w:t>
      </w:r>
    </w:p>
    <w:p w14:paraId="731431AE" w14:textId="77777777" w:rsidR="00F55480" w:rsidRDefault="00F55480" w:rsidP="00F55480"/>
    <w:p w14:paraId="68C2C7D6" w14:textId="77777777" w:rsidR="00F55480" w:rsidRDefault="00F55480" w:rsidP="00F55480">
      <w:r w:rsidRPr="00DC1AA3">
        <w:rPr>
          <w:rStyle w:val="KeyTerm"/>
        </w:rPr>
        <w:t>Service cooperative –</w:t>
      </w:r>
      <w:r>
        <w:t xml:space="preserve"> Cooperatives structured to provide services, such as agronomic, financial, and utility, to its members.</w:t>
      </w:r>
    </w:p>
    <w:p w14:paraId="13793EAD" w14:textId="77777777" w:rsidR="00F55480" w:rsidRDefault="00F55480" w:rsidP="00F55480"/>
    <w:p w14:paraId="2D6635D6" w14:textId="77777777" w:rsidR="00F55480" w:rsidRDefault="00F55480" w:rsidP="00F55480">
      <w:r w:rsidRPr="00DC1AA3">
        <w:rPr>
          <w:rStyle w:val="KeyTerm"/>
        </w:rPr>
        <w:t>Sole proprietorship –</w:t>
      </w:r>
      <w:r>
        <w:t xml:space="preserve"> Simplest, oldest, and most common form of business ownership in which only one individual acquires all the benefits and risks of running an enterprise. In a sole proprietorship, there is no legal distinction between the assets and liabilities of a business and those of its owner.</w:t>
      </w:r>
    </w:p>
    <w:p w14:paraId="452C150E" w14:textId="77777777" w:rsidR="00F55480" w:rsidRDefault="00F55480" w:rsidP="00F55480"/>
    <w:p w14:paraId="47308A69" w14:textId="77777777" w:rsidR="00F55480" w:rsidRDefault="00F55480" w:rsidP="00F55480">
      <w:r w:rsidRPr="00DC1AA3">
        <w:rPr>
          <w:rStyle w:val="KeyTerm"/>
        </w:rPr>
        <w:t>Utility –</w:t>
      </w:r>
      <w:r>
        <w:t xml:space="preserve"> A public service, as a telephone, electric system, transportation, or the like.</w:t>
      </w:r>
    </w:p>
    <w:p w14:paraId="74D233CB" w14:textId="77777777" w:rsidR="00F55480" w:rsidRPr="00763B2B" w:rsidRDefault="00F55480" w:rsidP="00F55480">
      <w:pPr>
        <w:rPr>
          <w:color w:val="004871"/>
        </w:rPr>
      </w:pPr>
    </w:p>
    <w:p w14:paraId="513EC05B" w14:textId="77777777" w:rsidR="00806C37" w:rsidRPr="00763B2B" w:rsidRDefault="00806C37" w:rsidP="00806C37">
      <w:pPr>
        <w:pStyle w:val="ActivitySection"/>
        <w:rPr>
          <w:color w:val="004871"/>
        </w:rPr>
      </w:pPr>
      <w:bookmarkStart w:id="6" w:name="DaytoDayPlans"/>
      <w:bookmarkEnd w:id="5"/>
      <w:bookmarkEnd w:id="6"/>
      <w:r w:rsidRPr="00763B2B">
        <w:rPr>
          <w:color w:val="004871"/>
        </w:rPr>
        <w:t>Day-to-Day Plans</w:t>
      </w:r>
    </w:p>
    <w:p w14:paraId="6F6650C0" w14:textId="1174F41F" w:rsidR="00806C37" w:rsidRPr="00763B2B" w:rsidRDefault="00806C37" w:rsidP="00806C37">
      <w:pPr>
        <w:pStyle w:val="ActivitySection"/>
        <w:rPr>
          <w:color w:val="004871"/>
        </w:rPr>
      </w:pPr>
      <w:r w:rsidRPr="00763B2B">
        <w:rPr>
          <w:color w:val="004871"/>
        </w:rPr>
        <w:lastRenderedPageBreak/>
        <w:t xml:space="preserve">Time: </w:t>
      </w:r>
      <w:r w:rsidR="003A68B7" w:rsidRPr="00763B2B">
        <w:rPr>
          <w:color w:val="004871"/>
        </w:rPr>
        <w:t xml:space="preserve">10 </w:t>
      </w:r>
      <w:r w:rsidRPr="00763B2B">
        <w:rPr>
          <w:color w:val="004871"/>
        </w:rPr>
        <w:t>days</w:t>
      </w:r>
    </w:p>
    <w:p w14:paraId="4334D2F5" w14:textId="77777777" w:rsidR="00806C37" w:rsidRDefault="00806C37" w:rsidP="00806C37">
      <w:pPr>
        <w:pStyle w:val="DaytoDay"/>
      </w:pPr>
      <w:r>
        <w:t>Day 1:</w:t>
      </w:r>
    </w:p>
    <w:p w14:paraId="5C8DC88F" w14:textId="398BFA6A" w:rsidR="00D066AD" w:rsidRDefault="00806C37" w:rsidP="00806C37">
      <w:pPr>
        <w:pStyle w:val="Activitybullet"/>
      </w:pPr>
      <w:r>
        <w:t>P</w:t>
      </w:r>
      <w:r w:rsidR="00D066AD" w:rsidRPr="00340881">
        <w:t xml:space="preserve">resent </w:t>
      </w:r>
      <w:hyperlink w:anchor="Concepts" w:history="1">
        <w:r w:rsidR="00D066AD" w:rsidRPr="006C6A6B">
          <w:rPr>
            <w:rStyle w:val="Hyperlink"/>
          </w:rPr>
          <w:t>Concepts</w:t>
        </w:r>
      </w:hyperlink>
      <w:r w:rsidR="00D066AD" w:rsidRPr="00340881">
        <w:t xml:space="preserve">, </w:t>
      </w:r>
      <w:hyperlink w:anchor="PerfObje" w:history="1">
        <w:r w:rsidR="00D066AD" w:rsidRPr="00340881">
          <w:rPr>
            <w:rStyle w:val="Hyperlink"/>
          </w:rPr>
          <w:t>Performance Objectives</w:t>
        </w:r>
      </w:hyperlink>
      <w:r w:rsidR="00D066AD" w:rsidRPr="00340881">
        <w:t xml:space="preserve">, </w:t>
      </w:r>
      <w:hyperlink w:anchor="EssentialQuestions" w:history="1">
        <w:r w:rsidR="00D066AD" w:rsidRPr="00340881">
          <w:rPr>
            <w:rStyle w:val="Hyperlink"/>
          </w:rPr>
          <w:t>Essential Questions</w:t>
        </w:r>
      </w:hyperlink>
      <w:r w:rsidR="00D066AD" w:rsidRPr="00340881">
        <w:t xml:space="preserve">, and </w:t>
      </w:r>
      <w:hyperlink r:id="rId9" w:history="1">
        <w:r w:rsidR="00D26B50" w:rsidRPr="00DE66D7">
          <w:rPr>
            <w:rStyle w:val="Hyperlink"/>
          </w:rPr>
          <w:t>Module 1</w:t>
        </w:r>
        <w:r w:rsidR="007F0CF7" w:rsidRPr="00DE66D7">
          <w:rPr>
            <w:rStyle w:val="Hyperlink"/>
          </w:rPr>
          <w:t xml:space="preserve"> Glossary</w:t>
        </w:r>
      </w:hyperlink>
      <w:r w:rsidR="007F0CF7">
        <w:t xml:space="preserve"> </w:t>
      </w:r>
      <w:r w:rsidR="00D066AD">
        <w:t xml:space="preserve">to students </w:t>
      </w:r>
      <w:r w:rsidR="00D066AD" w:rsidRPr="00340881">
        <w:t>in order to provide a lesson overview.</w:t>
      </w:r>
    </w:p>
    <w:p w14:paraId="71D180F3" w14:textId="1C069172" w:rsidR="00E8270A" w:rsidRDefault="00E8270A" w:rsidP="00806C37">
      <w:pPr>
        <w:pStyle w:val="Activitybullet"/>
      </w:pPr>
      <w:r>
        <w:t xml:space="preserve">Provide a copy of </w:t>
      </w:r>
      <w:hyperlink r:id="rId10" w:history="1">
        <w:r w:rsidRPr="00A7202B">
          <w:rPr>
            <w:rStyle w:val="Hyperlink"/>
          </w:rPr>
          <w:t>Task 1.1 Why Cooperate?</w:t>
        </w:r>
      </w:hyperlink>
      <w:r>
        <w:t xml:space="preserve"> </w:t>
      </w:r>
      <w:r w:rsidR="002744F8">
        <w:t>a</w:t>
      </w:r>
      <w:r>
        <w:t xml:space="preserve">nd </w:t>
      </w:r>
      <w:hyperlink r:id="rId11" w:history="1">
        <w:r w:rsidRPr="00A7202B">
          <w:rPr>
            <w:rStyle w:val="Hyperlink"/>
          </w:rPr>
          <w:t>Problem Card</w:t>
        </w:r>
      </w:hyperlink>
      <w:r>
        <w:t xml:space="preserve"> to each student.</w:t>
      </w:r>
    </w:p>
    <w:p w14:paraId="3C58A5B9" w14:textId="485BEF36" w:rsidR="00E8270A" w:rsidRDefault="00E8270A" w:rsidP="00806C37">
      <w:pPr>
        <w:pStyle w:val="Activitybullet"/>
      </w:pPr>
      <w:r>
        <w:t xml:space="preserve">Students complete </w:t>
      </w:r>
      <w:r w:rsidRPr="00E8270A">
        <w:rPr>
          <w:rStyle w:val="ActivityBodyItalicChar"/>
        </w:rPr>
        <w:t>Task 1.1 Why Cooperate</w:t>
      </w:r>
      <w:r>
        <w:t>.</w:t>
      </w:r>
    </w:p>
    <w:p w14:paraId="6647518C" w14:textId="2915601F" w:rsidR="00452963" w:rsidRDefault="00452963" w:rsidP="00452963">
      <w:pPr>
        <w:pStyle w:val="DaytoDay"/>
      </w:pPr>
      <w:r>
        <w:t>Day 2:</w:t>
      </w:r>
    </w:p>
    <w:p w14:paraId="795E07D8" w14:textId="6D5FA844" w:rsidR="008E6127" w:rsidRPr="00340881" w:rsidRDefault="008E6127" w:rsidP="008E6127">
      <w:pPr>
        <w:pStyle w:val="Activitybullet"/>
      </w:pPr>
      <w:r>
        <w:t>P</w:t>
      </w:r>
      <w:r w:rsidRPr="00340881">
        <w:t xml:space="preserve">rovide a copy of </w:t>
      </w:r>
      <w:hyperlink r:id="rId12" w:history="1">
        <w:r w:rsidR="00452963" w:rsidRPr="00A7202B">
          <w:rPr>
            <w:rStyle w:val="Hyperlink"/>
          </w:rPr>
          <w:t>Task 1.2</w:t>
        </w:r>
        <w:r w:rsidRPr="00A7202B">
          <w:rPr>
            <w:rStyle w:val="Hyperlink"/>
          </w:rPr>
          <w:t xml:space="preserve"> Coop </w:t>
        </w:r>
        <w:r w:rsidR="0088486D" w:rsidRPr="00A7202B">
          <w:rPr>
            <w:rStyle w:val="Hyperlink"/>
          </w:rPr>
          <w:t>Detective</w:t>
        </w:r>
        <w:r w:rsidR="00A7202B" w:rsidRPr="00A7202B">
          <w:rPr>
            <w:rStyle w:val="Hyperlink"/>
          </w:rPr>
          <w:t>s</w:t>
        </w:r>
      </w:hyperlink>
      <w:r>
        <w:t xml:space="preserve"> to</w:t>
      </w:r>
      <w:r w:rsidRPr="00806C37">
        <w:t xml:space="preserve"> </w:t>
      </w:r>
      <w:r w:rsidRPr="00340881">
        <w:t>students</w:t>
      </w:r>
      <w:r>
        <w:t>.</w:t>
      </w:r>
    </w:p>
    <w:p w14:paraId="275FE0E8" w14:textId="5AAD63E0" w:rsidR="008E6127" w:rsidRDefault="008E6127" w:rsidP="008E6127">
      <w:pPr>
        <w:pStyle w:val="Activitybullet"/>
      </w:pPr>
      <w:r>
        <w:t xml:space="preserve">Students </w:t>
      </w:r>
      <w:r w:rsidRPr="00340881">
        <w:t>complete</w:t>
      </w:r>
      <w:r>
        <w:t xml:space="preserve"> Part One of</w:t>
      </w:r>
      <w:r w:rsidRPr="00340881">
        <w:t xml:space="preserve"> </w:t>
      </w:r>
      <w:r w:rsidR="00452963">
        <w:rPr>
          <w:rStyle w:val="ActivityBodyItalicChar"/>
        </w:rPr>
        <w:t>Task 1.2</w:t>
      </w:r>
      <w:r w:rsidRPr="003A68B7">
        <w:rPr>
          <w:rStyle w:val="ActivityBodyItalicChar"/>
        </w:rPr>
        <w:t xml:space="preserve"> Coop </w:t>
      </w:r>
      <w:r w:rsidR="00553EB7" w:rsidRPr="003A68B7">
        <w:rPr>
          <w:rStyle w:val="ActivityBodyItalicChar"/>
        </w:rPr>
        <w:t>Detective</w:t>
      </w:r>
      <w:r w:rsidR="00A7202B">
        <w:rPr>
          <w:rStyle w:val="ActivityBodyItalicChar"/>
        </w:rPr>
        <w:t>s</w:t>
      </w:r>
      <w:r w:rsidRPr="008E6127">
        <w:rPr>
          <w:rStyle w:val="ActivityBodyChar"/>
        </w:rPr>
        <w:t>.</w:t>
      </w:r>
    </w:p>
    <w:p w14:paraId="2A3E388D" w14:textId="3172CB30" w:rsidR="008E6127" w:rsidRDefault="008E6127" w:rsidP="008E6127">
      <w:pPr>
        <w:pStyle w:val="DaytoDay"/>
      </w:pPr>
      <w:r>
        <w:t xml:space="preserve">Day </w:t>
      </w:r>
      <w:r w:rsidR="00452963">
        <w:t>3</w:t>
      </w:r>
      <w:r>
        <w:t>:</w:t>
      </w:r>
    </w:p>
    <w:p w14:paraId="6C9E086B" w14:textId="48DD5D1E" w:rsidR="008E6127" w:rsidRDefault="008E6127" w:rsidP="008E6127">
      <w:pPr>
        <w:pStyle w:val="Activitybullet"/>
      </w:pPr>
      <w:r>
        <w:t xml:space="preserve">Students </w:t>
      </w:r>
      <w:r w:rsidRPr="00340881">
        <w:t>complete</w:t>
      </w:r>
      <w:r>
        <w:t xml:space="preserve"> Part Two of</w:t>
      </w:r>
      <w:r w:rsidRPr="00340881">
        <w:t xml:space="preserve"> </w:t>
      </w:r>
      <w:r w:rsidR="00452963">
        <w:rPr>
          <w:rStyle w:val="ActivityBodyItalicChar"/>
        </w:rPr>
        <w:t>Task 1.2</w:t>
      </w:r>
      <w:r w:rsidRPr="003A68B7">
        <w:rPr>
          <w:rStyle w:val="ActivityBodyItalicChar"/>
        </w:rPr>
        <w:t xml:space="preserve"> Coop </w:t>
      </w:r>
      <w:r w:rsidR="00553EB7" w:rsidRPr="003A68B7">
        <w:rPr>
          <w:rStyle w:val="ActivityBodyItalicChar"/>
        </w:rPr>
        <w:t>Detective</w:t>
      </w:r>
      <w:r w:rsidR="00A7202B">
        <w:rPr>
          <w:rStyle w:val="ActivityBodyItalicChar"/>
        </w:rPr>
        <w:t>s</w:t>
      </w:r>
      <w:r w:rsidRPr="003A68B7">
        <w:rPr>
          <w:rStyle w:val="ActivityBodyItalicChar"/>
        </w:rPr>
        <w:t xml:space="preserve"> </w:t>
      </w:r>
      <w:r>
        <w:rPr>
          <w:rStyle w:val="ActivityBodyChar"/>
        </w:rPr>
        <w:t xml:space="preserve">and answer </w:t>
      </w:r>
      <w:r w:rsidR="00452963">
        <w:rPr>
          <w:rStyle w:val="ActivityBodyChar"/>
        </w:rPr>
        <w:t xml:space="preserve">the </w:t>
      </w:r>
      <w:r>
        <w:rPr>
          <w:rStyle w:val="ActivityBodyChar"/>
        </w:rPr>
        <w:t>conclusion questions.</w:t>
      </w:r>
    </w:p>
    <w:p w14:paraId="02637DE5" w14:textId="73F90C57" w:rsidR="008E09A4" w:rsidRDefault="008E6127" w:rsidP="008E6127">
      <w:pPr>
        <w:pStyle w:val="DaytoDay"/>
      </w:pPr>
      <w:r>
        <w:t xml:space="preserve">Day </w:t>
      </w:r>
      <w:r w:rsidR="00452963">
        <w:t>4</w:t>
      </w:r>
      <w:r>
        <w:t>:</w:t>
      </w:r>
    </w:p>
    <w:p w14:paraId="541B6E0A" w14:textId="7389006A" w:rsidR="008E09A4" w:rsidRDefault="008E09A4" w:rsidP="00806C37">
      <w:pPr>
        <w:pStyle w:val="Activitybullet"/>
      </w:pPr>
      <w:r>
        <w:t xml:space="preserve">Play the </w:t>
      </w:r>
      <w:hyperlink r:id="rId13" w:history="1">
        <w:r w:rsidRPr="000B6019">
          <w:rPr>
            <w:rStyle w:val="Hyperlink"/>
          </w:rPr>
          <w:t>Cooperative History</w:t>
        </w:r>
      </w:hyperlink>
      <w:r>
        <w:t xml:space="preserve"> video for students.</w:t>
      </w:r>
      <w:r w:rsidR="008E6127">
        <w:t xml:space="preserve"> Use the following discussion questions to assess student understanding</w:t>
      </w:r>
      <w:r w:rsidR="00D90CFC">
        <w:t xml:space="preserve">, see example answers to questions in the </w:t>
      </w:r>
      <w:hyperlink w:anchor="TeacherNotes" w:history="1">
        <w:r w:rsidR="00D90CFC" w:rsidRPr="00A7202B">
          <w:rPr>
            <w:rStyle w:val="Hyperlink"/>
          </w:rPr>
          <w:t>Teacher Notes</w:t>
        </w:r>
      </w:hyperlink>
      <w:r w:rsidR="00D90CFC">
        <w:t>.</w:t>
      </w:r>
    </w:p>
    <w:p w14:paraId="05824A9F" w14:textId="33CCD02D" w:rsidR="008E6127" w:rsidRDefault="00A31C67" w:rsidP="00D6725B">
      <w:pPr>
        <w:pStyle w:val="Activitysub2"/>
      </w:pPr>
      <w:r>
        <w:t>When did the cooperative movement begin?</w:t>
      </w:r>
    </w:p>
    <w:p w14:paraId="535B0DA9" w14:textId="3F008330" w:rsidR="00A31C67" w:rsidRDefault="00A31C67" w:rsidP="00D6725B">
      <w:pPr>
        <w:pStyle w:val="Activitysub2"/>
      </w:pPr>
      <w:r>
        <w:t xml:space="preserve">Why did people </w:t>
      </w:r>
      <w:r w:rsidR="005F47AF">
        <w:t>start</w:t>
      </w:r>
      <w:r>
        <w:t xml:space="preserve"> the Rochdale Pioneers</w:t>
      </w:r>
      <w:r w:rsidR="00A13BF7">
        <w:t xml:space="preserve"> cooperative</w:t>
      </w:r>
      <w:r>
        <w:t>?</w:t>
      </w:r>
    </w:p>
    <w:p w14:paraId="508A603B" w14:textId="5C606F2C" w:rsidR="00A31C67" w:rsidRDefault="00A31C67" w:rsidP="00D6725B">
      <w:pPr>
        <w:pStyle w:val="Activitysub2"/>
      </w:pPr>
      <w:r>
        <w:t>What cooperative values do the Rochdale Pioneers follow?</w:t>
      </w:r>
    </w:p>
    <w:p w14:paraId="7A95C8B7" w14:textId="049D572D" w:rsidR="00A13BF7" w:rsidRDefault="00A13BF7" w:rsidP="00D6725B">
      <w:pPr>
        <w:pStyle w:val="Activitysub2"/>
      </w:pPr>
      <w:r>
        <w:t>What are the benefits of being a cooperative member?</w:t>
      </w:r>
    </w:p>
    <w:p w14:paraId="465401B2" w14:textId="26324205" w:rsidR="00806C37" w:rsidRDefault="00806C37" w:rsidP="00806C37">
      <w:pPr>
        <w:pStyle w:val="Activitybullet"/>
      </w:pPr>
      <w:r>
        <w:t>P</w:t>
      </w:r>
      <w:r w:rsidRPr="00340881">
        <w:t xml:space="preserve">rovide a copy of </w:t>
      </w:r>
      <w:hyperlink r:id="rId14" w:history="1">
        <w:r w:rsidR="00452963" w:rsidRPr="00A7202B">
          <w:rPr>
            <w:rStyle w:val="Hyperlink"/>
          </w:rPr>
          <w:t>Task 1.3</w:t>
        </w:r>
        <w:r w:rsidRPr="00A7202B">
          <w:rPr>
            <w:rStyle w:val="Hyperlink"/>
          </w:rPr>
          <w:t xml:space="preserve"> </w:t>
        </w:r>
        <w:r w:rsidR="008E09A4" w:rsidRPr="00A7202B">
          <w:rPr>
            <w:rStyle w:val="Hyperlink"/>
          </w:rPr>
          <w:t>Guiding Principles</w:t>
        </w:r>
      </w:hyperlink>
      <w:r>
        <w:t xml:space="preserve"> </w:t>
      </w:r>
      <w:r w:rsidR="008E09A4">
        <w:t xml:space="preserve">and </w:t>
      </w:r>
      <w:hyperlink r:id="rId15" w:history="1">
        <w:r w:rsidR="00452963" w:rsidRPr="00A7202B">
          <w:rPr>
            <w:rStyle w:val="Hyperlink"/>
          </w:rPr>
          <w:t>Task 1.3</w:t>
        </w:r>
        <w:r w:rsidR="008E09A4" w:rsidRPr="00A7202B">
          <w:rPr>
            <w:rStyle w:val="Hyperlink"/>
          </w:rPr>
          <w:t xml:space="preserve"> </w:t>
        </w:r>
        <w:r w:rsidR="00D90CFC" w:rsidRPr="00A7202B">
          <w:rPr>
            <w:rStyle w:val="Hyperlink"/>
          </w:rPr>
          <w:t xml:space="preserve">Evaluation </w:t>
        </w:r>
        <w:r w:rsidR="008E09A4" w:rsidRPr="00A7202B">
          <w:rPr>
            <w:rStyle w:val="Hyperlink"/>
          </w:rPr>
          <w:t>Rubric</w:t>
        </w:r>
      </w:hyperlink>
      <w:r w:rsidR="008E09A4">
        <w:t xml:space="preserve"> </w:t>
      </w:r>
      <w:r>
        <w:t>to</w:t>
      </w:r>
      <w:r w:rsidRPr="00806C37">
        <w:t xml:space="preserve"> </w:t>
      </w:r>
      <w:r w:rsidRPr="00340881">
        <w:t>students</w:t>
      </w:r>
      <w:r>
        <w:t>.</w:t>
      </w:r>
    </w:p>
    <w:p w14:paraId="5C3C17E2" w14:textId="084B23C7" w:rsidR="00D6725B" w:rsidRDefault="00D6725B" w:rsidP="00806C37">
      <w:pPr>
        <w:pStyle w:val="Activitybullet"/>
      </w:pPr>
      <w:r>
        <w:t>Students complete Part One and begin researching a cooperative.</w:t>
      </w:r>
    </w:p>
    <w:p w14:paraId="45A84AB5" w14:textId="2FED9880" w:rsidR="00D6725B" w:rsidRDefault="00D6725B" w:rsidP="00D6725B">
      <w:pPr>
        <w:pStyle w:val="DaytoDay"/>
      </w:pPr>
      <w:r>
        <w:t xml:space="preserve">Day </w:t>
      </w:r>
      <w:r w:rsidR="00452963">
        <w:t>5</w:t>
      </w:r>
      <w:r>
        <w:t>:</w:t>
      </w:r>
    </w:p>
    <w:p w14:paraId="3332D626" w14:textId="1565FB55" w:rsidR="008E09A4" w:rsidRDefault="008E09A4" w:rsidP="00806C37">
      <w:pPr>
        <w:pStyle w:val="Activitybullet"/>
      </w:pPr>
      <w:r>
        <w:t xml:space="preserve">Students </w:t>
      </w:r>
      <w:r w:rsidR="001A0B02">
        <w:t>prepare</w:t>
      </w:r>
      <w:r w:rsidR="00D6725B">
        <w:t xml:space="preserve"> their coop</w:t>
      </w:r>
      <w:r w:rsidR="001A0B02">
        <w:t>erative</w:t>
      </w:r>
      <w:r w:rsidR="00D6725B">
        <w:t xml:space="preserve"> presentations.</w:t>
      </w:r>
    </w:p>
    <w:p w14:paraId="2CAAAC66" w14:textId="293B4095" w:rsidR="008E6127" w:rsidRDefault="00D6725B" w:rsidP="00D6725B">
      <w:pPr>
        <w:pStyle w:val="DaytoDay"/>
      </w:pPr>
      <w:r>
        <w:t xml:space="preserve">Day </w:t>
      </w:r>
      <w:r w:rsidR="00452963">
        <w:t>6</w:t>
      </w:r>
      <w:r>
        <w:t>:</w:t>
      </w:r>
    </w:p>
    <w:p w14:paraId="345224B6" w14:textId="09F4BD91" w:rsidR="00D6725B" w:rsidRDefault="00D6725B" w:rsidP="00D6725B">
      <w:pPr>
        <w:pStyle w:val="Activitybullet"/>
      </w:pPr>
      <w:r>
        <w:t xml:space="preserve">Students </w:t>
      </w:r>
      <w:r w:rsidRPr="00340881">
        <w:t xml:space="preserve">complete </w:t>
      </w:r>
      <w:r w:rsidR="00452963">
        <w:rPr>
          <w:rStyle w:val="ActivityBodyItalicChar"/>
        </w:rPr>
        <w:t>Task 1.3</w:t>
      </w:r>
      <w:r w:rsidRPr="00D90CFC">
        <w:rPr>
          <w:rStyle w:val="ActivityBodyItalicChar"/>
        </w:rPr>
        <w:t xml:space="preserve"> Guiding Principles</w:t>
      </w:r>
      <w:r>
        <w:t xml:space="preserve"> and present </w:t>
      </w:r>
      <w:r w:rsidR="00E8270A">
        <w:t xml:space="preserve">it </w:t>
      </w:r>
      <w:r>
        <w:t>to the class.</w:t>
      </w:r>
    </w:p>
    <w:p w14:paraId="0C958048" w14:textId="07AB97E5" w:rsidR="008E6127" w:rsidRPr="00340881" w:rsidRDefault="008E6127" w:rsidP="00806C37">
      <w:pPr>
        <w:pStyle w:val="Activitybullet"/>
      </w:pPr>
      <w:r>
        <w:t xml:space="preserve">Use </w:t>
      </w:r>
      <w:hyperlink r:id="rId16" w:history="1">
        <w:r w:rsidR="00452963" w:rsidRPr="003327C1">
          <w:rPr>
            <w:rStyle w:val="Hyperlink"/>
          </w:rPr>
          <w:t>Task 1.3</w:t>
        </w:r>
        <w:r w:rsidRPr="003327C1">
          <w:rPr>
            <w:rStyle w:val="Hyperlink"/>
          </w:rPr>
          <w:t xml:space="preserve"> </w:t>
        </w:r>
        <w:r w:rsidR="00D90CFC" w:rsidRPr="003327C1">
          <w:rPr>
            <w:rStyle w:val="Hyperlink"/>
          </w:rPr>
          <w:t xml:space="preserve">Evaluation </w:t>
        </w:r>
        <w:r w:rsidRPr="003327C1">
          <w:rPr>
            <w:rStyle w:val="Hyperlink"/>
          </w:rPr>
          <w:t>Rubric</w:t>
        </w:r>
      </w:hyperlink>
      <w:r>
        <w:t xml:space="preserve"> to assess student presentations.</w:t>
      </w:r>
    </w:p>
    <w:p w14:paraId="7C492692" w14:textId="5B98B262" w:rsidR="008E09A4" w:rsidRPr="00D6725B" w:rsidRDefault="00D6725B" w:rsidP="00D6725B">
      <w:pPr>
        <w:pStyle w:val="DaytoDay"/>
      </w:pPr>
      <w:r>
        <w:t xml:space="preserve">Day </w:t>
      </w:r>
      <w:r w:rsidR="00452963">
        <w:t>7</w:t>
      </w:r>
      <w:r>
        <w:t xml:space="preserve"> – </w:t>
      </w:r>
      <w:r w:rsidR="00452963">
        <w:t>8</w:t>
      </w:r>
      <w:r>
        <w:t>:</w:t>
      </w:r>
    </w:p>
    <w:p w14:paraId="2B7AD547" w14:textId="683A6E23" w:rsidR="00D6725B" w:rsidRDefault="00D6725B" w:rsidP="008E09A4">
      <w:pPr>
        <w:pStyle w:val="Activitybullet"/>
      </w:pPr>
      <w:bookmarkStart w:id="7" w:name="_Hlk18491698"/>
      <w:r>
        <w:t xml:space="preserve">Present </w:t>
      </w:r>
      <w:hyperlink r:id="rId17" w:history="1">
        <w:r w:rsidR="00D90CFC" w:rsidRPr="00A7202B">
          <w:rPr>
            <w:rStyle w:val="Hyperlink"/>
          </w:rPr>
          <w:t>Cooperative Structure</w:t>
        </w:r>
      </w:hyperlink>
      <w:r>
        <w:t xml:space="preserve"> to the class while students take notes.</w:t>
      </w:r>
    </w:p>
    <w:p w14:paraId="61A5DD00" w14:textId="1739559B" w:rsidR="00D90CFC" w:rsidRDefault="00D90CFC" w:rsidP="00D90CFC">
      <w:pPr>
        <w:pStyle w:val="Activitybullet"/>
      </w:pPr>
      <w:r>
        <w:t xml:space="preserve">Play the </w:t>
      </w:r>
      <w:hyperlink r:id="rId18" w:history="1">
        <w:r w:rsidRPr="00D90CFC">
          <w:rPr>
            <w:rStyle w:val="Hyperlink"/>
          </w:rPr>
          <w:t xml:space="preserve">CHS Member </w:t>
        </w:r>
      </w:hyperlink>
      <w:r>
        <w:t xml:space="preserve">video for students. Use the following discussion questions to assess student understanding, see example answers to questions in the </w:t>
      </w:r>
      <w:hyperlink w:anchor="TeacherNotes" w:history="1">
        <w:r w:rsidRPr="00A7202B">
          <w:rPr>
            <w:rStyle w:val="Hyperlink"/>
          </w:rPr>
          <w:t>Teacher Notes</w:t>
        </w:r>
      </w:hyperlink>
      <w:r>
        <w:t>.</w:t>
      </w:r>
    </w:p>
    <w:p w14:paraId="4376B534" w14:textId="4F352D70" w:rsidR="00D90CFC" w:rsidRDefault="00A13BF7" w:rsidP="00D90CFC">
      <w:pPr>
        <w:pStyle w:val="Activitysub2"/>
      </w:pPr>
      <w:r>
        <w:t>How does the member be</w:t>
      </w:r>
      <w:r w:rsidR="00006400">
        <w:t>nefit from the cooperative?</w:t>
      </w:r>
    </w:p>
    <w:p w14:paraId="461CFC93" w14:textId="67DC671E" w:rsidR="00006400" w:rsidRDefault="00006400" w:rsidP="00D90CFC">
      <w:pPr>
        <w:pStyle w:val="Activitysub2"/>
      </w:pPr>
      <w:r>
        <w:t>Can a cooperative have more than one structure? Explain.</w:t>
      </w:r>
    </w:p>
    <w:p w14:paraId="0D6CDC64" w14:textId="49B20D0B" w:rsidR="00006400" w:rsidRDefault="00006400" w:rsidP="00D90CFC">
      <w:pPr>
        <w:pStyle w:val="Activitysub2"/>
      </w:pPr>
      <w:r>
        <w:t>How did the cooperative show a sense of community?</w:t>
      </w:r>
    </w:p>
    <w:p w14:paraId="6C1E1FF3" w14:textId="53738819" w:rsidR="008E09A4" w:rsidRPr="00340881" w:rsidRDefault="008E09A4" w:rsidP="008E09A4">
      <w:pPr>
        <w:pStyle w:val="Activitybullet"/>
      </w:pPr>
      <w:r>
        <w:t>P</w:t>
      </w:r>
      <w:r w:rsidRPr="00340881">
        <w:t xml:space="preserve">rovide a copy of </w:t>
      </w:r>
      <w:hyperlink r:id="rId19" w:history="1">
        <w:r w:rsidR="00452963" w:rsidRPr="00A7202B">
          <w:rPr>
            <w:rStyle w:val="Hyperlink"/>
          </w:rPr>
          <w:t>Task 1.4</w:t>
        </w:r>
        <w:r w:rsidRPr="00A7202B">
          <w:rPr>
            <w:rStyle w:val="Hyperlink"/>
          </w:rPr>
          <w:t xml:space="preserve"> Buying and Selling</w:t>
        </w:r>
      </w:hyperlink>
      <w:r>
        <w:t xml:space="preserve"> to</w:t>
      </w:r>
      <w:r w:rsidRPr="00806C37">
        <w:t xml:space="preserve"> </w:t>
      </w:r>
      <w:r w:rsidRPr="00340881">
        <w:t>students</w:t>
      </w:r>
      <w:r>
        <w:t>.</w:t>
      </w:r>
    </w:p>
    <w:p w14:paraId="5ABC8CCF" w14:textId="3E837E27" w:rsidR="008E09A4" w:rsidRDefault="008E09A4" w:rsidP="008E09A4">
      <w:pPr>
        <w:pStyle w:val="Activitybullet"/>
      </w:pPr>
      <w:r>
        <w:t xml:space="preserve">Students </w:t>
      </w:r>
      <w:r w:rsidRPr="00340881">
        <w:t xml:space="preserve">complete </w:t>
      </w:r>
      <w:r w:rsidR="00452963">
        <w:rPr>
          <w:rStyle w:val="ActivityBodyItalicChar"/>
        </w:rPr>
        <w:t>Task 1.4</w:t>
      </w:r>
      <w:r w:rsidRPr="00D90CFC">
        <w:rPr>
          <w:rStyle w:val="ActivityBodyItalicChar"/>
        </w:rPr>
        <w:t xml:space="preserve"> Buying and Selling</w:t>
      </w:r>
      <w:r w:rsidRPr="00602C6E">
        <w:t>.</w:t>
      </w:r>
    </w:p>
    <w:bookmarkEnd w:id="7"/>
    <w:p w14:paraId="3F24ABAD" w14:textId="1F3AA7D1" w:rsidR="00D6725B" w:rsidRDefault="00D6725B" w:rsidP="00D6725B">
      <w:pPr>
        <w:pStyle w:val="ActivityBodyBold"/>
      </w:pPr>
      <w:r>
        <w:t xml:space="preserve">Day </w:t>
      </w:r>
      <w:r w:rsidR="00452963">
        <w:t>9</w:t>
      </w:r>
      <w:r>
        <w:t>:</w:t>
      </w:r>
    </w:p>
    <w:p w14:paraId="0E52D6C0" w14:textId="1E5ADE07" w:rsidR="00D90CFC" w:rsidRPr="00340881" w:rsidRDefault="00D90CFC" w:rsidP="00D90CFC">
      <w:pPr>
        <w:pStyle w:val="Activitybullet"/>
      </w:pPr>
      <w:r>
        <w:t>P</w:t>
      </w:r>
      <w:r w:rsidRPr="00340881">
        <w:t xml:space="preserve">rovide a copy of </w:t>
      </w:r>
      <w:hyperlink r:id="rId20" w:history="1">
        <w:r w:rsidR="00452963" w:rsidRPr="00A7202B">
          <w:rPr>
            <w:rStyle w:val="Hyperlink"/>
          </w:rPr>
          <w:t>Task 1.5</w:t>
        </w:r>
        <w:r w:rsidRPr="00A7202B">
          <w:rPr>
            <w:rStyle w:val="Hyperlink"/>
          </w:rPr>
          <w:t xml:space="preserve"> Benefits = Responsibilities</w:t>
        </w:r>
      </w:hyperlink>
      <w:r>
        <w:rPr>
          <w:rStyle w:val="ActivityBodyBoldChar"/>
        </w:rPr>
        <w:t xml:space="preserve"> </w:t>
      </w:r>
      <w:r w:rsidRPr="00D90CFC">
        <w:rPr>
          <w:rStyle w:val="ActivityBodyChar"/>
        </w:rPr>
        <w:t>and</w:t>
      </w:r>
      <w:r>
        <w:rPr>
          <w:rStyle w:val="ActivityBodyBoldChar"/>
        </w:rPr>
        <w:t xml:space="preserve"> </w:t>
      </w:r>
      <w:hyperlink r:id="rId21" w:history="1">
        <w:r w:rsidR="00452963" w:rsidRPr="00A7202B">
          <w:rPr>
            <w:rStyle w:val="Hyperlink"/>
          </w:rPr>
          <w:t>Task 1.5</w:t>
        </w:r>
        <w:r w:rsidRPr="00A7202B">
          <w:rPr>
            <w:rStyle w:val="Hyperlink"/>
          </w:rPr>
          <w:t xml:space="preserve"> Evaluation Rubric</w:t>
        </w:r>
      </w:hyperlink>
      <w:r>
        <w:rPr>
          <w:rStyle w:val="ActivityBodyBoldChar"/>
        </w:rPr>
        <w:t xml:space="preserve"> </w:t>
      </w:r>
      <w:r>
        <w:t>to</w:t>
      </w:r>
      <w:r w:rsidRPr="00806C37">
        <w:t xml:space="preserve"> </w:t>
      </w:r>
      <w:r w:rsidRPr="00340881">
        <w:t>students</w:t>
      </w:r>
      <w:r>
        <w:t>.</w:t>
      </w:r>
    </w:p>
    <w:p w14:paraId="1B053D99" w14:textId="112E74DC" w:rsidR="00D90CFC" w:rsidRDefault="00D90CFC" w:rsidP="00D90CFC">
      <w:pPr>
        <w:pStyle w:val="Activitybullet"/>
      </w:pPr>
      <w:r>
        <w:t xml:space="preserve">Students </w:t>
      </w:r>
      <w:r w:rsidRPr="00340881">
        <w:t>complete</w:t>
      </w:r>
      <w:r>
        <w:t xml:space="preserve"> Part One and Two of</w:t>
      </w:r>
      <w:r w:rsidRPr="00340881">
        <w:t xml:space="preserve"> </w:t>
      </w:r>
      <w:r w:rsidR="00452963">
        <w:rPr>
          <w:rStyle w:val="ActivityBodyItalicChar"/>
        </w:rPr>
        <w:t>Task 1.5</w:t>
      </w:r>
      <w:r w:rsidRPr="00D90CFC">
        <w:rPr>
          <w:rStyle w:val="ActivityBodyItalicChar"/>
        </w:rPr>
        <w:t xml:space="preserve"> Benefits = Responsibilities</w:t>
      </w:r>
      <w:r w:rsidRPr="00602C6E">
        <w:t>.</w:t>
      </w:r>
    </w:p>
    <w:p w14:paraId="619199A1" w14:textId="047B4D0E" w:rsidR="00FD042B" w:rsidRDefault="00D90CFC" w:rsidP="00D90CFC">
      <w:pPr>
        <w:pStyle w:val="DaytoDay"/>
      </w:pPr>
      <w:r>
        <w:t xml:space="preserve">Day </w:t>
      </w:r>
      <w:r w:rsidR="00452963">
        <w:t>10</w:t>
      </w:r>
      <w:r>
        <w:t>:</w:t>
      </w:r>
    </w:p>
    <w:p w14:paraId="2F78E955" w14:textId="4B9C3C2E" w:rsidR="00D90CFC" w:rsidRDefault="00D90CFC" w:rsidP="00D90CFC">
      <w:pPr>
        <w:pStyle w:val="Activitybullet"/>
      </w:pPr>
      <w:r>
        <w:t>Students interview a cooperative member.</w:t>
      </w:r>
    </w:p>
    <w:p w14:paraId="2A70961D" w14:textId="16C512A5" w:rsidR="00D90CFC" w:rsidRDefault="00D90CFC" w:rsidP="00D90CFC">
      <w:pPr>
        <w:pStyle w:val="Activitybullet"/>
      </w:pPr>
      <w:r>
        <w:t xml:space="preserve">Students Complete Part Three of </w:t>
      </w:r>
      <w:r w:rsidR="00452963">
        <w:rPr>
          <w:rStyle w:val="ActivityBodyItalicChar"/>
        </w:rPr>
        <w:t>Task 1.5</w:t>
      </w:r>
      <w:r w:rsidRPr="00D90CFC">
        <w:rPr>
          <w:rStyle w:val="ActivityBodyItalicChar"/>
        </w:rPr>
        <w:t xml:space="preserve"> Benefits = Responsibilities</w:t>
      </w:r>
      <w:r w:rsidRPr="00602C6E">
        <w:t>.</w:t>
      </w:r>
    </w:p>
    <w:p w14:paraId="2A1BE41B" w14:textId="21677781" w:rsidR="00D90CFC" w:rsidRPr="00D90CFC" w:rsidRDefault="00D90CFC" w:rsidP="00D90CFC">
      <w:pPr>
        <w:pStyle w:val="DaytoDay"/>
      </w:pPr>
      <w:r>
        <w:t>Day 1</w:t>
      </w:r>
      <w:r w:rsidR="00452963">
        <w:t>1</w:t>
      </w:r>
      <w:r>
        <w:t>:</w:t>
      </w:r>
    </w:p>
    <w:p w14:paraId="7FA82A57" w14:textId="535010E3" w:rsidR="0052746D" w:rsidRDefault="0052746D" w:rsidP="0052746D">
      <w:pPr>
        <w:pStyle w:val="Activitybullet"/>
      </w:pPr>
      <w:r>
        <w:t xml:space="preserve">Students write a summary of the interview and complete </w:t>
      </w:r>
      <w:r w:rsidR="00452963">
        <w:rPr>
          <w:rStyle w:val="ActivityBodyItalicChar"/>
        </w:rPr>
        <w:t>Task 1.5</w:t>
      </w:r>
      <w:r w:rsidRPr="00D90CFC">
        <w:rPr>
          <w:rStyle w:val="ActivityBodyItalicChar"/>
        </w:rPr>
        <w:t xml:space="preserve"> Benefits = Responsibilities</w:t>
      </w:r>
      <w:r w:rsidRPr="00602C6E">
        <w:t>.</w:t>
      </w:r>
    </w:p>
    <w:p w14:paraId="79EDC1CC" w14:textId="1A5DBED4" w:rsidR="00806C37" w:rsidRPr="00340881" w:rsidRDefault="00806C37" w:rsidP="00806C37">
      <w:pPr>
        <w:pStyle w:val="Activitybullet"/>
      </w:pPr>
      <w:r>
        <w:lastRenderedPageBreak/>
        <w:t>D</w:t>
      </w:r>
      <w:r w:rsidRPr="00340881">
        <w:t xml:space="preserve">istribute </w:t>
      </w:r>
      <w:hyperlink r:id="rId22" w:history="1">
        <w:r w:rsidR="0052746D" w:rsidRPr="00A7202B">
          <w:rPr>
            <w:rStyle w:val="Hyperlink"/>
          </w:rPr>
          <w:t>Module</w:t>
        </w:r>
        <w:r w:rsidRPr="00A7202B">
          <w:rPr>
            <w:rStyle w:val="Hyperlink"/>
          </w:rPr>
          <w:t xml:space="preserve"> 1</w:t>
        </w:r>
        <w:r w:rsidR="00B76219" w:rsidRPr="00A7202B">
          <w:rPr>
            <w:rStyle w:val="Hyperlink"/>
          </w:rPr>
          <w:t xml:space="preserve"> Assessment</w:t>
        </w:r>
      </w:hyperlink>
      <w:r w:rsidRPr="00340881">
        <w:t>.</w:t>
      </w:r>
    </w:p>
    <w:p w14:paraId="3130B7A1" w14:textId="606BE296" w:rsidR="00806C37" w:rsidRPr="00340881" w:rsidRDefault="00806C37" w:rsidP="00806C37">
      <w:pPr>
        <w:pStyle w:val="Activitybullet"/>
      </w:pPr>
      <w:r w:rsidRPr="00340881">
        <w:t xml:space="preserve">Students complete </w:t>
      </w:r>
      <w:r w:rsidR="0052746D">
        <w:rPr>
          <w:rStyle w:val="ActivityBodyItalicChar"/>
        </w:rPr>
        <w:t>Module 1 Assessment</w:t>
      </w:r>
      <w:r w:rsidRPr="00340881">
        <w:t xml:space="preserve"> and submit for grading.</w:t>
      </w:r>
    </w:p>
    <w:p w14:paraId="35017388" w14:textId="71911389" w:rsidR="00806C37" w:rsidRPr="00340881" w:rsidRDefault="00806C37" w:rsidP="00806C37">
      <w:pPr>
        <w:pStyle w:val="Activitybullet"/>
      </w:pPr>
      <w:r>
        <w:t>U</w:t>
      </w:r>
      <w:r w:rsidRPr="00340881">
        <w:t xml:space="preserve">se </w:t>
      </w:r>
      <w:hyperlink w:anchor="Assessment" w:history="1">
        <w:r w:rsidR="0052746D" w:rsidRPr="00A7202B">
          <w:rPr>
            <w:rStyle w:val="Hyperlink"/>
          </w:rPr>
          <w:t>Module 1</w:t>
        </w:r>
        <w:r w:rsidRPr="00A7202B">
          <w:rPr>
            <w:rStyle w:val="Hyperlink"/>
          </w:rPr>
          <w:t xml:space="preserve"> </w:t>
        </w:r>
        <w:r w:rsidR="00B76219" w:rsidRPr="00A7202B">
          <w:rPr>
            <w:rStyle w:val="Hyperlink"/>
          </w:rPr>
          <w:t>Assessment</w:t>
        </w:r>
        <w:r w:rsidRPr="00A7202B">
          <w:rPr>
            <w:rStyle w:val="Hyperlink"/>
          </w:rPr>
          <w:t xml:space="preserve"> Key</w:t>
        </w:r>
      </w:hyperlink>
      <w:r w:rsidRPr="00340881">
        <w:t xml:space="preserve"> to grade student assessments.</w:t>
      </w:r>
    </w:p>
    <w:p w14:paraId="13B9EC4B" w14:textId="77777777" w:rsidR="00806C37" w:rsidRPr="00763B2B" w:rsidRDefault="00806C37" w:rsidP="00876D8E">
      <w:pPr>
        <w:rPr>
          <w:color w:val="004871"/>
        </w:rPr>
      </w:pPr>
    </w:p>
    <w:p w14:paraId="4BB1CE48" w14:textId="77777777" w:rsidR="00146CC0" w:rsidRPr="00763B2B" w:rsidRDefault="00146CC0" w:rsidP="00146CC0">
      <w:pPr>
        <w:pStyle w:val="ActivitySection"/>
        <w:rPr>
          <w:color w:val="004871"/>
        </w:rPr>
      </w:pPr>
      <w:bookmarkStart w:id="8" w:name="TeacherNotes"/>
      <w:bookmarkEnd w:id="8"/>
      <w:r w:rsidRPr="00763B2B">
        <w:rPr>
          <w:color w:val="004871"/>
        </w:rPr>
        <w:t>Teacher Notes</w:t>
      </w:r>
    </w:p>
    <w:p w14:paraId="4473E08E" w14:textId="6ED06B70" w:rsidR="00452963" w:rsidRDefault="00000000" w:rsidP="00806C37">
      <w:pPr>
        <w:pStyle w:val="TitleHyperlink"/>
      </w:pPr>
      <w:hyperlink r:id="rId23" w:history="1">
        <w:r w:rsidR="00452963" w:rsidRPr="00A7202B">
          <w:rPr>
            <w:rStyle w:val="Hyperlink"/>
          </w:rPr>
          <w:t>Task 1.1 Why Cooperate</w:t>
        </w:r>
        <w:r w:rsidR="00F1664C" w:rsidRPr="00A7202B">
          <w:rPr>
            <w:rStyle w:val="Hyperlink"/>
          </w:rPr>
          <w:t>?</w:t>
        </w:r>
      </w:hyperlink>
    </w:p>
    <w:p w14:paraId="7864DF2E" w14:textId="16E7D8FF" w:rsidR="00452963" w:rsidRDefault="00452963" w:rsidP="00452963">
      <w:pPr>
        <w:pStyle w:val="ActivityBody"/>
      </w:pPr>
      <w:r>
        <w:t xml:space="preserve">Students </w:t>
      </w:r>
      <w:r w:rsidR="00E8270A">
        <w:t>analyze how people and businesses can mutually benefit from cooperation.</w:t>
      </w:r>
    </w:p>
    <w:p w14:paraId="577C7CC9" w14:textId="5DCC162A" w:rsidR="00E8270A" w:rsidRPr="00E8270A" w:rsidRDefault="00E8270A" w:rsidP="00E8270A"/>
    <w:p w14:paraId="797B3FB7" w14:textId="480EE333" w:rsidR="00E8270A" w:rsidRDefault="00E8270A" w:rsidP="00E8270A">
      <w:pPr>
        <w:pStyle w:val="ActivityBodyItalicandBold"/>
      </w:pPr>
      <w:r>
        <w:t>Teacher Preparation</w:t>
      </w:r>
    </w:p>
    <w:p w14:paraId="65DE3EFD" w14:textId="3721A2C4" w:rsidR="00F1664C" w:rsidRPr="00F1664C" w:rsidRDefault="00E8270A" w:rsidP="00F1664C">
      <w:pPr>
        <w:pStyle w:val="ActivityBody"/>
      </w:pPr>
      <w:r>
        <w:t xml:space="preserve">Print a copy of </w:t>
      </w:r>
      <w:r w:rsidRPr="001E01F3">
        <w:rPr>
          <w:b/>
          <w:bCs/>
        </w:rPr>
        <w:t>Task 1.1 Problem Cards</w:t>
      </w:r>
      <w:r>
        <w:t xml:space="preserve"> on </w:t>
      </w:r>
      <w:r w:rsidR="001E01F3">
        <w:t>c</w:t>
      </w:r>
      <w:r>
        <w:t xml:space="preserve">ard stock and use a pair of scissors to cut out each card. </w:t>
      </w:r>
      <w:r w:rsidR="00F1664C">
        <w:t xml:space="preserve">Decide how to provide students access to google form at the following link, </w:t>
      </w:r>
      <w:hyperlink r:id="rId24" w:tgtFrame="_blank" w:history="1">
        <w:r w:rsidR="00F1664C" w:rsidRPr="005605E0">
          <w:rPr>
            <w:rStyle w:val="Hyperlink"/>
          </w:rPr>
          <w:t>https://forms.gle/8uaCgF918oYveZf2A</w:t>
        </w:r>
      </w:hyperlink>
      <w:r w:rsidR="00F1664C" w:rsidRPr="00F1664C">
        <w:t xml:space="preserve">. </w:t>
      </w:r>
      <w:r w:rsidR="00F1664C">
        <w:t>Students can use any electronic device with internet access.</w:t>
      </w:r>
    </w:p>
    <w:p w14:paraId="6654608F" w14:textId="4E0937F9" w:rsidR="00E8270A" w:rsidRPr="00E8270A" w:rsidRDefault="00E8270A" w:rsidP="00E8270A"/>
    <w:p w14:paraId="52B5261F" w14:textId="390CC7B6" w:rsidR="00E8270A" w:rsidRDefault="00F1664C" w:rsidP="00F1664C">
      <w:pPr>
        <w:pStyle w:val="ActivityBodyItalicandBold"/>
      </w:pPr>
      <w:r>
        <w:t>Student Performance</w:t>
      </w:r>
    </w:p>
    <w:p w14:paraId="1404F358" w14:textId="2B19624D" w:rsidR="00F1664C" w:rsidRDefault="00F1664C" w:rsidP="00F1664C">
      <w:pPr>
        <w:pStyle w:val="ActivityBodyItalic"/>
      </w:pPr>
      <w:r>
        <w:t>Part One</w:t>
      </w:r>
    </w:p>
    <w:p w14:paraId="3A5667BC" w14:textId="4F990483" w:rsidR="00F1664C" w:rsidRDefault="00F1664C" w:rsidP="00F1664C">
      <w:pPr>
        <w:pStyle w:val="ActivityBody"/>
      </w:pPr>
      <w:r>
        <w:t xml:space="preserve">Each student pair receives a problem card stating a common situation where they need to </w:t>
      </w:r>
      <w:proofErr w:type="gramStart"/>
      <w:r>
        <w:t>make a decision</w:t>
      </w:r>
      <w:proofErr w:type="gramEnd"/>
      <w:r>
        <w:t>. They record three ways they could make the decision and share one with the class. Each student documents whether the</w:t>
      </w:r>
      <w:r w:rsidR="001E01F3">
        <w:t>ir</w:t>
      </w:r>
      <w:r>
        <w:t xml:space="preserve"> decision involved an individual, partner, selected leader, or a large group. </w:t>
      </w:r>
      <w:r w:rsidR="001E01F3">
        <w:t>Then students share</w:t>
      </w:r>
      <w:r>
        <w:t xml:space="preserve"> </w:t>
      </w:r>
      <w:r w:rsidR="001E01F3">
        <w:t xml:space="preserve">their </w:t>
      </w:r>
      <w:r>
        <w:t>problem</w:t>
      </w:r>
      <w:r w:rsidR="001E01F3">
        <w:t xml:space="preserve">s with the class. Each student records who would be involved in the decision by placing a tally mark in one of four areas, individual, partner, selected leader, or large group. Next, students </w:t>
      </w:r>
      <w:r>
        <w:t xml:space="preserve">answer analysis questions about why </w:t>
      </w:r>
      <w:r w:rsidR="001E01F3">
        <w:t>cooperating people solved many of the problems</w:t>
      </w:r>
      <w:r>
        <w:t xml:space="preserve"> </w:t>
      </w:r>
      <w:r w:rsidR="001E01F3">
        <w:t>and when it may be best for an individual to decide for the group.</w:t>
      </w:r>
    </w:p>
    <w:p w14:paraId="354959FF" w14:textId="5A0E6134" w:rsidR="00F1664C" w:rsidRPr="00F1664C" w:rsidRDefault="00F1664C" w:rsidP="00F1664C"/>
    <w:p w14:paraId="74B3F25C" w14:textId="43AB6C57" w:rsidR="00F1664C" w:rsidRDefault="00F1664C" w:rsidP="00F1664C">
      <w:pPr>
        <w:pStyle w:val="ActivityBodyItalic"/>
      </w:pPr>
      <w:r>
        <w:t>Part Two</w:t>
      </w:r>
    </w:p>
    <w:p w14:paraId="22681136" w14:textId="679532B4" w:rsidR="00F1664C" w:rsidRDefault="00F1664C" w:rsidP="00F1664C">
      <w:pPr>
        <w:pStyle w:val="ActivityBody"/>
      </w:pPr>
      <w:r>
        <w:t xml:space="preserve">Student pairs decide who will take the role of a businessperson that prefers to work by himself or herself and who will take the role of a </w:t>
      </w:r>
      <w:proofErr w:type="gramStart"/>
      <w:r>
        <w:t>business person</w:t>
      </w:r>
      <w:proofErr w:type="gramEnd"/>
      <w:r>
        <w:t xml:space="preserve"> willing to cooperate. Each student then goes online to answer questions on a google form while assuming their chosen role. The form contains situational questions that will have a financial impact on their business. After students answer each question</w:t>
      </w:r>
      <w:r w:rsidR="00A80511">
        <w:t>,</w:t>
      </w:r>
      <w:r>
        <w:t xml:space="preserve"> they record their gain or loss in profits and why it occurred.</w:t>
      </w:r>
      <w:r w:rsidR="001E01F3">
        <w:t xml:space="preserve"> They then compare their results with their partner.</w:t>
      </w:r>
    </w:p>
    <w:p w14:paraId="73F28137" w14:textId="39540168" w:rsidR="00F1664C" w:rsidRPr="00F1664C" w:rsidRDefault="00F1664C" w:rsidP="00F1664C"/>
    <w:p w14:paraId="66C6D84F" w14:textId="2365B133" w:rsidR="00F1664C" w:rsidRDefault="00F1664C" w:rsidP="00F1664C">
      <w:pPr>
        <w:pStyle w:val="ActivityBodyItalicandBold"/>
      </w:pPr>
      <w:r>
        <w:t>Results and Evaluation</w:t>
      </w:r>
    </w:p>
    <w:p w14:paraId="0F4BC3E0" w14:textId="4EF0C684" w:rsidR="00F1664C" w:rsidRDefault="00F1664C" w:rsidP="00F1664C">
      <w:pPr>
        <w:pStyle w:val="ActivityBody"/>
      </w:pPr>
      <w:r>
        <w:t>Answers to Part One analysis questions will vary based upon the student’s decisions on how to solve the problems. Table 1 contains example answers to Part Two analysis questions</w:t>
      </w:r>
      <w:r w:rsidR="00A80511">
        <w:t>; note answers will vary</w:t>
      </w:r>
      <w:r>
        <w:t>. Table 2 has the financial results of a student choosing to work by himself or herself and cooperating.</w:t>
      </w:r>
    </w:p>
    <w:p w14:paraId="45861FA8" w14:textId="3C024435" w:rsidR="00F1664C" w:rsidRDefault="00F1664C" w:rsidP="00F1664C"/>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5390"/>
      </w:tblGrid>
      <w:tr w:rsidR="00F1664C" w:rsidRPr="00ED43F7" w14:paraId="0873DCC7" w14:textId="77777777" w:rsidTr="001759FB">
        <w:tc>
          <w:tcPr>
            <w:tcW w:w="10332" w:type="dxa"/>
            <w:gridSpan w:val="2"/>
            <w:tcBorders>
              <w:top w:val="nil"/>
              <w:left w:val="nil"/>
              <w:bottom w:val="single" w:sz="4" w:space="0" w:color="auto"/>
              <w:right w:val="nil"/>
            </w:tcBorders>
            <w:hideMark/>
          </w:tcPr>
          <w:p w14:paraId="34B46AD9" w14:textId="448B131D" w:rsidR="00F1664C" w:rsidRPr="00ED43F7" w:rsidRDefault="00F1664C" w:rsidP="001759FB">
            <w:pPr>
              <w:spacing w:line="256" w:lineRule="auto"/>
              <w:rPr>
                <w:rStyle w:val="KeyTerm"/>
              </w:rPr>
            </w:pPr>
            <w:r w:rsidRPr="00ED43F7">
              <w:rPr>
                <w:rStyle w:val="KeyTerm"/>
              </w:rPr>
              <w:t xml:space="preserve">Table </w:t>
            </w:r>
            <w:r>
              <w:rPr>
                <w:rStyle w:val="KeyTerm"/>
              </w:rPr>
              <w:t>1</w:t>
            </w:r>
            <w:r w:rsidRPr="00ED43F7">
              <w:rPr>
                <w:rStyle w:val="KeyTerm"/>
              </w:rPr>
              <w:t xml:space="preserve">. </w:t>
            </w:r>
            <w:r w:rsidRPr="00F1664C">
              <w:rPr>
                <w:rStyle w:val="KeyTermItalic"/>
              </w:rPr>
              <w:t>Part Two</w:t>
            </w:r>
            <w:r>
              <w:rPr>
                <w:rStyle w:val="KeyTerm"/>
              </w:rPr>
              <w:t xml:space="preserve"> </w:t>
            </w:r>
            <w:r>
              <w:rPr>
                <w:rStyle w:val="KeyTermItalic"/>
              </w:rPr>
              <w:t>Analysis</w:t>
            </w:r>
            <w:r w:rsidRPr="00ED43F7">
              <w:rPr>
                <w:rStyle w:val="KeyTermItalic"/>
              </w:rPr>
              <w:t xml:space="preserve"> Questions and Potential Responses</w:t>
            </w:r>
          </w:p>
        </w:tc>
      </w:tr>
      <w:tr w:rsidR="00F1664C" w14:paraId="1A3AB46B" w14:textId="77777777" w:rsidTr="00F1664C">
        <w:tc>
          <w:tcPr>
            <w:tcW w:w="4942" w:type="dxa"/>
            <w:tcBorders>
              <w:top w:val="single" w:sz="4" w:space="0" w:color="auto"/>
              <w:left w:val="single" w:sz="4" w:space="0" w:color="auto"/>
              <w:bottom w:val="single" w:sz="4" w:space="0" w:color="auto"/>
              <w:right w:val="single" w:sz="4" w:space="0" w:color="auto"/>
            </w:tcBorders>
            <w:hideMark/>
          </w:tcPr>
          <w:p w14:paraId="5FE97EE1" w14:textId="3FBF0A4A" w:rsidR="00F1664C" w:rsidRPr="00AF37C5" w:rsidRDefault="00F1664C" w:rsidP="00F1664C">
            <w:pPr>
              <w:pStyle w:val="AnalysisQuestionsTN"/>
              <w:numPr>
                <w:ilvl w:val="0"/>
                <w:numId w:val="28"/>
              </w:numPr>
            </w:pPr>
            <w:r w:rsidRPr="00CC7280">
              <w:t>Who was more profitable, you or your partner? Why?</w:t>
            </w:r>
          </w:p>
        </w:tc>
        <w:tc>
          <w:tcPr>
            <w:tcW w:w="5390" w:type="dxa"/>
            <w:tcBorders>
              <w:top w:val="single" w:sz="4" w:space="0" w:color="auto"/>
              <w:left w:val="single" w:sz="4" w:space="0" w:color="auto"/>
              <w:bottom w:val="single" w:sz="4" w:space="0" w:color="auto"/>
              <w:right w:val="single" w:sz="4" w:space="0" w:color="auto"/>
            </w:tcBorders>
          </w:tcPr>
          <w:p w14:paraId="1BB56D9C" w14:textId="3DFC7F79" w:rsidR="00F1664C" w:rsidRDefault="00A80511" w:rsidP="00F1664C">
            <w:pPr>
              <w:pStyle w:val="AnalysisQuestionsAnswers"/>
            </w:pPr>
            <w:r>
              <w:t>I was more profitable by working with others.</w:t>
            </w:r>
          </w:p>
        </w:tc>
      </w:tr>
      <w:tr w:rsidR="00F1664C" w14:paraId="0109210A" w14:textId="77777777" w:rsidTr="001759FB">
        <w:tc>
          <w:tcPr>
            <w:tcW w:w="4942" w:type="dxa"/>
            <w:tcBorders>
              <w:top w:val="single" w:sz="4" w:space="0" w:color="auto"/>
              <w:left w:val="single" w:sz="4" w:space="0" w:color="auto"/>
              <w:bottom w:val="single" w:sz="4" w:space="0" w:color="auto"/>
              <w:right w:val="single" w:sz="4" w:space="0" w:color="auto"/>
            </w:tcBorders>
          </w:tcPr>
          <w:p w14:paraId="27B53B08" w14:textId="2EDFE5C6" w:rsidR="00F1664C" w:rsidRDefault="00F1664C" w:rsidP="00F1664C">
            <w:pPr>
              <w:pStyle w:val="AnalysisQuestionsTN"/>
            </w:pPr>
            <w:r w:rsidRPr="00CC7280">
              <w:t>Why would a business prefer to purchase their equipment and not share with others?</w:t>
            </w:r>
          </w:p>
        </w:tc>
        <w:tc>
          <w:tcPr>
            <w:tcW w:w="5390" w:type="dxa"/>
            <w:tcBorders>
              <w:top w:val="single" w:sz="4" w:space="0" w:color="auto"/>
              <w:left w:val="single" w:sz="4" w:space="0" w:color="auto"/>
              <w:bottom w:val="single" w:sz="4" w:space="0" w:color="auto"/>
              <w:right w:val="single" w:sz="4" w:space="0" w:color="auto"/>
            </w:tcBorders>
          </w:tcPr>
          <w:p w14:paraId="6EA668A3" w14:textId="2BD55E48" w:rsidR="00F1664C" w:rsidRDefault="00A80511" w:rsidP="00F1664C">
            <w:pPr>
              <w:pStyle w:val="AnalysisQuestionsAnswers"/>
            </w:pPr>
            <w:r>
              <w:t>He or she has more control of the business and decision making on what will be purchased.</w:t>
            </w:r>
          </w:p>
        </w:tc>
      </w:tr>
      <w:tr w:rsidR="00F1664C" w14:paraId="6A5DC391" w14:textId="77777777" w:rsidTr="001759FB">
        <w:tc>
          <w:tcPr>
            <w:tcW w:w="4942" w:type="dxa"/>
            <w:tcBorders>
              <w:top w:val="single" w:sz="4" w:space="0" w:color="auto"/>
              <w:left w:val="single" w:sz="4" w:space="0" w:color="auto"/>
              <w:bottom w:val="single" w:sz="4" w:space="0" w:color="auto"/>
              <w:right w:val="single" w:sz="4" w:space="0" w:color="auto"/>
            </w:tcBorders>
          </w:tcPr>
          <w:p w14:paraId="2C770BB6" w14:textId="498D8D86" w:rsidR="00F1664C" w:rsidRPr="00BC4D22" w:rsidRDefault="00F1664C" w:rsidP="00F1664C">
            <w:pPr>
              <w:pStyle w:val="AnalysisQuestionsTN"/>
            </w:pPr>
            <w:r>
              <w:t xml:space="preserve">Why may it be beneficial to hire licensed </w:t>
            </w:r>
            <w:r w:rsidR="00A80511">
              <w:t>professionals</w:t>
            </w:r>
            <w:r>
              <w:t xml:space="preserve"> to work for a business?</w:t>
            </w:r>
          </w:p>
        </w:tc>
        <w:tc>
          <w:tcPr>
            <w:tcW w:w="5390" w:type="dxa"/>
            <w:tcBorders>
              <w:top w:val="single" w:sz="4" w:space="0" w:color="auto"/>
              <w:left w:val="single" w:sz="4" w:space="0" w:color="auto"/>
              <w:bottom w:val="single" w:sz="4" w:space="0" w:color="auto"/>
              <w:right w:val="single" w:sz="4" w:space="0" w:color="auto"/>
            </w:tcBorders>
          </w:tcPr>
          <w:p w14:paraId="6E09004F" w14:textId="3D356A43" w:rsidR="00F1664C" w:rsidRDefault="00A80511" w:rsidP="001759FB">
            <w:pPr>
              <w:pStyle w:val="AnalysisQuestionsAnswers"/>
            </w:pPr>
            <w:r>
              <w:t xml:space="preserve">Professionals have more experience and will get the job done right and </w:t>
            </w:r>
            <w:r w:rsidR="001E01F3">
              <w:t>on time</w:t>
            </w:r>
            <w:r>
              <w:t>.</w:t>
            </w:r>
          </w:p>
        </w:tc>
      </w:tr>
      <w:tr w:rsidR="00F1664C" w14:paraId="1A8C87DE" w14:textId="77777777" w:rsidTr="001759FB">
        <w:tc>
          <w:tcPr>
            <w:tcW w:w="4942" w:type="dxa"/>
            <w:tcBorders>
              <w:top w:val="single" w:sz="4" w:space="0" w:color="auto"/>
              <w:left w:val="single" w:sz="4" w:space="0" w:color="auto"/>
              <w:bottom w:val="single" w:sz="4" w:space="0" w:color="auto"/>
              <w:right w:val="single" w:sz="4" w:space="0" w:color="auto"/>
            </w:tcBorders>
          </w:tcPr>
          <w:p w14:paraId="1D87B753" w14:textId="2E9B827C" w:rsidR="00F1664C" w:rsidRDefault="00F1664C" w:rsidP="00F1664C">
            <w:pPr>
              <w:pStyle w:val="AnalysisQuestionsTN"/>
            </w:pPr>
            <w:r>
              <w:t>What types of business activities did each situation involve?</w:t>
            </w:r>
          </w:p>
        </w:tc>
        <w:tc>
          <w:tcPr>
            <w:tcW w:w="5390" w:type="dxa"/>
            <w:tcBorders>
              <w:top w:val="single" w:sz="4" w:space="0" w:color="auto"/>
              <w:left w:val="single" w:sz="4" w:space="0" w:color="auto"/>
              <w:bottom w:val="single" w:sz="4" w:space="0" w:color="auto"/>
              <w:right w:val="single" w:sz="4" w:space="0" w:color="auto"/>
            </w:tcBorders>
          </w:tcPr>
          <w:p w14:paraId="01F5A2AE" w14:textId="7ACF4955" w:rsidR="00F1664C" w:rsidRDefault="00A80511" w:rsidP="001759FB">
            <w:pPr>
              <w:pStyle w:val="AnalysisQuestionsAnswers"/>
            </w:pPr>
            <w:r>
              <w:t>Fuel – Production</w:t>
            </w:r>
          </w:p>
          <w:p w14:paraId="5F74B606" w14:textId="6A8C17CA" w:rsidR="00A80511" w:rsidRDefault="00A80511" w:rsidP="001759FB">
            <w:pPr>
              <w:pStyle w:val="AnalysisQuestionsAnswers"/>
            </w:pPr>
            <w:r>
              <w:t>Storage – Manufacturing</w:t>
            </w:r>
          </w:p>
          <w:p w14:paraId="12CA56EC" w14:textId="6BF0AAD4" w:rsidR="00A80511" w:rsidRDefault="00A80511" w:rsidP="001759FB">
            <w:pPr>
              <w:pStyle w:val="AnalysisQuestionsAnswers"/>
            </w:pPr>
            <w:r>
              <w:t>Spray – Service</w:t>
            </w:r>
          </w:p>
          <w:p w14:paraId="7A90A811" w14:textId="5815EE3E" w:rsidR="00A80511" w:rsidRDefault="00A80511" w:rsidP="001759FB">
            <w:pPr>
              <w:pStyle w:val="AnalysisQuestionsAnswers"/>
            </w:pPr>
            <w:r>
              <w:t>Selling - Marketing</w:t>
            </w:r>
          </w:p>
        </w:tc>
      </w:tr>
    </w:tbl>
    <w:p w14:paraId="7F7B3530" w14:textId="1EE9A285" w:rsidR="00F1664C" w:rsidRDefault="00F1664C" w:rsidP="00F1664C"/>
    <w:tbl>
      <w:tblPr>
        <w:tblStyle w:val="TableGrid"/>
        <w:tblW w:w="10325" w:type="dxa"/>
        <w:tblInd w:w="475" w:type="dxa"/>
        <w:tblLook w:val="04A0" w:firstRow="1" w:lastRow="0" w:firstColumn="1" w:lastColumn="0" w:noHBand="0" w:noVBand="1"/>
      </w:tblPr>
      <w:tblGrid>
        <w:gridCol w:w="1364"/>
        <w:gridCol w:w="5459"/>
        <w:gridCol w:w="1690"/>
        <w:gridCol w:w="1812"/>
      </w:tblGrid>
      <w:tr w:rsidR="00F1664C" w14:paraId="14457F90" w14:textId="77777777" w:rsidTr="00A80511">
        <w:tc>
          <w:tcPr>
            <w:tcW w:w="10325" w:type="dxa"/>
            <w:gridSpan w:val="4"/>
            <w:tcBorders>
              <w:top w:val="nil"/>
              <w:left w:val="nil"/>
              <w:bottom w:val="single" w:sz="4" w:space="0" w:color="auto"/>
              <w:right w:val="nil"/>
            </w:tcBorders>
          </w:tcPr>
          <w:p w14:paraId="71383491" w14:textId="7622D003" w:rsidR="00F1664C" w:rsidRPr="0002059A" w:rsidRDefault="00F1664C" w:rsidP="001759FB">
            <w:pPr>
              <w:rPr>
                <w:rStyle w:val="KeyTerm"/>
              </w:rPr>
            </w:pPr>
            <w:r w:rsidRPr="0002059A">
              <w:rPr>
                <w:rStyle w:val="KeyTerm"/>
              </w:rPr>
              <w:t xml:space="preserve">Table 2. </w:t>
            </w:r>
            <w:r w:rsidRPr="0002059A">
              <w:rPr>
                <w:rStyle w:val="KeyTermItalic"/>
              </w:rPr>
              <w:t>Business Profit</w:t>
            </w:r>
            <w:r>
              <w:rPr>
                <w:rStyle w:val="KeyTermItalic"/>
              </w:rPr>
              <w:t xml:space="preserve"> Examples</w:t>
            </w:r>
          </w:p>
        </w:tc>
      </w:tr>
      <w:tr w:rsidR="00F1664C" w14:paraId="3012DFC9" w14:textId="77777777" w:rsidTr="00A80511">
        <w:tc>
          <w:tcPr>
            <w:tcW w:w="1364" w:type="dxa"/>
            <w:vMerge w:val="restart"/>
            <w:tcBorders>
              <w:top w:val="single" w:sz="4" w:space="0" w:color="auto"/>
            </w:tcBorders>
            <w:shd w:val="clear" w:color="auto" w:fill="F2F2F2" w:themeFill="background1" w:themeFillShade="F2"/>
            <w:vAlign w:val="center"/>
          </w:tcPr>
          <w:p w14:paraId="493B658B" w14:textId="77777777" w:rsidR="00F1664C" w:rsidRDefault="00F1664C" w:rsidP="001759FB">
            <w:pPr>
              <w:pStyle w:val="RubricHeadings"/>
            </w:pPr>
            <w:r>
              <w:t>Situation</w:t>
            </w:r>
          </w:p>
        </w:tc>
        <w:tc>
          <w:tcPr>
            <w:tcW w:w="5459" w:type="dxa"/>
            <w:vMerge w:val="restart"/>
            <w:tcBorders>
              <w:top w:val="single" w:sz="4" w:space="0" w:color="auto"/>
            </w:tcBorders>
            <w:shd w:val="clear" w:color="auto" w:fill="F2F2F2" w:themeFill="background1" w:themeFillShade="F2"/>
            <w:vAlign w:val="center"/>
          </w:tcPr>
          <w:p w14:paraId="06B3621C" w14:textId="3C8FD055" w:rsidR="00F1664C" w:rsidRDefault="00F1664C" w:rsidP="001759FB">
            <w:pPr>
              <w:pStyle w:val="RubricHeadings"/>
            </w:pPr>
            <w:r>
              <w:t>Notes of businessperson working individually</w:t>
            </w:r>
          </w:p>
        </w:tc>
        <w:tc>
          <w:tcPr>
            <w:tcW w:w="1690" w:type="dxa"/>
            <w:vMerge w:val="restart"/>
            <w:tcBorders>
              <w:top w:val="single" w:sz="4" w:space="0" w:color="auto"/>
            </w:tcBorders>
            <w:shd w:val="clear" w:color="auto" w:fill="F2F2F2" w:themeFill="background1" w:themeFillShade="F2"/>
            <w:vAlign w:val="center"/>
          </w:tcPr>
          <w:p w14:paraId="2AC79321" w14:textId="77777777" w:rsidR="00F1664C" w:rsidRDefault="00F1664C" w:rsidP="001759FB">
            <w:pPr>
              <w:pStyle w:val="RubricHeadings"/>
            </w:pPr>
            <w:r>
              <w:t>Gain or Loss</w:t>
            </w:r>
          </w:p>
        </w:tc>
        <w:tc>
          <w:tcPr>
            <w:tcW w:w="1812" w:type="dxa"/>
            <w:tcBorders>
              <w:top w:val="single" w:sz="4" w:space="0" w:color="auto"/>
            </w:tcBorders>
            <w:shd w:val="clear" w:color="auto" w:fill="F2F2F2" w:themeFill="background1" w:themeFillShade="F2"/>
          </w:tcPr>
          <w:p w14:paraId="4564335A" w14:textId="77777777" w:rsidR="00F1664C" w:rsidRDefault="00F1664C" w:rsidP="001759FB">
            <w:pPr>
              <w:pStyle w:val="RubricHeadings"/>
            </w:pPr>
            <w:r>
              <w:t>Net Profit</w:t>
            </w:r>
          </w:p>
        </w:tc>
      </w:tr>
      <w:tr w:rsidR="00F1664C" w14:paraId="119D8008" w14:textId="77777777" w:rsidTr="00A80511">
        <w:tc>
          <w:tcPr>
            <w:tcW w:w="1364" w:type="dxa"/>
            <w:vMerge/>
            <w:shd w:val="clear" w:color="auto" w:fill="F2F2F2" w:themeFill="background1" w:themeFillShade="F2"/>
          </w:tcPr>
          <w:p w14:paraId="5F1FDE8F" w14:textId="77777777" w:rsidR="00F1664C" w:rsidRDefault="00F1664C" w:rsidP="001759FB"/>
        </w:tc>
        <w:tc>
          <w:tcPr>
            <w:tcW w:w="5459" w:type="dxa"/>
            <w:vMerge/>
            <w:shd w:val="clear" w:color="auto" w:fill="F2F2F2" w:themeFill="background1" w:themeFillShade="F2"/>
          </w:tcPr>
          <w:p w14:paraId="64AA0B29" w14:textId="77777777" w:rsidR="00F1664C" w:rsidRDefault="00F1664C" w:rsidP="001759FB"/>
        </w:tc>
        <w:tc>
          <w:tcPr>
            <w:tcW w:w="1690" w:type="dxa"/>
            <w:vMerge/>
            <w:shd w:val="clear" w:color="auto" w:fill="F2F2F2" w:themeFill="background1" w:themeFillShade="F2"/>
          </w:tcPr>
          <w:p w14:paraId="6A7AFD5B" w14:textId="77777777" w:rsidR="00F1664C" w:rsidRDefault="00F1664C" w:rsidP="001759FB"/>
        </w:tc>
        <w:tc>
          <w:tcPr>
            <w:tcW w:w="1812" w:type="dxa"/>
          </w:tcPr>
          <w:p w14:paraId="0B56879E" w14:textId="77777777" w:rsidR="00F1664C" w:rsidRDefault="00F1664C" w:rsidP="001759FB">
            <w:pPr>
              <w:pStyle w:val="RubricHeadings"/>
            </w:pPr>
            <w:r>
              <w:t>$35,000</w:t>
            </w:r>
          </w:p>
        </w:tc>
      </w:tr>
      <w:tr w:rsidR="00F1664C" w14:paraId="0D05A137" w14:textId="77777777" w:rsidTr="00A80511">
        <w:trPr>
          <w:trHeight w:val="360"/>
        </w:trPr>
        <w:tc>
          <w:tcPr>
            <w:tcW w:w="1364" w:type="dxa"/>
            <w:vAlign w:val="center"/>
          </w:tcPr>
          <w:p w14:paraId="62457F42" w14:textId="77777777" w:rsidR="00F1664C" w:rsidRDefault="00F1664C" w:rsidP="001759FB">
            <w:pPr>
              <w:pStyle w:val="RubricTitles"/>
            </w:pPr>
            <w:r>
              <w:t>Fuel</w:t>
            </w:r>
          </w:p>
        </w:tc>
        <w:tc>
          <w:tcPr>
            <w:tcW w:w="5459" w:type="dxa"/>
            <w:vAlign w:val="center"/>
          </w:tcPr>
          <w:p w14:paraId="1F2FE457" w14:textId="0A067277" w:rsidR="00F1664C" w:rsidRDefault="00A80511" w:rsidP="00A80511">
            <w:pPr>
              <w:pStyle w:val="AnsKeyCentered"/>
            </w:pPr>
            <w:r>
              <w:t>P</w:t>
            </w:r>
            <w:r w:rsidR="00D5196A">
              <w:t>urchase a fuel tank to store the fuel.</w:t>
            </w:r>
          </w:p>
        </w:tc>
        <w:tc>
          <w:tcPr>
            <w:tcW w:w="1690" w:type="dxa"/>
            <w:vAlign w:val="center"/>
          </w:tcPr>
          <w:p w14:paraId="0B579D86" w14:textId="0CC8BE34" w:rsidR="00F1664C" w:rsidRDefault="00D5196A" w:rsidP="00A80511">
            <w:pPr>
              <w:pStyle w:val="AnsKeyCentered"/>
            </w:pPr>
            <w:r>
              <w:t>-$3,750</w:t>
            </w:r>
          </w:p>
        </w:tc>
        <w:tc>
          <w:tcPr>
            <w:tcW w:w="1812" w:type="dxa"/>
            <w:vAlign w:val="center"/>
          </w:tcPr>
          <w:p w14:paraId="3B42CED5" w14:textId="57B66EE2" w:rsidR="00F1664C" w:rsidRDefault="00D5196A" w:rsidP="00A80511">
            <w:pPr>
              <w:pStyle w:val="AnsKeyCentered"/>
            </w:pPr>
            <w:r>
              <w:t>$31,250</w:t>
            </w:r>
          </w:p>
        </w:tc>
      </w:tr>
      <w:tr w:rsidR="00F1664C" w14:paraId="618EB05D" w14:textId="77777777" w:rsidTr="00A80511">
        <w:trPr>
          <w:trHeight w:val="360"/>
        </w:trPr>
        <w:tc>
          <w:tcPr>
            <w:tcW w:w="1364" w:type="dxa"/>
            <w:vAlign w:val="center"/>
          </w:tcPr>
          <w:p w14:paraId="2C067AAC" w14:textId="77777777" w:rsidR="00F1664C" w:rsidRDefault="00F1664C" w:rsidP="001759FB">
            <w:pPr>
              <w:pStyle w:val="RubricTitles"/>
            </w:pPr>
            <w:r>
              <w:t>Storage</w:t>
            </w:r>
          </w:p>
        </w:tc>
        <w:tc>
          <w:tcPr>
            <w:tcW w:w="5459" w:type="dxa"/>
            <w:vAlign w:val="center"/>
          </w:tcPr>
          <w:p w14:paraId="0F9CDB19" w14:textId="1D380AF3" w:rsidR="00F1664C" w:rsidRDefault="00A80511" w:rsidP="00A80511">
            <w:pPr>
              <w:pStyle w:val="AnsKeyCentered"/>
            </w:pPr>
            <w:r>
              <w:t>P</w:t>
            </w:r>
            <w:r w:rsidR="00D5196A">
              <w:t>urchase a 10,000</w:t>
            </w:r>
            <w:r>
              <w:t>-</w:t>
            </w:r>
            <w:r w:rsidR="00D5196A">
              <w:t>bushel storage facility and sell my grain at a higher price.</w:t>
            </w:r>
          </w:p>
        </w:tc>
        <w:tc>
          <w:tcPr>
            <w:tcW w:w="1690" w:type="dxa"/>
            <w:vAlign w:val="center"/>
          </w:tcPr>
          <w:p w14:paraId="0F8E13EB" w14:textId="20E6A4D9" w:rsidR="00F1664C" w:rsidRDefault="00D5196A" w:rsidP="00A80511">
            <w:pPr>
              <w:pStyle w:val="AnsKeyCentered"/>
            </w:pPr>
            <w:r>
              <w:t>-$700</w:t>
            </w:r>
          </w:p>
        </w:tc>
        <w:tc>
          <w:tcPr>
            <w:tcW w:w="1812" w:type="dxa"/>
            <w:vAlign w:val="center"/>
          </w:tcPr>
          <w:p w14:paraId="589EDCEF" w14:textId="5035C7A6" w:rsidR="00F1664C" w:rsidRDefault="00D5196A" w:rsidP="00A80511">
            <w:pPr>
              <w:pStyle w:val="AnsKeyCentered"/>
            </w:pPr>
            <w:r>
              <w:t>$30,550</w:t>
            </w:r>
          </w:p>
        </w:tc>
      </w:tr>
      <w:tr w:rsidR="00F1664C" w14:paraId="7791ED4B" w14:textId="77777777" w:rsidTr="00A80511">
        <w:trPr>
          <w:trHeight w:val="360"/>
        </w:trPr>
        <w:tc>
          <w:tcPr>
            <w:tcW w:w="1364" w:type="dxa"/>
            <w:vAlign w:val="center"/>
          </w:tcPr>
          <w:p w14:paraId="3A10BD12" w14:textId="77777777" w:rsidR="00F1664C" w:rsidRDefault="00F1664C" w:rsidP="001759FB">
            <w:pPr>
              <w:pStyle w:val="RubricTitles"/>
            </w:pPr>
            <w:r>
              <w:lastRenderedPageBreak/>
              <w:t>Spray</w:t>
            </w:r>
          </w:p>
        </w:tc>
        <w:tc>
          <w:tcPr>
            <w:tcW w:w="5459" w:type="dxa"/>
            <w:vAlign w:val="center"/>
          </w:tcPr>
          <w:p w14:paraId="2F323AD9" w14:textId="0A08DEDA" w:rsidR="00F1664C" w:rsidRDefault="00A80511" w:rsidP="00A80511">
            <w:pPr>
              <w:pStyle w:val="AnsKeyCentered"/>
            </w:pPr>
            <w:r>
              <w:t>P</w:t>
            </w:r>
            <w:r w:rsidR="00D5196A">
              <w:t xml:space="preserve">urchase a sprayer, but </w:t>
            </w:r>
            <w:r>
              <w:t xml:space="preserve">I </w:t>
            </w:r>
            <w:r w:rsidR="00D5196A">
              <w:t>am late in getting the work done, which reduced my yields.</w:t>
            </w:r>
          </w:p>
        </w:tc>
        <w:tc>
          <w:tcPr>
            <w:tcW w:w="1690" w:type="dxa"/>
            <w:vAlign w:val="center"/>
          </w:tcPr>
          <w:p w14:paraId="35087278" w14:textId="25D22031" w:rsidR="00F1664C" w:rsidRDefault="00D5196A" w:rsidP="00A80511">
            <w:pPr>
              <w:pStyle w:val="AnsKeyCentered"/>
            </w:pPr>
            <w:r>
              <w:t>-$14,000</w:t>
            </w:r>
          </w:p>
        </w:tc>
        <w:tc>
          <w:tcPr>
            <w:tcW w:w="1812" w:type="dxa"/>
            <w:vAlign w:val="center"/>
          </w:tcPr>
          <w:p w14:paraId="201C450E" w14:textId="3A639DCD" w:rsidR="00F1664C" w:rsidRDefault="00D5196A" w:rsidP="00A80511">
            <w:pPr>
              <w:pStyle w:val="AnsKeyCentered"/>
            </w:pPr>
            <w:r>
              <w:t>$16,550</w:t>
            </w:r>
          </w:p>
        </w:tc>
      </w:tr>
      <w:tr w:rsidR="00F1664C" w14:paraId="39E47569" w14:textId="77777777" w:rsidTr="00A80511">
        <w:trPr>
          <w:trHeight w:val="360"/>
        </w:trPr>
        <w:tc>
          <w:tcPr>
            <w:tcW w:w="1364" w:type="dxa"/>
            <w:vAlign w:val="center"/>
          </w:tcPr>
          <w:p w14:paraId="344953D4" w14:textId="6DE33ACA" w:rsidR="00F1664C" w:rsidRDefault="00A80511" w:rsidP="001759FB">
            <w:pPr>
              <w:pStyle w:val="RubricTitles"/>
            </w:pPr>
            <w:r>
              <w:t>Selling</w:t>
            </w:r>
          </w:p>
        </w:tc>
        <w:tc>
          <w:tcPr>
            <w:tcW w:w="5459" w:type="dxa"/>
            <w:vAlign w:val="center"/>
          </w:tcPr>
          <w:p w14:paraId="7C21AFF9" w14:textId="6C1D21F0" w:rsidR="00F1664C" w:rsidRDefault="00A80511" w:rsidP="00A80511">
            <w:pPr>
              <w:pStyle w:val="AnsKeyCentered"/>
            </w:pPr>
            <w:r>
              <w:t>M</w:t>
            </w:r>
            <w:r w:rsidR="00D5196A">
              <w:t>arketed my grain locally for a gain in profit</w:t>
            </w:r>
          </w:p>
        </w:tc>
        <w:tc>
          <w:tcPr>
            <w:tcW w:w="1690" w:type="dxa"/>
            <w:vAlign w:val="center"/>
          </w:tcPr>
          <w:p w14:paraId="3368D9FF" w14:textId="534FE54E" w:rsidR="00F1664C" w:rsidRDefault="00D5196A" w:rsidP="00A80511">
            <w:pPr>
              <w:pStyle w:val="AnsKeyCentered"/>
            </w:pPr>
            <w:r>
              <w:t>+$2,000</w:t>
            </w:r>
          </w:p>
        </w:tc>
        <w:tc>
          <w:tcPr>
            <w:tcW w:w="1812" w:type="dxa"/>
            <w:vAlign w:val="center"/>
          </w:tcPr>
          <w:p w14:paraId="587FCCE6" w14:textId="55F3A136" w:rsidR="00F1664C" w:rsidRDefault="00D5196A" w:rsidP="00A80511">
            <w:pPr>
              <w:pStyle w:val="AnsKeyCentered"/>
            </w:pPr>
            <w:r>
              <w:t>$18,550</w:t>
            </w:r>
          </w:p>
        </w:tc>
      </w:tr>
      <w:tr w:rsidR="00F1664C" w14:paraId="330C1AAB" w14:textId="77777777" w:rsidTr="00A80511">
        <w:tc>
          <w:tcPr>
            <w:tcW w:w="1364" w:type="dxa"/>
            <w:vMerge w:val="restart"/>
            <w:shd w:val="clear" w:color="auto" w:fill="F2F2F2" w:themeFill="background1" w:themeFillShade="F2"/>
            <w:vAlign w:val="center"/>
          </w:tcPr>
          <w:p w14:paraId="752625DD" w14:textId="77777777" w:rsidR="00F1664C" w:rsidRDefault="00F1664C" w:rsidP="001759FB">
            <w:pPr>
              <w:pStyle w:val="RubricHeadings"/>
            </w:pPr>
            <w:r>
              <w:t>Situation</w:t>
            </w:r>
          </w:p>
        </w:tc>
        <w:tc>
          <w:tcPr>
            <w:tcW w:w="5459" w:type="dxa"/>
            <w:vMerge w:val="restart"/>
            <w:shd w:val="clear" w:color="auto" w:fill="F2F2F2" w:themeFill="background1" w:themeFillShade="F2"/>
            <w:vAlign w:val="center"/>
          </w:tcPr>
          <w:p w14:paraId="538785D2" w14:textId="20C73623" w:rsidR="00F1664C" w:rsidRDefault="00F1664C" w:rsidP="001759FB">
            <w:pPr>
              <w:pStyle w:val="RubricHeadings"/>
            </w:pPr>
            <w:r>
              <w:t>Notes of businessperson working cooperatively</w:t>
            </w:r>
          </w:p>
        </w:tc>
        <w:tc>
          <w:tcPr>
            <w:tcW w:w="1690" w:type="dxa"/>
            <w:vMerge w:val="restart"/>
            <w:shd w:val="clear" w:color="auto" w:fill="F2F2F2" w:themeFill="background1" w:themeFillShade="F2"/>
            <w:vAlign w:val="center"/>
          </w:tcPr>
          <w:p w14:paraId="1125B0EB" w14:textId="77777777" w:rsidR="00F1664C" w:rsidRDefault="00F1664C" w:rsidP="001759FB">
            <w:pPr>
              <w:pStyle w:val="RubricHeadings"/>
            </w:pPr>
            <w:r>
              <w:t>Gain or Loss</w:t>
            </w:r>
          </w:p>
        </w:tc>
        <w:tc>
          <w:tcPr>
            <w:tcW w:w="1812" w:type="dxa"/>
            <w:shd w:val="clear" w:color="auto" w:fill="F2F2F2" w:themeFill="background1" w:themeFillShade="F2"/>
            <w:vAlign w:val="center"/>
          </w:tcPr>
          <w:p w14:paraId="6E00E2DD" w14:textId="77777777" w:rsidR="00F1664C" w:rsidRDefault="00F1664C" w:rsidP="001759FB">
            <w:pPr>
              <w:pStyle w:val="RubricHeadings"/>
            </w:pPr>
            <w:r>
              <w:t>Net Profit</w:t>
            </w:r>
          </w:p>
        </w:tc>
      </w:tr>
      <w:tr w:rsidR="00F1664C" w14:paraId="32C2DF56" w14:textId="77777777" w:rsidTr="00A80511">
        <w:tc>
          <w:tcPr>
            <w:tcW w:w="1364" w:type="dxa"/>
            <w:vMerge/>
          </w:tcPr>
          <w:p w14:paraId="7267D8A0" w14:textId="77777777" w:rsidR="00F1664C" w:rsidRDefault="00F1664C" w:rsidP="001759FB"/>
        </w:tc>
        <w:tc>
          <w:tcPr>
            <w:tcW w:w="5459" w:type="dxa"/>
            <w:vMerge/>
          </w:tcPr>
          <w:p w14:paraId="14EE6F68" w14:textId="77777777" w:rsidR="00F1664C" w:rsidRDefault="00F1664C" w:rsidP="001759FB"/>
        </w:tc>
        <w:tc>
          <w:tcPr>
            <w:tcW w:w="1690" w:type="dxa"/>
            <w:vMerge/>
          </w:tcPr>
          <w:p w14:paraId="1A34B73C" w14:textId="77777777" w:rsidR="00F1664C" w:rsidRDefault="00F1664C" w:rsidP="001759FB"/>
        </w:tc>
        <w:tc>
          <w:tcPr>
            <w:tcW w:w="1812" w:type="dxa"/>
          </w:tcPr>
          <w:p w14:paraId="73663317" w14:textId="77777777" w:rsidR="00F1664C" w:rsidRDefault="00F1664C" w:rsidP="001759FB">
            <w:pPr>
              <w:pStyle w:val="RubricHeadings"/>
            </w:pPr>
            <w:r>
              <w:t>$35,000</w:t>
            </w:r>
          </w:p>
        </w:tc>
      </w:tr>
      <w:tr w:rsidR="00F1664C" w14:paraId="042560A9" w14:textId="77777777" w:rsidTr="00A80511">
        <w:trPr>
          <w:trHeight w:val="360"/>
        </w:trPr>
        <w:tc>
          <w:tcPr>
            <w:tcW w:w="1364" w:type="dxa"/>
            <w:vAlign w:val="center"/>
          </w:tcPr>
          <w:p w14:paraId="78FEA1F5" w14:textId="77777777" w:rsidR="00F1664C" w:rsidRDefault="00F1664C" w:rsidP="001759FB">
            <w:pPr>
              <w:pStyle w:val="RubricTitles"/>
            </w:pPr>
            <w:r>
              <w:t>Fuel</w:t>
            </w:r>
          </w:p>
        </w:tc>
        <w:tc>
          <w:tcPr>
            <w:tcW w:w="5459" w:type="dxa"/>
            <w:vAlign w:val="center"/>
          </w:tcPr>
          <w:p w14:paraId="5B982B4A" w14:textId="115A0B1E" w:rsidR="00F1664C" w:rsidRDefault="00D5196A" w:rsidP="00A80511">
            <w:pPr>
              <w:pStyle w:val="AnsKeyCentered"/>
            </w:pPr>
            <w:r>
              <w:t xml:space="preserve">Cooperate with </w:t>
            </w:r>
            <w:r w:rsidR="00A80511">
              <w:t xml:space="preserve">a </w:t>
            </w:r>
            <w:r>
              <w:t>neighbor to by 1000 gallons of fuel.</w:t>
            </w:r>
          </w:p>
        </w:tc>
        <w:tc>
          <w:tcPr>
            <w:tcW w:w="1690" w:type="dxa"/>
            <w:vAlign w:val="center"/>
          </w:tcPr>
          <w:p w14:paraId="77C19650" w14:textId="262841BA" w:rsidR="00F1664C" w:rsidRDefault="00D5196A" w:rsidP="00A80511">
            <w:pPr>
              <w:pStyle w:val="AnsKeyCentered"/>
            </w:pPr>
            <w:r>
              <w:t>+$250</w:t>
            </w:r>
          </w:p>
        </w:tc>
        <w:tc>
          <w:tcPr>
            <w:tcW w:w="1812" w:type="dxa"/>
            <w:vAlign w:val="center"/>
          </w:tcPr>
          <w:p w14:paraId="58B0727F" w14:textId="1C52F2EE" w:rsidR="00F1664C" w:rsidRDefault="00D5196A" w:rsidP="00A80511">
            <w:pPr>
              <w:pStyle w:val="AnsKeyCentered"/>
            </w:pPr>
            <w:r>
              <w:t>$35,200</w:t>
            </w:r>
          </w:p>
        </w:tc>
      </w:tr>
      <w:tr w:rsidR="00F1664C" w14:paraId="43DB05B4" w14:textId="77777777" w:rsidTr="00A80511">
        <w:trPr>
          <w:trHeight w:val="360"/>
        </w:trPr>
        <w:tc>
          <w:tcPr>
            <w:tcW w:w="1364" w:type="dxa"/>
            <w:vAlign w:val="center"/>
          </w:tcPr>
          <w:p w14:paraId="28F9E3CD" w14:textId="77777777" w:rsidR="00F1664C" w:rsidRDefault="00F1664C" w:rsidP="001759FB">
            <w:pPr>
              <w:pStyle w:val="RubricTitles"/>
            </w:pPr>
            <w:r>
              <w:t>Storage</w:t>
            </w:r>
          </w:p>
        </w:tc>
        <w:tc>
          <w:tcPr>
            <w:tcW w:w="5459" w:type="dxa"/>
            <w:vAlign w:val="center"/>
          </w:tcPr>
          <w:p w14:paraId="15A4EFFD" w14:textId="4DAC2968" w:rsidR="00F1664C" w:rsidRDefault="00D5196A" w:rsidP="00A80511">
            <w:pPr>
              <w:pStyle w:val="AnsKeyCentered"/>
            </w:pPr>
            <w:r>
              <w:t>Constructed large storage facility to share with others.</w:t>
            </w:r>
          </w:p>
        </w:tc>
        <w:tc>
          <w:tcPr>
            <w:tcW w:w="1690" w:type="dxa"/>
            <w:vAlign w:val="center"/>
          </w:tcPr>
          <w:p w14:paraId="73977F72" w14:textId="761B7520" w:rsidR="00F1664C" w:rsidRDefault="00D5196A" w:rsidP="00A80511">
            <w:pPr>
              <w:pStyle w:val="AnsKeyCentered"/>
            </w:pPr>
            <w:r>
              <w:t>+$1,400</w:t>
            </w:r>
          </w:p>
        </w:tc>
        <w:tc>
          <w:tcPr>
            <w:tcW w:w="1812" w:type="dxa"/>
            <w:vAlign w:val="center"/>
          </w:tcPr>
          <w:p w14:paraId="16011DA5" w14:textId="0A6560E4" w:rsidR="00F1664C" w:rsidRDefault="00D5196A" w:rsidP="00A80511">
            <w:pPr>
              <w:pStyle w:val="AnsKeyCentered"/>
            </w:pPr>
            <w:r>
              <w:t>$36,600</w:t>
            </w:r>
          </w:p>
        </w:tc>
      </w:tr>
      <w:tr w:rsidR="00F1664C" w14:paraId="553FFB0D" w14:textId="77777777" w:rsidTr="00A80511">
        <w:trPr>
          <w:trHeight w:val="360"/>
        </w:trPr>
        <w:tc>
          <w:tcPr>
            <w:tcW w:w="1364" w:type="dxa"/>
            <w:vAlign w:val="center"/>
          </w:tcPr>
          <w:p w14:paraId="44769E29" w14:textId="77777777" w:rsidR="00F1664C" w:rsidRDefault="00F1664C" w:rsidP="001759FB">
            <w:pPr>
              <w:pStyle w:val="RubricTitles"/>
            </w:pPr>
            <w:r>
              <w:t>Spray</w:t>
            </w:r>
          </w:p>
        </w:tc>
        <w:tc>
          <w:tcPr>
            <w:tcW w:w="5459" w:type="dxa"/>
            <w:vAlign w:val="center"/>
          </w:tcPr>
          <w:p w14:paraId="159E6795" w14:textId="74AE934F" w:rsidR="00F1664C" w:rsidRDefault="00D5196A" w:rsidP="00A80511">
            <w:pPr>
              <w:pStyle w:val="AnsKeyCentered"/>
            </w:pPr>
            <w:r>
              <w:t>Hired a professional applicator</w:t>
            </w:r>
          </w:p>
        </w:tc>
        <w:tc>
          <w:tcPr>
            <w:tcW w:w="1690" w:type="dxa"/>
            <w:vAlign w:val="center"/>
          </w:tcPr>
          <w:p w14:paraId="78F88D0D" w14:textId="23016E48" w:rsidR="00F1664C" w:rsidRDefault="00D5196A" w:rsidP="00A80511">
            <w:pPr>
              <w:pStyle w:val="AnsKeyCentered"/>
            </w:pPr>
            <w:r>
              <w:t>+$3,000</w:t>
            </w:r>
          </w:p>
        </w:tc>
        <w:tc>
          <w:tcPr>
            <w:tcW w:w="1812" w:type="dxa"/>
            <w:vAlign w:val="center"/>
          </w:tcPr>
          <w:p w14:paraId="72482853" w14:textId="7152BF18" w:rsidR="00F1664C" w:rsidRDefault="00D5196A" w:rsidP="00A80511">
            <w:pPr>
              <w:pStyle w:val="AnsKeyCentered"/>
            </w:pPr>
            <w:r>
              <w:t>$39,600</w:t>
            </w:r>
          </w:p>
        </w:tc>
      </w:tr>
      <w:tr w:rsidR="00F1664C" w14:paraId="61D3F540" w14:textId="77777777" w:rsidTr="00A80511">
        <w:trPr>
          <w:trHeight w:val="360"/>
        </w:trPr>
        <w:tc>
          <w:tcPr>
            <w:tcW w:w="1364" w:type="dxa"/>
            <w:vAlign w:val="center"/>
          </w:tcPr>
          <w:p w14:paraId="128F0827" w14:textId="06C642A8" w:rsidR="00F1664C" w:rsidRDefault="00A80511" w:rsidP="001759FB">
            <w:pPr>
              <w:pStyle w:val="RubricTitles"/>
            </w:pPr>
            <w:r>
              <w:t>Selling</w:t>
            </w:r>
          </w:p>
        </w:tc>
        <w:tc>
          <w:tcPr>
            <w:tcW w:w="5459" w:type="dxa"/>
            <w:vAlign w:val="center"/>
          </w:tcPr>
          <w:p w14:paraId="14387F43" w14:textId="627EC21E" w:rsidR="00F1664C" w:rsidRDefault="00D5196A" w:rsidP="00A80511">
            <w:pPr>
              <w:pStyle w:val="AnsKeyCentered"/>
            </w:pPr>
            <w:r>
              <w:t>Worked with marketing business that had local and international connections</w:t>
            </w:r>
          </w:p>
        </w:tc>
        <w:tc>
          <w:tcPr>
            <w:tcW w:w="1690" w:type="dxa"/>
            <w:vAlign w:val="center"/>
          </w:tcPr>
          <w:p w14:paraId="5676DE91" w14:textId="570E5479" w:rsidR="00F1664C" w:rsidRDefault="00D5196A" w:rsidP="00A80511">
            <w:pPr>
              <w:pStyle w:val="AnsKeyCentered"/>
            </w:pPr>
            <w:r>
              <w:t>+$5,000</w:t>
            </w:r>
          </w:p>
        </w:tc>
        <w:tc>
          <w:tcPr>
            <w:tcW w:w="1812" w:type="dxa"/>
            <w:vAlign w:val="center"/>
          </w:tcPr>
          <w:p w14:paraId="2945477B" w14:textId="39C454A1" w:rsidR="00F1664C" w:rsidRDefault="00A80511" w:rsidP="00A80511">
            <w:pPr>
              <w:pStyle w:val="AnsKeyCentered"/>
            </w:pPr>
            <w:r>
              <w:t>$44,600</w:t>
            </w:r>
          </w:p>
        </w:tc>
      </w:tr>
    </w:tbl>
    <w:p w14:paraId="040C8922" w14:textId="6FF59565" w:rsidR="00F1664C" w:rsidRDefault="00F1664C" w:rsidP="00F1664C"/>
    <w:p w14:paraId="57F2A160" w14:textId="5086B22E" w:rsidR="00806C37" w:rsidRDefault="00000000" w:rsidP="00806C37">
      <w:pPr>
        <w:pStyle w:val="TitleHyperlink"/>
      </w:pPr>
      <w:hyperlink r:id="rId25" w:history="1">
        <w:r w:rsidR="00452963" w:rsidRPr="00A7202B">
          <w:rPr>
            <w:rStyle w:val="Hyperlink"/>
          </w:rPr>
          <w:t>Task 1.2</w:t>
        </w:r>
        <w:r w:rsidR="00FD042B" w:rsidRPr="00A7202B">
          <w:rPr>
            <w:rStyle w:val="Hyperlink"/>
          </w:rPr>
          <w:t xml:space="preserve"> Coop </w:t>
        </w:r>
        <w:r w:rsidR="00553EB7" w:rsidRPr="00A7202B">
          <w:rPr>
            <w:rStyle w:val="Hyperlink"/>
          </w:rPr>
          <w:t>Detective</w:t>
        </w:r>
        <w:r w:rsidR="001A0B02" w:rsidRPr="00A7202B">
          <w:rPr>
            <w:rStyle w:val="Hyperlink"/>
          </w:rPr>
          <w:t>s</w:t>
        </w:r>
      </w:hyperlink>
    </w:p>
    <w:p w14:paraId="1225B36C" w14:textId="270F74CF" w:rsidR="003F384D" w:rsidRDefault="00921DE2" w:rsidP="003F384D">
      <w:pPr>
        <w:pStyle w:val="ActivityBody"/>
      </w:pPr>
      <w:r>
        <w:t>Students work in pairs to identify the structure of various businesses and in groups to identify cooperatives in their local community.</w:t>
      </w:r>
    </w:p>
    <w:p w14:paraId="4B60FE04" w14:textId="77777777" w:rsidR="003F384D" w:rsidRDefault="003F384D" w:rsidP="003F384D"/>
    <w:p w14:paraId="62FDB9BD" w14:textId="19E06261" w:rsidR="003F384D" w:rsidRDefault="003F384D" w:rsidP="003F384D">
      <w:pPr>
        <w:pStyle w:val="ActivityBodyItalicandBold"/>
      </w:pPr>
      <w:r>
        <w:t>Teacher Preparation</w:t>
      </w:r>
    </w:p>
    <w:p w14:paraId="67B153F2" w14:textId="6D79CE03" w:rsidR="00921DE2" w:rsidRDefault="00921DE2" w:rsidP="00921DE2">
      <w:pPr>
        <w:pStyle w:val="ActivityBody"/>
      </w:pPr>
      <w:r>
        <w:t xml:space="preserve">In Table </w:t>
      </w:r>
      <w:r w:rsidR="00F1664C">
        <w:t>3</w:t>
      </w:r>
      <w:r>
        <w:t xml:space="preserve">, list businesses located in your area and determine the structure for each. </w:t>
      </w:r>
      <w:r w:rsidR="006510AF">
        <w:t xml:space="preserve">Use the </w:t>
      </w:r>
      <w:r w:rsidR="006510AF" w:rsidRPr="006510AF">
        <w:rPr>
          <w:bCs/>
        </w:rPr>
        <w:t>cooperative locator tool</w:t>
      </w:r>
      <w:r w:rsidR="00997D4E">
        <w:rPr>
          <w:bCs/>
        </w:rPr>
        <w:t>s</w:t>
      </w:r>
      <w:r w:rsidR="006510AF">
        <w:t xml:space="preserve"> at </w:t>
      </w:r>
      <w:hyperlink r:id="rId26" w:history="1">
        <w:r w:rsidR="006510AF">
          <w:rPr>
            <w:rStyle w:val="Hyperlink"/>
          </w:rPr>
          <w:t>https://cooperativesforabetterworld.coop/learn-about-co-ops/co-op-locator/</w:t>
        </w:r>
      </w:hyperlink>
      <w:r w:rsidR="006510AF">
        <w:t xml:space="preserve"> </w:t>
      </w:r>
      <w:r w:rsidR="00997D4E">
        <w:t xml:space="preserve">and </w:t>
      </w:r>
      <w:hyperlink r:id="rId27" w:tgtFrame="_blank" w:history="1">
        <w:r w:rsidR="00997D4E">
          <w:rPr>
            <w:rStyle w:val="Hyperlink"/>
          </w:rPr>
          <w:t>https://www.naae.org/MyLocalCooperative/local_cooperative.cfm</w:t>
        </w:r>
      </w:hyperlink>
      <w:r w:rsidR="00997D4E">
        <w:t xml:space="preserve"> </w:t>
      </w:r>
      <w:r w:rsidR="006510AF">
        <w:t xml:space="preserve">to help find cooperatives in your area. </w:t>
      </w:r>
      <w:r>
        <w:t xml:space="preserve">Consider asking advisory committee members or other program supporters to share their business structures with you. Brainstorm a list of agricultural stores, suppliers, </w:t>
      </w:r>
      <w:r w:rsidR="001A0B02">
        <w:t xml:space="preserve">processors, </w:t>
      </w:r>
      <w:r>
        <w:t>warehouses, cooperatives, and farms or ranches that operate within the community. Businesses may be related to any of the agricultural systems listed below. Five of the fifteen businesses will need to be cooperatives.</w:t>
      </w:r>
    </w:p>
    <w:p w14:paraId="18EE4701" w14:textId="77777777" w:rsidR="00921DE2" w:rsidRDefault="00921DE2" w:rsidP="00921DE2">
      <w:pPr>
        <w:pStyle w:val="Activitybullet"/>
      </w:pPr>
      <w:r w:rsidRPr="005B0AD7">
        <w:rPr>
          <w:rStyle w:val="ActivityBodyBoldChar"/>
        </w:rPr>
        <w:t>Agribusiness</w:t>
      </w:r>
      <w:r>
        <w:t xml:space="preserve"> (lenders, accountants, marketing, law firms)</w:t>
      </w:r>
    </w:p>
    <w:p w14:paraId="0826B960" w14:textId="77777777" w:rsidR="00921DE2" w:rsidRDefault="00921DE2" w:rsidP="00921DE2">
      <w:pPr>
        <w:pStyle w:val="Activitybullet"/>
      </w:pPr>
      <w:r w:rsidRPr="005B0AD7">
        <w:rPr>
          <w:rStyle w:val="ActivityBodyBoldChar"/>
        </w:rPr>
        <w:t>Animal</w:t>
      </w:r>
      <w:r>
        <w:t xml:space="preserve"> (feed suppliers, veterinarians, seedstock production)</w:t>
      </w:r>
    </w:p>
    <w:p w14:paraId="50A23A57" w14:textId="77777777" w:rsidR="00921DE2" w:rsidRDefault="00921DE2" w:rsidP="00921DE2">
      <w:pPr>
        <w:pStyle w:val="Activitybullet"/>
      </w:pPr>
      <w:r w:rsidRPr="005B0AD7">
        <w:rPr>
          <w:rStyle w:val="ActivityBodyBoldChar"/>
        </w:rPr>
        <w:t>Biotechnology</w:t>
      </w:r>
      <w:r>
        <w:t xml:space="preserve"> (laboratories, genetics, biofuels)</w:t>
      </w:r>
    </w:p>
    <w:p w14:paraId="7AA50AB9" w14:textId="77777777" w:rsidR="00921DE2" w:rsidRDefault="00921DE2" w:rsidP="00921DE2">
      <w:pPr>
        <w:pStyle w:val="Activitybullet"/>
      </w:pPr>
      <w:r w:rsidRPr="005B0AD7">
        <w:rPr>
          <w:rStyle w:val="ActivityBodyBoldChar"/>
        </w:rPr>
        <w:t>Environmental services</w:t>
      </w:r>
      <w:r>
        <w:t xml:space="preserve"> (meteorology, ecology, waste management)</w:t>
      </w:r>
    </w:p>
    <w:p w14:paraId="2899435C" w14:textId="77777777" w:rsidR="00921DE2" w:rsidRDefault="00921DE2" w:rsidP="00921DE2">
      <w:pPr>
        <w:pStyle w:val="Activitybullet"/>
      </w:pPr>
      <w:r w:rsidRPr="005B0AD7">
        <w:rPr>
          <w:rStyle w:val="ActivityBodyBoldChar"/>
        </w:rPr>
        <w:t>Food products and processing</w:t>
      </w:r>
      <w:r>
        <w:t xml:space="preserve"> (processors, storage, grocery)</w:t>
      </w:r>
    </w:p>
    <w:p w14:paraId="1AB9E67C" w14:textId="77777777" w:rsidR="00921DE2" w:rsidRDefault="00921DE2" w:rsidP="00921DE2">
      <w:pPr>
        <w:pStyle w:val="Activitybullet"/>
      </w:pPr>
      <w:r w:rsidRPr="005B0AD7">
        <w:rPr>
          <w:rStyle w:val="ActivityBodyBoldChar"/>
        </w:rPr>
        <w:t>Natural resources</w:t>
      </w:r>
      <w:r>
        <w:t xml:space="preserve"> (hunting guides, conservation, soil science, forestry, minerals)</w:t>
      </w:r>
    </w:p>
    <w:p w14:paraId="68CBD027" w14:textId="39D0F9F1" w:rsidR="00921DE2" w:rsidRDefault="00921DE2" w:rsidP="00921DE2">
      <w:pPr>
        <w:pStyle w:val="Activitybullet"/>
      </w:pPr>
      <w:r w:rsidRPr="005B0AD7">
        <w:rPr>
          <w:rStyle w:val="ActivityBodyBoldChar"/>
        </w:rPr>
        <w:t>Plant</w:t>
      </w:r>
      <w:r>
        <w:t xml:space="preserve"> (seed suppliers, crop input suppliers, agronomists</w:t>
      </w:r>
      <w:r w:rsidR="001A0B02">
        <w:t>, community</w:t>
      </w:r>
      <w:r w:rsidR="00E8270A">
        <w:t>-</w:t>
      </w:r>
      <w:r w:rsidR="001A0B02">
        <w:t>supported agriculture</w:t>
      </w:r>
      <w:r>
        <w:t>)</w:t>
      </w:r>
    </w:p>
    <w:p w14:paraId="6DFD4F57" w14:textId="51AE6A20" w:rsidR="00921DE2" w:rsidRDefault="00921DE2" w:rsidP="00921DE2">
      <w:pPr>
        <w:pStyle w:val="Activitybullet"/>
      </w:pPr>
      <w:r w:rsidRPr="005B0AD7">
        <w:rPr>
          <w:rStyle w:val="ActivityBodyBoldChar"/>
        </w:rPr>
        <w:t>Power, structural, and technical</w:t>
      </w:r>
      <w:r>
        <w:t xml:space="preserve"> (construction, engineering, repair, maintenance</w:t>
      </w:r>
      <w:r w:rsidR="001A0B02">
        <w:t>, electricity</w:t>
      </w:r>
      <w:r>
        <w:t>)</w:t>
      </w:r>
    </w:p>
    <w:p w14:paraId="29D9C161" w14:textId="77777777" w:rsidR="00921DE2" w:rsidRPr="00BE3C05" w:rsidRDefault="00921DE2" w:rsidP="00921DE2"/>
    <w:p w14:paraId="21DC7AFC" w14:textId="470A356A" w:rsidR="00921DE2" w:rsidRDefault="00921DE2" w:rsidP="00921DE2">
      <w:pPr>
        <w:pStyle w:val="ActivityBody"/>
      </w:pPr>
      <w:r>
        <w:t>When the list is complete, prepare a list of three unique businesses for each group of four students. Each list will need to have one cooperative.</w:t>
      </w:r>
    </w:p>
    <w:p w14:paraId="2266D9BC" w14:textId="77777777" w:rsidR="00921DE2" w:rsidRDefault="00921DE2" w:rsidP="00921DE2"/>
    <w:tbl>
      <w:tblPr>
        <w:tblStyle w:val="TableGrid"/>
        <w:tblW w:w="10440" w:type="dxa"/>
        <w:tblInd w:w="475" w:type="dxa"/>
        <w:tblLook w:val="04A0" w:firstRow="1" w:lastRow="0" w:firstColumn="1" w:lastColumn="0" w:noHBand="0" w:noVBand="1"/>
      </w:tblPr>
      <w:tblGrid>
        <w:gridCol w:w="2969"/>
        <w:gridCol w:w="4597"/>
        <w:gridCol w:w="2874"/>
      </w:tblGrid>
      <w:tr w:rsidR="00921DE2" w14:paraId="63C20E33" w14:textId="77777777" w:rsidTr="00921DE2">
        <w:tc>
          <w:tcPr>
            <w:tcW w:w="10790" w:type="dxa"/>
            <w:gridSpan w:val="3"/>
            <w:tcBorders>
              <w:top w:val="nil"/>
              <w:left w:val="nil"/>
              <w:bottom w:val="single" w:sz="4" w:space="0" w:color="auto"/>
              <w:right w:val="nil"/>
            </w:tcBorders>
          </w:tcPr>
          <w:p w14:paraId="5EBBC003" w14:textId="58216BEB" w:rsidR="00921DE2" w:rsidRPr="005B0AD7" w:rsidRDefault="00921DE2" w:rsidP="00921DE2">
            <w:pPr>
              <w:rPr>
                <w:rStyle w:val="KeyTerm"/>
              </w:rPr>
            </w:pPr>
            <w:r w:rsidRPr="005B0AD7">
              <w:rPr>
                <w:rStyle w:val="KeyTerm"/>
              </w:rPr>
              <w:t xml:space="preserve">Table </w:t>
            </w:r>
            <w:r w:rsidR="00F1664C">
              <w:rPr>
                <w:rStyle w:val="KeyTerm"/>
              </w:rPr>
              <w:t>3</w:t>
            </w:r>
            <w:r w:rsidRPr="005B0AD7">
              <w:rPr>
                <w:rStyle w:val="KeyTerm"/>
              </w:rPr>
              <w:t xml:space="preserve">. </w:t>
            </w:r>
            <w:r w:rsidRPr="005B0AD7">
              <w:rPr>
                <w:rStyle w:val="KeyTermItalic"/>
              </w:rPr>
              <w:t>Local Businesses</w:t>
            </w:r>
          </w:p>
        </w:tc>
      </w:tr>
      <w:tr w:rsidR="00921DE2" w14:paraId="7A62EC46" w14:textId="77777777" w:rsidTr="00921DE2">
        <w:tc>
          <w:tcPr>
            <w:tcW w:w="3060" w:type="dxa"/>
            <w:tcBorders>
              <w:top w:val="single" w:sz="4" w:space="0" w:color="auto"/>
            </w:tcBorders>
            <w:shd w:val="clear" w:color="auto" w:fill="F2F2F2" w:themeFill="background1" w:themeFillShade="F2"/>
            <w:vAlign w:val="center"/>
          </w:tcPr>
          <w:p w14:paraId="26A7B5F0" w14:textId="77777777" w:rsidR="00921DE2" w:rsidRDefault="00921DE2" w:rsidP="00921DE2">
            <w:pPr>
              <w:pStyle w:val="RubricHeadings"/>
            </w:pPr>
            <w:r>
              <w:t>Business</w:t>
            </w:r>
          </w:p>
        </w:tc>
        <w:tc>
          <w:tcPr>
            <w:tcW w:w="4770" w:type="dxa"/>
            <w:tcBorders>
              <w:top w:val="single" w:sz="4" w:space="0" w:color="auto"/>
            </w:tcBorders>
            <w:shd w:val="clear" w:color="auto" w:fill="F2F2F2" w:themeFill="background1" w:themeFillShade="F2"/>
            <w:vAlign w:val="center"/>
          </w:tcPr>
          <w:p w14:paraId="0AFB71E3" w14:textId="77777777" w:rsidR="00921DE2" w:rsidRDefault="00921DE2" w:rsidP="00921DE2">
            <w:pPr>
              <w:pStyle w:val="RubricHeadings"/>
            </w:pPr>
            <w:r>
              <w:t>Owner(s), Decision-Maker(s) and Profit</w:t>
            </w:r>
          </w:p>
        </w:tc>
        <w:tc>
          <w:tcPr>
            <w:tcW w:w="2960" w:type="dxa"/>
            <w:tcBorders>
              <w:top w:val="single" w:sz="4" w:space="0" w:color="auto"/>
            </w:tcBorders>
            <w:shd w:val="clear" w:color="auto" w:fill="F2F2F2" w:themeFill="background1" w:themeFillShade="F2"/>
            <w:vAlign w:val="center"/>
          </w:tcPr>
          <w:p w14:paraId="6B4CBFB1" w14:textId="77777777" w:rsidR="00921DE2" w:rsidRDefault="00921DE2" w:rsidP="00921DE2">
            <w:pPr>
              <w:pStyle w:val="RubricHeadings"/>
            </w:pPr>
            <w:r>
              <w:t>Likely Business Structure</w:t>
            </w:r>
          </w:p>
        </w:tc>
      </w:tr>
      <w:tr w:rsidR="00921DE2" w14:paraId="432D628F" w14:textId="77777777" w:rsidTr="00921DE2">
        <w:tc>
          <w:tcPr>
            <w:tcW w:w="3060" w:type="dxa"/>
          </w:tcPr>
          <w:p w14:paraId="400F26C0" w14:textId="77777777" w:rsidR="00921DE2" w:rsidRPr="00E56F8F" w:rsidRDefault="00921DE2" w:rsidP="00921DE2">
            <w:pPr>
              <w:pStyle w:val="ConceptStdNumber"/>
              <w:numPr>
                <w:ilvl w:val="0"/>
                <w:numId w:val="27"/>
              </w:numPr>
              <w:tabs>
                <w:tab w:val="left" w:pos="195"/>
              </w:tabs>
              <w:ind w:left="165" w:hanging="180"/>
            </w:pPr>
          </w:p>
        </w:tc>
        <w:tc>
          <w:tcPr>
            <w:tcW w:w="4770" w:type="dxa"/>
          </w:tcPr>
          <w:p w14:paraId="204E6E31" w14:textId="77777777" w:rsidR="00921DE2" w:rsidRDefault="00921DE2" w:rsidP="00921DE2"/>
        </w:tc>
        <w:tc>
          <w:tcPr>
            <w:tcW w:w="2960" w:type="dxa"/>
          </w:tcPr>
          <w:p w14:paraId="7BE60A7D" w14:textId="77777777" w:rsidR="00921DE2" w:rsidRDefault="00921DE2" w:rsidP="00921DE2"/>
        </w:tc>
      </w:tr>
      <w:tr w:rsidR="00921DE2" w14:paraId="2BEBBD6E" w14:textId="77777777" w:rsidTr="00921DE2">
        <w:tc>
          <w:tcPr>
            <w:tcW w:w="3060" w:type="dxa"/>
          </w:tcPr>
          <w:p w14:paraId="3F2AD93F" w14:textId="77777777" w:rsidR="00921DE2" w:rsidRDefault="00921DE2" w:rsidP="00921DE2">
            <w:pPr>
              <w:pStyle w:val="ConceptStdNumber"/>
            </w:pPr>
          </w:p>
        </w:tc>
        <w:tc>
          <w:tcPr>
            <w:tcW w:w="4770" w:type="dxa"/>
          </w:tcPr>
          <w:p w14:paraId="69DD22CC" w14:textId="77777777" w:rsidR="00921DE2" w:rsidRDefault="00921DE2" w:rsidP="00921DE2"/>
        </w:tc>
        <w:tc>
          <w:tcPr>
            <w:tcW w:w="2960" w:type="dxa"/>
          </w:tcPr>
          <w:p w14:paraId="638CCEF0" w14:textId="77777777" w:rsidR="00921DE2" w:rsidRDefault="00921DE2" w:rsidP="00921DE2"/>
        </w:tc>
      </w:tr>
      <w:tr w:rsidR="00921DE2" w14:paraId="162707BF" w14:textId="77777777" w:rsidTr="00921DE2">
        <w:tc>
          <w:tcPr>
            <w:tcW w:w="3060" w:type="dxa"/>
          </w:tcPr>
          <w:p w14:paraId="0DCF028D" w14:textId="77777777" w:rsidR="00921DE2" w:rsidRDefault="00921DE2" w:rsidP="00921DE2">
            <w:pPr>
              <w:pStyle w:val="ConceptStdNumber"/>
            </w:pPr>
          </w:p>
        </w:tc>
        <w:tc>
          <w:tcPr>
            <w:tcW w:w="4770" w:type="dxa"/>
          </w:tcPr>
          <w:p w14:paraId="59A189AD" w14:textId="77777777" w:rsidR="00921DE2" w:rsidRDefault="00921DE2" w:rsidP="00921DE2"/>
        </w:tc>
        <w:tc>
          <w:tcPr>
            <w:tcW w:w="2960" w:type="dxa"/>
          </w:tcPr>
          <w:p w14:paraId="252BA35E" w14:textId="77777777" w:rsidR="00921DE2" w:rsidRDefault="00921DE2" w:rsidP="00921DE2"/>
        </w:tc>
      </w:tr>
      <w:tr w:rsidR="00921DE2" w14:paraId="411C1D61" w14:textId="77777777" w:rsidTr="00921DE2">
        <w:tc>
          <w:tcPr>
            <w:tcW w:w="3060" w:type="dxa"/>
          </w:tcPr>
          <w:p w14:paraId="7260DF82" w14:textId="77777777" w:rsidR="00921DE2" w:rsidRDefault="00921DE2" w:rsidP="00921DE2">
            <w:pPr>
              <w:pStyle w:val="ConceptStdNumber"/>
            </w:pPr>
          </w:p>
        </w:tc>
        <w:tc>
          <w:tcPr>
            <w:tcW w:w="4770" w:type="dxa"/>
          </w:tcPr>
          <w:p w14:paraId="096B761E" w14:textId="77777777" w:rsidR="00921DE2" w:rsidRDefault="00921DE2" w:rsidP="00921DE2"/>
        </w:tc>
        <w:tc>
          <w:tcPr>
            <w:tcW w:w="2960" w:type="dxa"/>
          </w:tcPr>
          <w:p w14:paraId="7A9F01FC" w14:textId="77777777" w:rsidR="00921DE2" w:rsidRDefault="00921DE2" w:rsidP="00921DE2"/>
        </w:tc>
      </w:tr>
      <w:tr w:rsidR="00921DE2" w14:paraId="6DD0CFFD" w14:textId="77777777" w:rsidTr="00921DE2">
        <w:tc>
          <w:tcPr>
            <w:tcW w:w="3060" w:type="dxa"/>
          </w:tcPr>
          <w:p w14:paraId="6E9FDD64" w14:textId="77777777" w:rsidR="00921DE2" w:rsidRDefault="00921DE2" w:rsidP="00921DE2">
            <w:pPr>
              <w:pStyle w:val="ConceptStdNumber"/>
            </w:pPr>
          </w:p>
        </w:tc>
        <w:tc>
          <w:tcPr>
            <w:tcW w:w="4770" w:type="dxa"/>
          </w:tcPr>
          <w:p w14:paraId="05FD264A" w14:textId="77777777" w:rsidR="00921DE2" w:rsidRDefault="00921DE2" w:rsidP="00921DE2"/>
        </w:tc>
        <w:tc>
          <w:tcPr>
            <w:tcW w:w="2960" w:type="dxa"/>
          </w:tcPr>
          <w:p w14:paraId="5BB29A28" w14:textId="77777777" w:rsidR="00921DE2" w:rsidRDefault="00921DE2" w:rsidP="00921DE2"/>
        </w:tc>
      </w:tr>
      <w:tr w:rsidR="00921DE2" w14:paraId="0BFE21B2" w14:textId="77777777" w:rsidTr="00921DE2">
        <w:tc>
          <w:tcPr>
            <w:tcW w:w="3060" w:type="dxa"/>
          </w:tcPr>
          <w:p w14:paraId="7EC8067B" w14:textId="77777777" w:rsidR="00921DE2" w:rsidRDefault="00921DE2" w:rsidP="00921DE2">
            <w:pPr>
              <w:pStyle w:val="ConceptStdNumber"/>
            </w:pPr>
          </w:p>
        </w:tc>
        <w:tc>
          <w:tcPr>
            <w:tcW w:w="4770" w:type="dxa"/>
          </w:tcPr>
          <w:p w14:paraId="5AAD9A56" w14:textId="77777777" w:rsidR="00921DE2" w:rsidRDefault="00921DE2" w:rsidP="00921DE2"/>
        </w:tc>
        <w:tc>
          <w:tcPr>
            <w:tcW w:w="2960" w:type="dxa"/>
          </w:tcPr>
          <w:p w14:paraId="5106C69C" w14:textId="77777777" w:rsidR="00921DE2" w:rsidRDefault="00921DE2" w:rsidP="00921DE2"/>
        </w:tc>
      </w:tr>
      <w:tr w:rsidR="00921DE2" w14:paraId="6BD38824" w14:textId="77777777" w:rsidTr="00921DE2">
        <w:tc>
          <w:tcPr>
            <w:tcW w:w="3060" w:type="dxa"/>
          </w:tcPr>
          <w:p w14:paraId="2F5F6708" w14:textId="77777777" w:rsidR="00921DE2" w:rsidRDefault="00921DE2" w:rsidP="00921DE2">
            <w:pPr>
              <w:pStyle w:val="ConceptStdNumber"/>
            </w:pPr>
          </w:p>
        </w:tc>
        <w:tc>
          <w:tcPr>
            <w:tcW w:w="4770" w:type="dxa"/>
          </w:tcPr>
          <w:p w14:paraId="7A006EAD" w14:textId="77777777" w:rsidR="00921DE2" w:rsidRDefault="00921DE2" w:rsidP="00921DE2"/>
        </w:tc>
        <w:tc>
          <w:tcPr>
            <w:tcW w:w="2960" w:type="dxa"/>
          </w:tcPr>
          <w:p w14:paraId="7DA2DBB4" w14:textId="77777777" w:rsidR="00921DE2" w:rsidRDefault="00921DE2" w:rsidP="00921DE2"/>
        </w:tc>
      </w:tr>
      <w:tr w:rsidR="00921DE2" w14:paraId="2CC9A8AC" w14:textId="77777777" w:rsidTr="00921DE2">
        <w:tc>
          <w:tcPr>
            <w:tcW w:w="3060" w:type="dxa"/>
          </w:tcPr>
          <w:p w14:paraId="2D1AC1BE" w14:textId="77777777" w:rsidR="00921DE2" w:rsidRDefault="00921DE2" w:rsidP="00921DE2">
            <w:pPr>
              <w:pStyle w:val="ConceptStdNumber"/>
            </w:pPr>
          </w:p>
        </w:tc>
        <w:tc>
          <w:tcPr>
            <w:tcW w:w="4770" w:type="dxa"/>
          </w:tcPr>
          <w:p w14:paraId="768768D1" w14:textId="77777777" w:rsidR="00921DE2" w:rsidRDefault="00921DE2" w:rsidP="00921DE2"/>
        </w:tc>
        <w:tc>
          <w:tcPr>
            <w:tcW w:w="2960" w:type="dxa"/>
          </w:tcPr>
          <w:p w14:paraId="43CD0F1D" w14:textId="77777777" w:rsidR="00921DE2" w:rsidRDefault="00921DE2" w:rsidP="00921DE2"/>
        </w:tc>
      </w:tr>
      <w:tr w:rsidR="00921DE2" w14:paraId="5222F64F" w14:textId="77777777" w:rsidTr="00921DE2">
        <w:tc>
          <w:tcPr>
            <w:tcW w:w="3060" w:type="dxa"/>
          </w:tcPr>
          <w:p w14:paraId="4F589FDB" w14:textId="77777777" w:rsidR="00921DE2" w:rsidRDefault="00921DE2" w:rsidP="00921DE2">
            <w:pPr>
              <w:pStyle w:val="ConceptStdNumber"/>
            </w:pPr>
          </w:p>
        </w:tc>
        <w:tc>
          <w:tcPr>
            <w:tcW w:w="4770" w:type="dxa"/>
          </w:tcPr>
          <w:p w14:paraId="15F97871" w14:textId="77777777" w:rsidR="00921DE2" w:rsidRDefault="00921DE2" w:rsidP="00921DE2"/>
        </w:tc>
        <w:tc>
          <w:tcPr>
            <w:tcW w:w="2960" w:type="dxa"/>
          </w:tcPr>
          <w:p w14:paraId="1E8E3F66" w14:textId="77777777" w:rsidR="00921DE2" w:rsidRDefault="00921DE2" w:rsidP="00921DE2"/>
        </w:tc>
      </w:tr>
      <w:tr w:rsidR="00921DE2" w14:paraId="0ABC44E8" w14:textId="77777777" w:rsidTr="00921DE2">
        <w:tc>
          <w:tcPr>
            <w:tcW w:w="3060" w:type="dxa"/>
          </w:tcPr>
          <w:p w14:paraId="22500EC4" w14:textId="77777777" w:rsidR="00921DE2" w:rsidRDefault="00921DE2" w:rsidP="00921DE2">
            <w:pPr>
              <w:pStyle w:val="ConceptStdNumber"/>
            </w:pPr>
          </w:p>
        </w:tc>
        <w:tc>
          <w:tcPr>
            <w:tcW w:w="4770" w:type="dxa"/>
          </w:tcPr>
          <w:p w14:paraId="7453356A" w14:textId="77777777" w:rsidR="00921DE2" w:rsidRDefault="00921DE2" w:rsidP="00921DE2"/>
        </w:tc>
        <w:tc>
          <w:tcPr>
            <w:tcW w:w="2960" w:type="dxa"/>
          </w:tcPr>
          <w:p w14:paraId="373516E6" w14:textId="77777777" w:rsidR="00921DE2" w:rsidRDefault="00921DE2" w:rsidP="00921DE2"/>
        </w:tc>
      </w:tr>
      <w:tr w:rsidR="00921DE2" w14:paraId="1F2FDB5E" w14:textId="77777777" w:rsidTr="00921DE2">
        <w:tc>
          <w:tcPr>
            <w:tcW w:w="3060" w:type="dxa"/>
          </w:tcPr>
          <w:p w14:paraId="73AC3977" w14:textId="77777777" w:rsidR="00921DE2" w:rsidRDefault="00921DE2" w:rsidP="00921DE2">
            <w:pPr>
              <w:pStyle w:val="ConceptStdNumber"/>
            </w:pPr>
          </w:p>
        </w:tc>
        <w:tc>
          <w:tcPr>
            <w:tcW w:w="4770" w:type="dxa"/>
          </w:tcPr>
          <w:p w14:paraId="31258B7C" w14:textId="77777777" w:rsidR="00921DE2" w:rsidRDefault="00921DE2" w:rsidP="00921DE2"/>
        </w:tc>
        <w:tc>
          <w:tcPr>
            <w:tcW w:w="2960" w:type="dxa"/>
          </w:tcPr>
          <w:p w14:paraId="0864D444" w14:textId="77777777" w:rsidR="00921DE2" w:rsidRDefault="00921DE2" w:rsidP="00921DE2"/>
        </w:tc>
      </w:tr>
      <w:tr w:rsidR="00921DE2" w14:paraId="5C2B8227" w14:textId="77777777" w:rsidTr="00921DE2">
        <w:tc>
          <w:tcPr>
            <w:tcW w:w="3060" w:type="dxa"/>
          </w:tcPr>
          <w:p w14:paraId="09FF7480" w14:textId="77777777" w:rsidR="00921DE2" w:rsidRDefault="00921DE2" w:rsidP="00921DE2">
            <w:pPr>
              <w:pStyle w:val="ConceptStdNumber"/>
            </w:pPr>
          </w:p>
        </w:tc>
        <w:tc>
          <w:tcPr>
            <w:tcW w:w="4770" w:type="dxa"/>
          </w:tcPr>
          <w:p w14:paraId="282513B0" w14:textId="77777777" w:rsidR="00921DE2" w:rsidRDefault="00921DE2" w:rsidP="00921DE2"/>
        </w:tc>
        <w:tc>
          <w:tcPr>
            <w:tcW w:w="2960" w:type="dxa"/>
          </w:tcPr>
          <w:p w14:paraId="317121D4" w14:textId="77777777" w:rsidR="00921DE2" w:rsidRDefault="00921DE2" w:rsidP="00921DE2"/>
        </w:tc>
      </w:tr>
      <w:tr w:rsidR="00921DE2" w14:paraId="7B0319EC" w14:textId="77777777" w:rsidTr="00921DE2">
        <w:tc>
          <w:tcPr>
            <w:tcW w:w="3060" w:type="dxa"/>
          </w:tcPr>
          <w:p w14:paraId="0C2CFE98" w14:textId="77777777" w:rsidR="00921DE2" w:rsidRDefault="00921DE2" w:rsidP="00921DE2">
            <w:pPr>
              <w:pStyle w:val="ConceptStdNumber"/>
            </w:pPr>
          </w:p>
        </w:tc>
        <w:tc>
          <w:tcPr>
            <w:tcW w:w="4770" w:type="dxa"/>
          </w:tcPr>
          <w:p w14:paraId="352FBA54" w14:textId="77777777" w:rsidR="00921DE2" w:rsidRDefault="00921DE2" w:rsidP="00921DE2"/>
        </w:tc>
        <w:tc>
          <w:tcPr>
            <w:tcW w:w="2960" w:type="dxa"/>
          </w:tcPr>
          <w:p w14:paraId="030BE955" w14:textId="77777777" w:rsidR="00921DE2" w:rsidRDefault="00921DE2" w:rsidP="00921DE2"/>
        </w:tc>
      </w:tr>
      <w:tr w:rsidR="00921DE2" w14:paraId="7F14A8EE" w14:textId="77777777" w:rsidTr="00921DE2">
        <w:tc>
          <w:tcPr>
            <w:tcW w:w="3060" w:type="dxa"/>
          </w:tcPr>
          <w:p w14:paraId="41066DD8" w14:textId="77777777" w:rsidR="00921DE2" w:rsidRDefault="00921DE2" w:rsidP="00921DE2">
            <w:pPr>
              <w:pStyle w:val="ConceptStdNumber"/>
            </w:pPr>
          </w:p>
        </w:tc>
        <w:tc>
          <w:tcPr>
            <w:tcW w:w="4770" w:type="dxa"/>
          </w:tcPr>
          <w:p w14:paraId="2EB0D2A8" w14:textId="77777777" w:rsidR="00921DE2" w:rsidRDefault="00921DE2" w:rsidP="00921DE2"/>
        </w:tc>
        <w:tc>
          <w:tcPr>
            <w:tcW w:w="2960" w:type="dxa"/>
          </w:tcPr>
          <w:p w14:paraId="508E530B" w14:textId="77777777" w:rsidR="00921DE2" w:rsidRDefault="00921DE2" w:rsidP="00921DE2"/>
        </w:tc>
      </w:tr>
      <w:tr w:rsidR="00921DE2" w14:paraId="1B34FF86" w14:textId="77777777" w:rsidTr="00921DE2">
        <w:tc>
          <w:tcPr>
            <w:tcW w:w="3060" w:type="dxa"/>
          </w:tcPr>
          <w:p w14:paraId="56A1ADCB" w14:textId="77777777" w:rsidR="00921DE2" w:rsidRDefault="00921DE2" w:rsidP="00921DE2">
            <w:pPr>
              <w:pStyle w:val="ConceptStdNumber"/>
            </w:pPr>
          </w:p>
        </w:tc>
        <w:tc>
          <w:tcPr>
            <w:tcW w:w="4770" w:type="dxa"/>
          </w:tcPr>
          <w:p w14:paraId="13951DFD" w14:textId="77777777" w:rsidR="00921DE2" w:rsidRDefault="00921DE2" w:rsidP="00921DE2"/>
        </w:tc>
        <w:tc>
          <w:tcPr>
            <w:tcW w:w="2960" w:type="dxa"/>
          </w:tcPr>
          <w:p w14:paraId="5AAC3333" w14:textId="77777777" w:rsidR="00921DE2" w:rsidRDefault="00921DE2" w:rsidP="00921DE2"/>
        </w:tc>
      </w:tr>
    </w:tbl>
    <w:p w14:paraId="5B3B82E8" w14:textId="77777777" w:rsidR="00921DE2" w:rsidRPr="00225040" w:rsidRDefault="00921DE2" w:rsidP="00921DE2"/>
    <w:p w14:paraId="1519E636" w14:textId="77777777" w:rsidR="00921DE2" w:rsidRDefault="00921DE2" w:rsidP="00921DE2">
      <w:pPr>
        <w:pStyle w:val="ActivityBody"/>
      </w:pPr>
      <w:r>
        <w:t>Gather five sheets of poster paper and a marker. Write each business structure on one sheet of poster paper with a marker. Hang the five sheets around the classroom.</w:t>
      </w:r>
    </w:p>
    <w:p w14:paraId="04B324E1" w14:textId="77777777" w:rsidR="003F384D" w:rsidRDefault="003F384D" w:rsidP="003F384D"/>
    <w:p w14:paraId="679A917F" w14:textId="77777777" w:rsidR="003F384D" w:rsidRDefault="003F384D" w:rsidP="003F384D">
      <w:pPr>
        <w:pStyle w:val="ActivityBodyItalicandBold"/>
      </w:pPr>
      <w:r>
        <w:t>Student Performance</w:t>
      </w:r>
    </w:p>
    <w:p w14:paraId="1296E552" w14:textId="656E2AB5" w:rsidR="00D831CD" w:rsidRDefault="00D831CD" w:rsidP="00D831CD">
      <w:pPr>
        <w:pStyle w:val="ActivityBodyItalic"/>
      </w:pPr>
      <w:r>
        <w:t>Part One</w:t>
      </w:r>
    </w:p>
    <w:p w14:paraId="2FCC9319" w14:textId="31A6C805" w:rsidR="003F384D" w:rsidRDefault="00D831CD" w:rsidP="003F384D">
      <w:pPr>
        <w:pStyle w:val="ActivityBody"/>
      </w:pPr>
      <w:r>
        <w:t xml:space="preserve">Students individually read each scenario </w:t>
      </w:r>
      <w:r w:rsidR="001A0B02">
        <w:t xml:space="preserve">on the student worksheet </w:t>
      </w:r>
      <w:r>
        <w:t>and highlight key phrases</w:t>
      </w:r>
      <w:r w:rsidR="004841E8">
        <w:t xml:space="preserve"> that answer questions about the business. </w:t>
      </w:r>
      <w:r>
        <w:t xml:space="preserve">After the </w:t>
      </w:r>
      <w:r w:rsidR="004841E8">
        <w:t>highlighting key phrases</w:t>
      </w:r>
      <w:r>
        <w:t xml:space="preserve">, the pair decides what type of business structure the scenario represents and record the structure on </w:t>
      </w:r>
      <w:r w:rsidRPr="00D831CD">
        <w:rPr>
          <w:rStyle w:val="ActivityBodyItalicChar"/>
        </w:rPr>
        <w:t>Task 1 Student Worksheet</w:t>
      </w:r>
      <w:r>
        <w:t>.</w:t>
      </w:r>
      <w:r w:rsidR="00AB23A7">
        <w:t xml:space="preserve"> Review the correct answers with the class to ensure student mastery of the concept.</w:t>
      </w:r>
    </w:p>
    <w:p w14:paraId="5C7F0687" w14:textId="77777777" w:rsidR="00F54A28" w:rsidRPr="00D831CD" w:rsidRDefault="00F54A28" w:rsidP="00D831CD"/>
    <w:p w14:paraId="52BC0BE0" w14:textId="77777777" w:rsidR="00921DE2" w:rsidRDefault="00921DE2" w:rsidP="00921DE2">
      <w:pPr>
        <w:pStyle w:val="ActivityBodyItalic"/>
      </w:pPr>
      <w:r>
        <w:t>Part Two</w:t>
      </w:r>
    </w:p>
    <w:p w14:paraId="132073BC" w14:textId="21116DBE" w:rsidR="00921DE2" w:rsidRDefault="002B38F4" w:rsidP="00921DE2">
      <w:pPr>
        <w:pStyle w:val="ActivityBody"/>
      </w:pPr>
      <w:r>
        <w:t>Students w</w:t>
      </w:r>
      <w:r w:rsidR="00D831CD">
        <w:t xml:space="preserve">ork as a group to develop a list of five questions they could ask the business to determine </w:t>
      </w:r>
      <w:r>
        <w:t xml:space="preserve">if </w:t>
      </w:r>
      <w:r w:rsidR="00D831CD">
        <w:t>it</w:t>
      </w:r>
      <w:r>
        <w:t xml:space="preserve"> is</w:t>
      </w:r>
      <w:r w:rsidR="00D831CD">
        <w:t xml:space="preserve"> a cooperative. </w:t>
      </w:r>
      <w:r w:rsidR="002A37A5">
        <w:t>Students must answer the</w:t>
      </w:r>
      <w:r w:rsidR="00D831CD">
        <w:t xml:space="preserve"> questions as yes or no. </w:t>
      </w:r>
      <w:r w:rsidR="00921DE2">
        <w:t xml:space="preserve">Students research </w:t>
      </w:r>
      <w:r w:rsidR="00D831CD">
        <w:t xml:space="preserve">each business, answer the </w:t>
      </w:r>
      <w:proofErr w:type="gramStart"/>
      <w:r w:rsidR="00D831CD">
        <w:t>questions</w:t>
      </w:r>
      <w:proofErr w:type="gramEnd"/>
      <w:r w:rsidR="00D831CD">
        <w:t xml:space="preserve"> and </w:t>
      </w:r>
      <w:r>
        <w:t>identify the structure of the business.</w:t>
      </w:r>
      <w:r w:rsidR="004841E8">
        <w:t xml:space="preserve"> </w:t>
      </w:r>
      <w:r w:rsidR="00390119">
        <w:t>Students write the questions so a cooperative would answer yes. Assign each group of students a list of three businesses, prepared before class in the table above.</w:t>
      </w:r>
    </w:p>
    <w:p w14:paraId="5F04A13A" w14:textId="77777777" w:rsidR="00921DE2" w:rsidRPr="00C151A0" w:rsidRDefault="00921DE2" w:rsidP="00921DE2"/>
    <w:p w14:paraId="4FAA152C" w14:textId="621168CE" w:rsidR="00921DE2" w:rsidRDefault="00921DE2" w:rsidP="00921DE2">
      <w:pPr>
        <w:pStyle w:val="ActivityBody"/>
      </w:pPr>
      <w:r>
        <w:t xml:space="preserve">Students write the name of each business on a separate sticky note, then place the sticky notes on the corresponding poster with the name of the business structure. </w:t>
      </w:r>
      <w:r w:rsidR="002B38F4">
        <w:t>Groups</w:t>
      </w:r>
      <w:r>
        <w:t xml:space="preserve"> share their </w:t>
      </w:r>
      <w:r w:rsidR="002B38F4">
        <w:t>findings and explain why each business is or is not a cooperative.</w:t>
      </w:r>
      <w:r>
        <w:t xml:space="preserve"> Facilitate a discussion using the following questions.</w:t>
      </w:r>
    </w:p>
    <w:p w14:paraId="4AFB106D" w14:textId="77777777" w:rsidR="00921DE2" w:rsidRDefault="00921DE2" w:rsidP="00921DE2">
      <w:pPr>
        <w:pStyle w:val="Activitybullet"/>
      </w:pPr>
      <w:r>
        <w:t>How did you determine the business structure for each business?</w:t>
      </w:r>
    </w:p>
    <w:p w14:paraId="1CB1FE77" w14:textId="77777777" w:rsidR="00921DE2" w:rsidRDefault="00921DE2" w:rsidP="00921DE2">
      <w:pPr>
        <w:pStyle w:val="Activitybullet"/>
      </w:pPr>
      <w:r>
        <w:t xml:space="preserve">What </w:t>
      </w:r>
      <w:proofErr w:type="gramStart"/>
      <w:r>
        <w:t>are</w:t>
      </w:r>
      <w:proofErr w:type="gramEnd"/>
      <w:r>
        <w:t xml:space="preserve"> the unique characteristic(s) of each business structure?</w:t>
      </w:r>
    </w:p>
    <w:p w14:paraId="737BDF0A" w14:textId="198F52BF" w:rsidR="00921DE2" w:rsidRDefault="0079046F" w:rsidP="00921DE2">
      <w:pPr>
        <w:pStyle w:val="Activitybullet"/>
      </w:pPr>
      <w:r>
        <w:t>Which</w:t>
      </w:r>
      <w:r w:rsidR="002A37A5">
        <w:t xml:space="preserve"> business structures</w:t>
      </w:r>
      <w:r>
        <w:t xml:space="preserve"> are</w:t>
      </w:r>
      <w:r w:rsidR="00921DE2">
        <w:t xml:space="preserve"> most common in our community?</w:t>
      </w:r>
    </w:p>
    <w:p w14:paraId="72286B3B" w14:textId="77777777" w:rsidR="00921DE2" w:rsidRDefault="00921DE2" w:rsidP="00921DE2"/>
    <w:p w14:paraId="13A6A628" w14:textId="77777777" w:rsidR="00921DE2" w:rsidRDefault="00921DE2" w:rsidP="00921DE2">
      <w:pPr>
        <w:pStyle w:val="ActivityBodyItalicandBold"/>
      </w:pPr>
      <w:r>
        <w:t>Results and Evaluation</w:t>
      </w:r>
    </w:p>
    <w:p w14:paraId="7B40F969" w14:textId="6ECC2689" w:rsidR="00921DE2" w:rsidRDefault="00921DE2" w:rsidP="00921DE2">
      <w:pPr>
        <w:pStyle w:val="ActivityBody"/>
      </w:pPr>
      <w:r>
        <w:t xml:space="preserve">The business scenarios and structures for Part One are listed </w:t>
      </w:r>
      <w:r w:rsidR="00526919">
        <w:t xml:space="preserve">in </w:t>
      </w:r>
      <w:r w:rsidR="00F1664C">
        <w:t>Table 4</w:t>
      </w:r>
      <w:r>
        <w:t>.</w:t>
      </w:r>
      <w:r w:rsidR="002B38F4">
        <w:t xml:space="preserve"> </w:t>
      </w:r>
      <w:r w:rsidR="005F47AF">
        <w:t>P</w:t>
      </w:r>
      <w:r w:rsidR="002B38F4">
        <w:t xml:space="preserve">hrases </w:t>
      </w:r>
      <w:r w:rsidR="005F47AF">
        <w:t>describing</w:t>
      </w:r>
      <w:r w:rsidR="002B38F4">
        <w:t xml:space="preserve"> the business structure are highlighted. Table </w:t>
      </w:r>
      <w:r w:rsidR="00F1664C">
        <w:t>5</w:t>
      </w:r>
      <w:r w:rsidR="002B38F4">
        <w:t xml:space="preserve"> has example questions students could ask to determine if a business has a cooperative structure. Use the questions to assist students who are having difficulty developing their own.</w:t>
      </w:r>
    </w:p>
    <w:p w14:paraId="06AD29C8" w14:textId="4421E078" w:rsidR="00921DE2" w:rsidRDefault="00921DE2" w:rsidP="00921DE2"/>
    <w:tbl>
      <w:tblPr>
        <w:tblStyle w:val="TableGrid"/>
        <w:tblW w:w="10440" w:type="dxa"/>
        <w:tblInd w:w="475" w:type="dxa"/>
        <w:tblLook w:val="04A0" w:firstRow="1" w:lastRow="0" w:firstColumn="1" w:lastColumn="0" w:noHBand="0" w:noVBand="1"/>
      </w:tblPr>
      <w:tblGrid>
        <w:gridCol w:w="1273"/>
        <w:gridCol w:w="7424"/>
        <w:gridCol w:w="1743"/>
      </w:tblGrid>
      <w:tr w:rsidR="00526919" w14:paraId="1C3AE09B" w14:textId="77777777" w:rsidTr="00F54A28">
        <w:trPr>
          <w:trHeight w:val="270"/>
        </w:trPr>
        <w:tc>
          <w:tcPr>
            <w:tcW w:w="10440" w:type="dxa"/>
            <w:gridSpan w:val="3"/>
            <w:tcBorders>
              <w:top w:val="nil"/>
              <w:left w:val="nil"/>
              <w:bottom w:val="single" w:sz="4" w:space="0" w:color="auto"/>
              <w:right w:val="nil"/>
            </w:tcBorders>
          </w:tcPr>
          <w:p w14:paraId="4A864611" w14:textId="0C581D90" w:rsidR="00526919" w:rsidRPr="00A213C2" w:rsidRDefault="00F1664C" w:rsidP="006E2E7B">
            <w:pPr>
              <w:pStyle w:val="ActivityBody"/>
              <w:ind w:left="0"/>
              <w:rPr>
                <w:rStyle w:val="KeyTerm"/>
              </w:rPr>
            </w:pPr>
            <w:r>
              <w:rPr>
                <w:rStyle w:val="KeyTerm"/>
              </w:rPr>
              <w:t>Table 4</w:t>
            </w:r>
            <w:r w:rsidR="00526919" w:rsidRPr="00F252E5">
              <w:rPr>
                <w:rStyle w:val="KeyTerm"/>
              </w:rPr>
              <w:t xml:space="preserve">. </w:t>
            </w:r>
            <w:r w:rsidR="00526919" w:rsidRPr="00F252E5">
              <w:rPr>
                <w:rStyle w:val="KeyTermItalic"/>
              </w:rPr>
              <w:t>Business Scenarios</w:t>
            </w:r>
          </w:p>
        </w:tc>
      </w:tr>
      <w:tr w:rsidR="00526919" w14:paraId="13B657F5" w14:textId="77777777" w:rsidTr="00F54A28">
        <w:trPr>
          <w:trHeight w:val="525"/>
        </w:trPr>
        <w:tc>
          <w:tcPr>
            <w:tcW w:w="1273" w:type="dxa"/>
            <w:tcBorders>
              <w:top w:val="single" w:sz="4" w:space="0" w:color="auto"/>
            </w:tcBorders>
            <w:shd w:val="clear" w:color="auto" w:fill="F2F2F2" w:themeFill="background1" w:themeFillShade="F2"/>
            <w:vAlign w:val="center"/>
          </w:tcPr>
          <w:p w14:paraId="19C75967" w14:textId="77777777" w:rsidR="00526919" w:rsidRDefault="00526919" w:rsidP="006E2E7B">
            <w:pPr>
              <w:pStyle w:val="RubricHeadings"/>
            </w:pPr>
            <w:r>
              <w:t>Scenario Number</w:t>
            </w:r>
          </w:p>
        </w:tc>
        <w:tc>
          <w:tcPr>
            <w:tcW w:w="7424" w:type="dxa"/>
            <w:tcBorders>
              <w:top w:val="single" w:sz="4" w:space="0" w:color="auto"/>
            </w:tcBorders>
            <w:shd w:val="clear" w:color="auto" w:fill="F2F2F2" w:themeFill="background1" w:themeFillShade="F2"/>
            <w:vAlign w:val="center"/>
          </w:tcPr>
          <w:p w14:paraId="0FBD75A6" w14:textId="77777777" w:rsidR="00526919" w:rsidRDefault="00526919" w:rsidP="006E2E7B">
            <w:pPr>
              <w:pStyle w:val="RubricHeadings"/>
            </w:pPr>
            <w:r>
              <w:t>Business Scenario</w:t>
            </w:r>
          </w:p>
        </w:tc>
        <w:tc>
          <w:tcPr>
            <w:tcW w:w="1743" w:type="dxa"/>
            <w:tcBorders>
              <w:top w:val="single" w:sz="4" w:space="0" w:color="auto"/>
            </w:tcBorders>
            <w:shd w:val="clear" w:color="auto" w:fill="F2F2F2" w:themeFill="background1" w:themeFillShade="F2"/>
            <w:vAlign w:val="center"/>
          </w:tcPr>
          <w:p w14:paraId="725721BE" w14:textId="77777777" w:rsidR="00526919" w:rsidRDefault="00526919" w:rsidP="006E2E7B">
            <w:pPr>
              <w:pStyle w:val="RubricHeadings"/>
            </w:pPr>
            <w:r>
              <w:t>Business Structure</w:t>
            </w:r>
          </w:p>
        </w:tc>
      </w:tr>
      <w:tr w:rsidR="00526919" w14:paraId="4030D53E" w14:textId="77777777" w:rsidTr="00F54A28">
        <w:trPr>
          <w:trHeight w:val="2330"/>
        </w:trPr>
        <w:tc>
          <w:tcPr>
            <w:tcW w:w="1273" w:type="dxa"/>
            <w:vAlign w:val="center"/>
          </w:tcPr>
          <w:p w14:paraId="55591510" w14:textId="77777777" w:rsidR="00526919" w:rsidRPr="00A213C2" w:rsidRDefault="00526919" w:rsidP="006E2E7B">
            <w:pPr>
              <w:pStyle w:val="GlossaryLettersCenter"/>
            </w:pPr>
            <w:r w:rsidRPr="00A213C2">
              <w:lastRenderedPageBreak/>
              <w:t>1</w:t>
            </w:r>
          </w:p>
        </w:tc>
        <w:tc>
          <w:tcPr>
            <w:tcW w:w="7424" w:type="dxa"/>
            <w:vAlign w:val="center"/>
          </w:tcPr>
          <w:p w14:paraId="5589F674" w14:textId="696C3DED" w:rsidR="00526919" w:rsidRDefault="00526919" w:rsidP="006E2E7B">
            <w:pPr>
              <w:pStyle w:val="ActivityBody"/>
              <w:ind w:left="0"/>
              <w:rPr>
                <w:rStyle w:val="RubricEntries10pt"/>
              </w:rPr>
            </w:pPr>
            <w:r w:rsidRPr="00AC5E2D">
              <w:rPr>
                <w:rStyle w:val="RubricEntries10pt"/>
              </w:rPr>
              <w:t xml:space="preserve">Ten vegetable farmers </w:t>
            </w:r>
            <w:r>
              <w:rPr>
                <w:rStyle w:val="RubricEntries10pt"/>
              </w:rPr>
              <w:t>learned they c</w:t>
            </w:r>
            <w:r w:rsidR="002A37A5">
              <w:rPr>
                <w:rStyle w:val="RubricEntries10pt"/>
              </w:rPr>
              <w:t>ould</w:t>
            </w:r>
            <w:r w:rsidRPr="00AC5E2D">
              <w:rPr>
                <w:rStyle w:val="RubricEntries10pt"/>
              </w:rPr>
              <w:t xml:space="preserve"> get bulk prices and discounts if they </w:t>
            </w:r>
            <w:r w:rsidRPr="006F04A6">
              <w:rPr>
                <w:rStyle w:val="AnalysisQuestionsAnswersChar"/>
              </w:rPr>
              <w:t>pool their orders for fertilizer and seed</w:t>
            </w:r>
            <w:r w:rsidRPr="00AC5E2D">
              <w:rPr>
                <w:rStyle w:val="RubricEntries10pt"/>
              </w:rPr>
              <w:t xml:space="preserve">. </w:t>
            </w:r>
            <w:r>
              <w:rPr>
                <w:rStyle w:val="RubricEntries10pt"/>
              </w:rPr>
              <w:t>They can</w:t>
            </w:r>
            <w:r w:rsidRPr="00AC5E2D">
              <w:rPr>
                <w:rStyle w:val="RubricEntries10pt"/>
              </w:rPr>
              <w:t xml:space="preserve"> also </w:t>
            </w:r>
            <w:r>
              <w:rPr>
                <w:rStyle w:val="RubricEntries10pt"/>
              </w:rPr>
              <w:t xml:space="preserve">sell </w:t>
            </w:r>
            <w:r w:rsidRPr="00AC5E2D">
              <w:rPr>
                <w:rStyle w:val="RubricEntries10pt"/>
              </w:rPr>
              <w:t>their produce</w:t>
            </w:r>
            <w:r>
              <w:rPr>
                <w:rStyle w:val="RubricEntries10pt"/>
              </w:rPr>
              <w:t xml:space="preserve"> for higher prices</w:t>
            </w:r>
            <w:r w:rsidRPr="00AC5E2D">
              <w:rPr>
                <w:rStyle w:val="RubricEntries10pt"/>
              </w:rPr>
              <w:t xml:space="preserve"> if they </w:t>
            </w:r>
            <w:r w:rsidRPr="006F04A6">
              <w:rPr>
                <w:rStyle w:val="AnalysisQuestionsAnswersChar"/>
              </w:rPr>
              <w:t>fill larger orders from customers</w:t>
            </w:r>
            <w:r>
              <w:rPr>
                <w:rStyle w:val="RubricEntries10pt"/>
              </w:rPr>
              <w:t>.</w:t>
            </w:r>
          </w:p>
          <w:p w14:paraId="28C0B2B5" w14:textId="77777777" w:rsidR="00526919" w:rsidRPr="00ED1C2D" w:rsidRDefault="00526919" w:rsidP="006E2E7B"/>
          <w:p w14:paraId="087CB86B" w14:textId="2A66270E" w:rsidR="00526919" w:rsidRPr="00F54A28" w:rsidRDefault="00F54A28" w:rsidP="006E2E7B">
            <w:pPr>
              <w:pStyle w:val="ActivityBody"/>
              <w:ind w:left="0"/>
              <w:rPr>
                <w:rStyle w:val="RubricEntries10pt"/>
              </w:rPr>
            </w:pPr>
            <w:r w:rsidRPr="00F54A28">
              <w:rPr>
                <w:rStyle w:val="RubricEntries10pt"/>
              </w:rPr>
              <w:t xml:space="preserve">The group </w:t>
            </w:r>
            <w:r w:rsidRPr="00F54A28">
              <w:rPr>
                <w:rStyle w:val="AnalysisQuestionsAnswersChar"/>
              </w:rPr>
              <w:t>elected two individuals to make decisions</w:t>
            </w:r>
            <w:r w:rsidRPr="00F54A28">
              <w:rPr>
                <w:rStyle w:val="RubricEntries10pt"/>
              </w:rPr>
              <w:t xml:space="preserve">. Each </w:t>
            </w:r>
            <w:r w:rsidRPr="00F54A28">
              <w:rPr>
                <w:rStyle w:val="AnalysisQuestionsAnswersChar"/>
              </w:rPr>
              <w:t xml:space="preserve">farmer </w:t>
            </w:r>
            <w:r w:rsidR="0079046F">
              <w:rPr>
                <w:rStyle w:val="AnalysisQuestionsAnswersChar"/>
              </w:rPr>
              <w:t>has</w:t>
            </w:r>
            <w:r w:rsidR="0079046F" w:rsidRPr="00F54A28">
              <w:rPr>
                <w:rStyle w:val="AnalysisQuestionsAnswersChar"/>
              </w:rPr>
              <w:t xml:space="preserve"> </w:t>
            </w:r>
            <w:r w:rsidRPr="00F54A28">
              <w:rPr>
                <w:rStyle w:val="AnalysisQuestionsAnswersChar"/>
              </w:rPr>
              <w:t>one vote</w:t>
            </w:r>
            <w:r w:rsidRPr="00F54A28">
              <w:rPr>
                <w:rStyle w:val="RubricEntries10pt"/>
              </w:rPr>
              <w:t>. The elected individuals hired a business manager and agronomist. The business manager purchased fertilizer and seed and marketed the produce. The agronomist split her time between the various farms. At the end of the year</w:t>
            </w:r>
            <w:r w:rsidR="005F47AF">
              <w:rPr>
                <w:rStyle w:val="RubricEntries10pt"/>
              </w:rPr>
              <w:t>,</w:t>
            </w:r>
            <w:r w:rsidRPr="00F54A28">
              <w:rPr>
                <w:rStyle w:val="RubricEntries10pt"/>
              </w:rPr>
              <w:t xml:space="preserve"> </w:t>
            </w:r>
            <w:r w:rsidR="002A37A5">
              <w:rPr>
                <w:rStyle w:val="AnalysisQuestionsAnswersChar"/>
              </w:rPr>
              <w:t>the business</w:t>
            </w:r>
            <w:r w:rsidRPr="00F54A28">
              <w:rPr>
                <w:rStyle w:val="AnalysisQuestionsAnswersChar"/>
              </w:rPr>
              <w:t xml:space="preserve"> distributed </w:t>
            </w:r>
            <w:r w:rsidR="002A37A5">
              <w:rPr>
                <w:rStyle w:val="AnalysisQuestionsAnswersChar"/>
              </w:rPr>
              <w:t xml:space="preserve">profits </w:t>
            </w:r>
            <w:r w:rsidRPr="00F54A28">
              <w:rPr>
                <w:rStyle w:val="AnalysisQuestionsAnswersChar"/>
              </w:rPr>
              <w:t>to all ten farmers</w:t>
            </w:r>
            <w:r w:rsidRPr="00F54A28">
              <w:rPr>
                <w:rStyle w:val="RubricEntries10pt"/>
              </w:rPr>
              <w:t xml:space="preserve"> according to how much </w:t>
            </w:r>
            <w:r w:rsidRPr="00F54A28">
              <w:rPr>
                <w:rStyle w:val="AnalysisQuestionsAnswersChar"/>
              </w:rPr>
              <w:t>business they did with the organization</w:t>
            </w:r>
            <w:r w:rsidRPr="00F54A28">
              <w:rPr>
                <w:rStyle w:val="RubricEntries10pt"/>
              </w:rPr>
              <w:t>.</w:t>
            </w:r>
          </w:p>
        </w:tc>
        <w:tc>
          <w:tcPr>
            <w:tcW w:w="1743" w:type="dxa"/>
            <w:vAlign w:val="center"/>
          </w:tcPr>
          <w:p w14:paraId="33BBA189" w14:textId="77777777" w:rsidR="00526919" w:rsidRDefault="00526919" w:rsidP="006E2E7B">
            <w:pPr>
              <w:pStyle w:val="AnsKeyCentered"/>
            </w:pPr>
            <w:r>
              <w:t>Cooperative</w:t>
            </w:r>
          </w:p>
        </w:tc>
      </w:tr>
      <w:tr w:rsidR="00526919" w14:paraId="036771EB" w14:textId="77777777" w:rsidTr="00F54A28">
        <w:trPr>
          <w:trHeight w:val="1745"/>
        </w:trPr>
        <w:tc>
          <w:tcPr>
            <w:tcW w:w="1273" w:type="dxa"/>
            <w:vAlign w:val="center"/>
          </w:tcPr>
          <w:p w14:paraId="2C718883" w14:textId="77777777" w:rsidR="00526919" w:rsidRPr="00A213C2" w:rsidRDefault="00526919" w:rsidP="006E2E7B">
            <w:pPr>
              <w:pStyle w:val="GlossaryLettersCenter"/>
            </w:pPr>
            <w:r>
              <w:t>2</w:t>
            </w:r>
          </w:p>
        </w:tc>
        <w:tc>
          <w:tcPr>
            <w:tcW w:w="7424" w:type="dxa"/>
            <w:vAlign w:val="center"/>
          </w:tcPr>
          <w:p w14:paraId="1A8ECD07" w14:textId="7A7A52FA" w:rsidR="00526919" w:rsidRPr="001A0D16" w:rsidRDefault="00526919" w:rsidP="006E2E7B">
            <w:pPr>
              <w:rPr>
                <w:rStyle w:val="RubricEntries10pt"/>
              </w:rPr>
            </w:pPr>
            <w:r w:rsidRPr="001A0D16">
              <w:rPr>
                <w:rStyle w:val="RubricEntries10pt"/>
              </w:rPr>
              <w:t xml:space="preserve">Four neighbors own </w:t>
            </w:r>
            <w:r w:rsidR="00F54A28">
              <w:rPr>
                <w:rStyle w:val="AnalysisQuestionsAnswersChar"/>
              </w:rPr>
              <w:t xml:space="preserve">dairy farms </w:t>
            </w:r>
            <w:r w:rsidRPr="006A6A41">
              <w:rPr>
                <w:rStyle w:val="AnalysisQuestionsAnswersChar"/>
              </w:rPr>
              <w:t>of their own</w:t>
            </w:r>
            <w:r w:rsidRPr="001A0D16">
              <w:rPr>
                <w:rStyle w:val="RubricEntries10pt"/>
              </w:rPr>
              <w:t xml:space="preserve">. They decided to build a </w:t>
            </w:r>
            <w:r>
              <w:rPr>
                <w:rStyle w:val="RubricEntries10pt"/>
              </w:rPr>
              <w:t xml:space="preserve">dairy processing facility to process and sell milk and other dairy products. </w:t>
            </w:r>
            <w:r>
              <w:rPr>
                <w:rStyle w:val="AnalysisQuestionsAnswersChar"/>
              </w:rPr>
              <w:t>E</w:t>
            </w:r>
            <w:r w:rsidRPr="006A6A41">
              <w:rPr>
                <w:rStyle w:val="AnalysisQuestionsAnswersChar"/>
              </w:rPr>
              <w:t xml:space="preserve">ach neighbor </w:t>
            </w:r>
            <w:r w:rsidR="00F54A28">
              <w:rPr>
                <w:rStyle w:val="AnalysisQuestionsAnswersChar"/>
              </w:rPr>
              <w:t>invested</w:t>
            </w:r>
            <w:r w:rsidRPr="006A6A41">
              <w:rPr>
                <w:rStyle w:val="AnalysisQuestionsAnswersChar"/>
              </w:rPr>
              <w:t xml:space="preserve"> a different </w:t>
            </w:r>
            <w:r>
              <w:rPr>
                <w:rStyle w:val="AnalysisQuestionsAnswersChar"/>
              </w:rPr>
              <w:t xml:space="preserve">amount </w:t>
            </w:r>
            <w:r w:rsidRPr="006A6A41">
              <w:rPr>
                <w:rStyle w:val="AnalysisQuestionsAnswersChar"/>
              </w:rPr>
              <w:t xml:space="preserve">of money to pay for the </w:t>
            </w:r>
            <w:r>
              <w:rPr>
                <w:rStyle w:val="AnalysisQuestionsAnswersChar"/>
              </w:rPr>
              <w:t>facility</w:t>
            </w:r>
            <w:r w:rsidRPr="001A0D16">
              <w:rPr>
                <w:rStyle w:val="RubricEntries10pt"/>
              </w:rPr>
              <w:t xml:space="preserve">. </w:t>
            </w:r>
            <w:r>
              <w:rPr>
                <w:rStyle w:val="RubricEntries10pt"/>
              </w:rPr>
              <w:t>T</w:t>
            </w:r>
            <w:r w:rsidRPr="001A0D16">
              <w:rPr>
                <w:rStyle w:val="RubricEntries10pt"/>
              </w:rPr>
              <w:t xml:space="preserve">o </w:t>
            </w:r>
            <w:r w:rsidRPr="006A6A41">
              <w:rPr>
                <w:rStyle w:val="AnalysisQuestionsAnswersChar"/>
              </w:rPr>
              <w:t>protect their farm</w:t>
            </w:r>
            <w:r>
              <w:rPr>
                <w:rStyle w:val="AnalysisQuestionsAnswersChar"/>
              </w:rPr>
              <w:t>s</w:t>
            </w:r>
            <w:r w:rsidRPr="006A6A41">
              <w:rPr>
                <w:rStyle w:val="AnalysisQuestionsAnswersChar"/>
              </w:rPr>
              <w:t xml:space="preserve"> in case of financial shortfalls</w:t>
            </w:r>
            <w:r w:rsidRPr="001A0D16">
              <w:rPr>
                <w:rStyle w:val="RubricEntries10pt"/>
              </w:rPr>
              <w:t xml:space="preserve"> in the </w:t>
            </w:r>
            <w:r>
              <w:rPr>
                <w:rStyle w:val="RubricEntries10pt"/>
              </w:rPr>
              <w:t>dairy processing</w:t>
            </w:r>
            <w:r w:rsidRPr="001A0D16">
              <w:rPr>
                <w:rStyle w:val="RubricEntries10pt"/>
              </w:rPr>
              <w:t xml:space="preserve"> business, they set up a </w:t>
            </w:r>
            <w:r>
              <w:rPr>
                <w:rStyle w:val="AnalysisQuestionsAnswersChar"/>
              </w:rPr>
              <w:t xml:space="preserve">legal agreement </w:t>
            </w:r>
            <w:r w:rsidRPr="006A6A41">
              <w:rPr>
                <w:rStyle w:val="AnalysisQuestionsAnswersChar"/>
              </w:rPr>
              <w:t>according to state laws</w:t>
            </w:r>
            <w:r w:rsidRPr="001A0D16">
              <w:rPr>
                <w:rStyle w:val="RubricEntries10pt"/>
              </w:rPr>
              <w:t>.</w:t>
            </w:r>
          </w:p>
          <w:p w14:paraId="735C4B4C" w14:textId="77777777" w:rsidR="00526919" w:rsidRPr="006A6A41" w:rsidRDefault="00526919" w:rsidP="006E2E7B"/>
          <w:p w14:paraId="36C1A6EF" w14:textId="3296E35A" w:rsidR="00526919" w:rsidRPr="00F54A28" w:rsidRDefault="00F54A28" w:rsidP="006E2E7B">
            <w:pPr>
              <w:rPr>
                <w:rStyle w:val="RubricEntries10pt"/>
              </w:rPr>
            </w:pPr>
            <w:r w:rsidRPr="00F54A28">
              <w:rPr>
                <w:rStyle w:val="RubricEntries10pt"/>
              </w:rPr>
              <w:t>The processing facility buys raw milk from the four neighbors, as well as from other farmers in the area</w:t>
            </w:r>
            <w:r w:rsidR="002A37A5">
              <w:rPr>
                <w:rStyle w:val="RubricEntries10pt"/>
              </w:rPr>
              <w:t>. The business distributed p</w:t>
            </w:r>
            <w:r w:rsidRPr="00F54A28">
              <w:rPr>
                <w:rStyle w:val="RubricEntries10pt"/>
              </w:rPr>
              <w:t>rofits to the four neighbors based upon the amount of money invested.</w:t>
            </w:r>
          </w:p>
        </w:tc>
        <w:tc>
          <w:tcPr>
            <w:tcW w:w="1743" w:type="dxa"/>
            <w:vAlign w:val="center"/>
          </w:tcPr>
          <w:p w14:paraId="3E2DF046" w14:textId="77777777" w:rsidR="00526919" w:rsidRDefault="00526919" w:rsidP="006E2E7B">
            <w:pPr>
              <w:pStyle w:val="AnsKeyCentered"/>
            </w:pPr>
            <w:r>
              <w:t>Limited liability company (LLC)</w:t>
            </w:r>
          </w:p>
        </w:tc>
      </w:tr>
      <w:tr w:rsidR="00526919" w14:paraId="49DCCBDB" w14:textId="77777777" w:rsidTr="00F54A28">
        <w:trPr>
          <w:trHeight w:val="1214"/>
        </w:trPr>
        <w:tc>
          <w:tcPr>
            <w:tcW w:w="1273" w:type="dxa"/>
            <w:vAlign w:val="center"/>
          </w:tcPr>
          <w:p w14:paraId="3289F899" w14:textId="77777777" w:rsidR="00526919" w:rsidRPr="00A213C2" w:rsidRDefault="00526919" w:rsidP="006E2E7B">
            <w:pPr>
              <w:pStyle w:val="GlossaryLettersCenter"/>
            </w:pPr>
            <w:r>
              <w:t>3</w:t>
            </w:r>
          </w:p>
        </w:tc>
        <w:tc>
          <w:tcPr>
            <w:tcW w:w="7424" w:type="dxa"/>
            <w:vAlign w:val="center"/>
          </w:tcPr>
          <w:p w14:paraId="7212D035" w14:textId="77777777" w:rsidR="00526919" w:rsidRDefault="00526919" w:rsidP="006E2E7B">
            <w:pPr>
              <w:pStyle w:val="ActivityBody"/>
              <w:ind w:left="0"/>
              <w:rPr>
                <w:rStyle w:val="RubricEntries10pt"/>
              </w:rPr>
            </w:pPr>
            <w:r w:rsidRPr="006F04A6">
              <w:rPr>
                <w:rStyle w:val="AnalysisQuestionsAnswersChar"/>
              </w:rPr>
              <w:t>You</w:t>
            </w:r>
            <w:r>
              <w:rPr>
                <w:rStyle w:val="RubricEntries10pt"/>
              </w:rPr>
              <w:t xml:space="preserve"> recently purchased a breeding buck and doe with your money. </w:t>
            </w:r>
            <w:r w:rsidRPr="006F04A6">
              <w:rPr>
                <w:rStyle w:val="AnalysisQuestionsAnswersChar"/>
              </w:rPr>
              <w:t>You</w:t>
            </w:r>
            <w:r>
              <w:rPr>
                <w:rStyle w:val="RubricEntries10pt"/>
              </w:rPr>
              <w:t xml:space="preserve"> decide to breed them and sell the offspring.</w:t>
            </w:r>
          </w:p>
          <w:p w14:paraId="56CA7E29" w14:textId="77777777" w:rsidR="00526919" w:rsidRPr="00ED1C2D" w:rsidRDefault="00526919" w:rsidP="006E2E7B"/>
          <w:p w14:paraId="3156BCF1" w14:textId="77777777" w:rsidR="00526919" w:rsidRPr="00AC5E2D" w:rsidRDefault="00526919" w:rsidP="006E2E7B">
            <w:pPr>
              <w:pStyle w:val="ActivityBody"/>
              <w:ind w:left="0"/>
              <w:rPr>
                <w:rStyle w:val="RubricEntries10pt"/>
              </w:rPr>
            </w:pPr>
            <w:r w:rsidRPr="006F04A6">
              <w:rPr>
                <w:rStyle w:val="AnalysisQuestionsAnswersChar"/>
              </w:rPr>
              <w:t>The money you make</w:t>
            </w:r>
            <w:r>
              <w:rPr>
                <w:rStyle w:val="RubricEntries10pt"/>
              </w:rPr>
              <w:t xml:space="preserve"> from the sale of the offspring will pay for feed and other expenses. This breeding enterprise is </w:t>
            </w:r>
            <w:r w:rsidRPr="006F04A6">
              <w:rPr>
                <w:rStyle w:val="AnalysisQuestionsAnswersChar"/>
              </w:rPr>
              <w:t>completely under your control</w:t>
            </w:r>
            <w:r>
              <w:rPr>
                <w:rStyle w:val="RubricEntries10pt"/>
              </w:rPr>
              <w:t>.</w:t>
            </w:r>
          </w:p>
        </w:tc>
        <w:tc>
          <w:tcPr>
            <w:tcW w:w="1743" w:type="dxa"/>
            <w:vAlign w:val="center"/>
          </w:tcPr>
          <w:p w14:paraId="679B3F6B" w14:textId="77777777" w:rsidR="00526919" w:rsidRDefault="00526919" w:rsidP="006E2E7B">
            <w:pPr>
              <w:pStyle w:val="AnsKeyCentered"/>
            </w:pPr>
            <w:r>
              <w:t>Sole proprietorship</w:t>
            </w:r>
          </w:p>
        </w:tc>
      </w:tr>
      <w:tr w:rsidR="00F54A28" w14:paraId="6F39C3AF" w14:textId="77777777" w:rsidTr="00F54A28">
        <w:trPr>
          <w:trHeight w:val="2105"/>
        </w:trPr>
        <w:tc>
          <w:tcPr>
            <w:tcW w:w="1273" w:type="dxa"/>
            <w:tcBorders>
              <w:bottom w:val="single" w:sz="4" w:space="0" w:color="auto"/>
            </w:tcBorders>
            <w:vAlign w:val="center"/>
          </w:tcPr>
          <w:p w14:paraId="36855E2F" w14:textId="77777777" w:rsidR="00F54A28" w:rsidRPr="00A213C2" w:rsidRDefault="00F54A28" w:rsidP="00F54A28">
            <w:pPr>
              <w:pStyle w:val="GlossaryLettersCenter"/>
            </w:pPr>
            <w:r>
              <w:t>4</w:t>
            </w:r>
          </w:p>
        </w:tc>
        <w:tc>
          <w:tcPr>
            <w:tcW w:w="7424" w:type="dxa"/>
            <w:tcBorders>
              <w:bottom w:val="single" w:sz="4" w:space="0" w:color="auto"/>
            </w:tcBorders>
            <w:vAlign w:val="center"/>
          </w:tcPr>
          <w:p w14:paraId="3EC727D1" w14:textId="77777777" w:rsidR="00F54A28" w:rsidRPr="00F54A28" w:rsidRDefault="00F54A28" w:rsidP="00F54A28">
            <w:pPr>
              <w:rPr>
                <w:rStyle w:val="RubricEntries10pt"/>
              </w:rPr>
            </w:pPr>
            <w:r w:rsidRPr="00F54A28">
              <w:rPr>
                <w:rStyle w:val="RubricEntries10pt"/>
              </w:rPr>
              <w:t xml:space="preserve">Livestock farmers in your community need feed for their animals. Three farmers decide to </w:t>
            </w:r>
            <w:r w:rsidRPr="00F54A28">
              <w:rPr>
                <w:rStyle w:val="AnalysisQuestionsAnswersChar"/>
              </w:rPr>
              <w:t>purchase feed in bulk amounts</w:t>
            </w:r>
            <w:r w:rsidRPr="00F54A28">
              <w:rPr>
                <w:rStyle w:val="RubricEntries10pt"/>
              </w:rPr>
              <w:t xml:space="preserve"> and resell it to other farmers at higher prices. Over time, the small feed store grows into a </w:t>
            </w:r>
            <w:r w:rsidRPr="00F54A28">
              <w:rPr>
                <w:rStyle w:val="AnalysisQuestionsAnswersChar"/>
              </w:rPr>
              <w:t>complex web of buying and selling feed and other animal equipment for profit</w:t>
            </w:r>
            <w:r w:rsidRPr="00F54A28">
              <w:rPr>
                <w:rStyle w:val="RubricEntries10pt"/>
              </w:rPr>
              <w:t>.</w:t>
            </w:r>
          </w:p>
          <w:p w14:paraId="794F57BC" w14:textId="77777777" w:rsidR="00F54A28" w:rsidRPr="00F54A28" w:rsidRDefault="00F54A28" w:rsidP="00F54A28">
            <w:pPr>
              <w:rPr>
                <w:rStyle w:val="RubricEntries10pt"/>
              </w:rPr>
            </w:pPr>
          </w:p>
          <w:p w14:paraId="0262EE8C" w14:textId="73E5CD31" w:rsidR="00F54A28" w:rsidRPr="00F54A28" w:rsidRDefault="00F54A28" w:rsidP="00F54A28">
            <w:pPr>
              <w:pStyle w:val="ActivityBody"/>
              <w:ind w:left="0"/>
              <w:rPr>
                <w:rStyle w:val="RubricEntries10pt"/>
              </w:rPr>
            </w:pPr>
            <w:r w:rsidRPr="00F54A28">
              <w:rPr>
                <w:rStyle w:val="RubricEntries10pt"/>
              </w:rPr>
              <w:t xml:space="preserve">The business becomes more than the three farmers can handle alone. The farmers organize and </w:t>
            </w:r>
            <w:r w:rsidRPr="00F54A28">
              <w:rPr>
                <w:rStyle w:val="AnalysisQuestionsAnswersChar"/>
              </w:rPr>
              <w:t>sell shares in the business</w:t>
            </w:r>
            <w:r w:rsidRPr="00F54A28">
              <w:rPr>
                <w:rStyle w:val="RubricEntries10pt"/>
              </w:rPr>
              <w:t xml:space="preserve">. Shareholders </w:t>
            </w:r>
            <w:r w:rsidRPr="00F54A28">
              <w:rPr>
                <w:rStyle w:val="AnalysisQuestionsAnswersChar"/>
              </w:rPr>
              <w:t>elect a board of directors, organize the business to protect the personal assets</w:t>
            </w:r>
            <w:r w:rsidRPr="00F54A28">
              <w:rPr>
                <w:rStyle w:val="RubricEntries10pt"/>
              </w:rPr>
              <w:t xml:space="preserve">, and hire additional employees who do not own any shares in the business. </w:t>
            </w:r>
            <w:r w:rsidRPr="00F54A28">
              <w:rPr>
                <w:rStyle w:val="AnalysisQuestionsAnswersChar"/>
              </w:rPr>
              <w:t>Profits are distributed among shareholders based upon the number of shares</w:t>
            </w:r>
            <w:r w:rsidRPr="00F54A28">
              <w:rPr>
                <w:rStyle w:val="RubricEntries10pt"/>
              </w:rPr>
              <w:t>.</w:t>
            </w:r>
          </w:p>
        </w:tc>
        <w:tc>
          <w:tcPr>
            <w:tcW w:w="1743" w:type="dxa"/>
            <w:tcBorders>
              <w:bottom w:val="single" w:sz="4" w:space="0" w:color="auto"/>
            </w:tcBorders>
            <w:vAlign w:val="center"/>
          </w:tcPr>
          <w:p w14:paraId="286614D4" w14:textId="77777777" w:rsidR="00F54A28" w:rsidRDefault="00F54A28" w:rsidP="00F54A28">
            <w:pPr>
              <w:pStyle w:val="AnsKeyCentered"/>
            </w:pPr>
            <w:r>
              <w:t>Corporation</w:t>
            </w:r>
          </w:p>
        </w:tc>
      </w:tr>
      <w:tr w:rsidR="00F54A28" w14:paraId="481DF306" w14:textId="77777777" w:rsidTr="00F54A28">
        <w:trPr>
          <w:trHeight w:val="1612"/>
        </w:trPr>
        <w:tc>
          <w:tcPr>
            <w:tcW w:w="1273" w:type="dxa"/>
            <w:tcBorders>
              <w:bottom w:val="single" w:sz="4" w:space="0" w:color="auto"/>
            </w:tcBorders>
            <w:vAlign w:val="center"/>
          </w:tcPr>
          <w:p w14:paraId="16150A09" w14:textId="77777777" w:rsidR="00F54A28" w:rsidRPr="00A213C2" w:rsidRDefault="00F54A28" w:rsidP="00F54A28">
            <w:pPr>
              <w:pStyle w:val="GlossaryLettersCenter"/>
            </w:pPr>
            <w:r>
              <w:t>5</w:t>
            </w:r>
          </w:p>
        </w:tc>
        <w:tc>
          <w:tcPr>
            <w:tcW w:w="7424" w:type="dxa"/>
            <w:tcBorders>
              <w:bottom w:val="single" w:sz="4" w:space="0" w:color="auto"/>
            </w:tcBorders>
            <w:vAlign w:val="center"/>
          </w:tcPr>
          <w:p w14:paraId="402EBFAE" w14:textId="7592DC8B" w:rsidR="00F54A28" w:rsidRDefault="00F54A28" w:rsidP="00F54A28">
            <w:pPr>
              <w:pStyle w:val="ActivityBody"/>
              <w:ind w:left="0"/>
              <w:rPr>
                <w:rStyle w:val="RubricEntries10pt"/>
              </w:rPr>
            </w:pPr>
            <w:r>
              <w:rPr>
                <w:rStyle w:val="RubricEntries10pt"/>
              </w:rPr>
              <w:t xml:space="preserve">Two students in your class rent five acres of land for the upcoming growing season. They </w:t>
            </w:r>
            <w:r w:rsidRPr="006F04A6">
              <w:rPr>
                <w:rStyle w:val="AnalysisQuestionsAnswersChar"/>
              </w:rPr>
              <w:t>work together</w:t>
            </w:r>
            <w:r>
              <w:rPr>
                <w:rStyle w:val="RubricEntries10pt"/>
              </w:rPr>
              <w:t xml:space="preserve">, </w:t>
            </w:r>
            <w:r w:rsidRPr="006F04A6">
              <w:rPr>
                <w:rStyle w:val="AnalysisQuestionsAnswersChar"/>
              </w:rPr>
              <w:t>make joint decisions</w:t>
            </w:r>
            <w:r>
              <w:rPr>
                <w:rStyle w:val="RubricEntries10pt"/>
              </w:rPr>
              <w:t xml:space="preserve">, </w:t>
            </w:r>
            <w:r w:rsidRPr="006F04A6">
              <w:rPr>
                <w:rStyle w:val="AnalysisQuestionsAnswersChar"/>
              </w:rPr>
              <w:t>contribute equal payments for inputs</w:t>
            </w:r>
            <w:r>
              <w:rPr>
                <w:rStyle w:val="RubricEntries10pt"/>
              </w:rPr>
              <w:t xml:space="preserve">, and </w:t>
            </w:r>
            <w:r w:rsidRPr="006F04A6">
              <w:rPr>
                <w:rStyle w:val="AnalysisQuestionsAnswersChar"/>
              </w:rPr>
              <w:t>work an equal number of hours</w:t>
            </w:r>
            <w:r>
              <w:rPr>
                <w:rStyle w:val="RubricEntries10pt"/>
              </w:rPr>
              <w:t xml:space="preserve"> for the enterprise.</w:t>
            </w:r>
          </w:p>
          <w:p w14:paraId="5C7C49D4" w14:textId="77777777" w:rsidR="00F54A28" w:rsidRPr="00ED1C2D" w:rsidRDefault="00F54A28" w:rsidP="00F54A28"/>
          <w:p w14:paraId="27293F21" w14:textId="77777777" w:rsidR="00F54A28" w:rsidRPr="00AC5E2D" w:rsidRDefault="00F54A28" w:rsidP="00F54A28">
            <w:pPr>
              <w:pStyle w:val="ActivityBody"/>
              <w:ind w:left="0"/>
              <w:rPr>
                <w:rStyle w:val="RubricEntries10pt"/>
              </w:rPr>
            </w:pPr>
            <w:r>
              <w:rPr>
                <w:rStyle w:val="RubricEntries10pt"/>
              </w:rPr>
              <w:t xml:space="preserve">At the end of the season, the enterprise results in a </w:t>
            </w:r>
            <w:r w:rsidRPr="006F04A6">
              <w:rPr>
                <w:rStyle w:val="AnalysisQuestionsAnswersChar"/>
              </w:rPr>
              <w:t xml:space="preserve">profit that the </w:t>
            </w:r>
            <w:r>
              <w:rPr>
                <w:rStyle w:val="AnalysisQuestionsAnswersChar"/>
              </w:rPr>
              <w:t>two</w:t>
            </w:r>
            <w:r w:rsidRPr="006F04A6">
              <w:rPr>
                <w:rStyle w:val="AnalysisQuestionsAnswersChar"/>
              </w:rPr>
              <w:t xml:space="preserve"> students split equally</w:t>
            </w:r>
            <w:r>
              <w:rPr>
                <w:rStyle w:val="RubricEntries10pt"/>
              </w:rPr>
              <w:t>.</w:t>
            </w:r>
          </w:p>
        </w:tc>
        <w:tc>
          <w:tcPr>
            <w:tcW w:w="1743" w:type="dxa"/>
            <w:tcBorders>
              <w:bottom w:val="single" w:sz="4" w:space="0" w:color="auto"/>
            </w:tcBorders>
            <w:vAlign w:val="center"/>
          </w:tcPr>
          <w:p w14:paraId="7467AB27" w14:textId="77777777" w:rsidR="00F54A28" w:rsidRDefault="00F54A28" w:rsidP="00F54A28">
            <w:pPr>
              <w:pStyle w:val="AnsKeyCentered"/>
            </w:pPr>
            <w:r>
              <w:t>Partnership</w:t>
            </w:r>
          </w:p>
        </w:tc>
      </w:tr>
    </w:tbl>
    <w:p w14:paraId="3AFE5817" w14:textId="77777777" w:rsidR="00526919" w:rsidRDefault="00526919" w:rsidP="00921DE2"/>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2"/>
        <w:gridCol w:w="1800"/>
        <w:gridCol w:w="1710"/>
      </w:tblGrid>
      <w:tr w:rsidR="0093309D" w14:paraId="7C4F6727" w14:textId="16B59D00" w:rsidTr="00FD4D9A">
        <w:tc>
          <w:tcPr>
            <w:tcW w:w="10332" w:type="dxa"/>
            <w:gridSpan w:val="3"/>
            <w:tcBorders>
              <w:top w:val="nil"/>
              <w:left w:val="nil"/>
              <w:bottom w:val="single" w:sz="4" w:space="0" w:color="auto"/>
              <w:right w:val="nil"/>
            </w:tcBorders>
            <w:hideMark/>
          </w:tcPr>
          <w:p w14:paraId="5054C8EA" w14:textId="7E38606E" w:rsidR="0093309D" w:rsidRPr="00ED43F7" w:rsidRDefault="0093309D" w:rsidP="00921DE2">
            <w:pPr>
              <w:spacing w:line="256" w:lineRule="auto"/>
              <w:rPr>
                <w:rStyle w:val="KeyTerm"/>
              </w:rPr>
            </w:pPr>
            <w:r w:rsidRPr="00ED43F7">
              <w:rPr>
                <w:rStyle w:val="KeyTerm"/>
              </w:rPr>
              <w:t xml:space="preserve">Table </w:t>
            </w:r>
            <w:r w:rsidR="00F1664C">
              <w:rPr>
                <w:rStyle w:val="KeyTerm"/>
              </w:rPr>
              <w:t>5</w:t>
            </w:r>
            <w:r w:rsidRPr="00ED43F7">
              <w:rPr>
                <w:rStyle w:val="KeyTerm"/>
              </w:rPr>
              <w:t xml:space="preserve">. </w:t>
            </w:r>
            <w:r>
              <w:rPr>
                <w:rStyle w:val="KeyTermItalic"/>
              </w:rPr>
              <w:t>Example Yes/No Questions and Business Answers</w:t>
            </w:r>
          </w:p>
        </w:tc>
      </w:tr>
      <w:tr w:rsidR="0093309D" w14:paraId="20EC453C" w14:textId="5FAC9086" w:rsidTr="00FD4D9A">
        <w:tc>
          <w:tcPr>
            <w:tcW w:w="6822" w:type="dxa"/>
            <w:tcBorders>
              <w:top w:val="single" w:sz="4" w:space="0" w:color="auto"/>
              <w:left w:val="single" w:sz="4" w:space="0" w:color="auto"/>
              <w:bottom w:val="single" w:sz="4" w:space="0" w:color="auto"/>
              <w:right w:val="nil"/>
            </w:tcBorders>
            <w:shd w:val="pct5" w:color="auto" w:fill="auto"/>
            <w:vAlign w:val="center"/>
          </w:tcPr>
          <w:p w14:paraId="099E81F5" w14:textId="1AAE6A1A" w:rsidR="0093309D" w:rsidRPr="0093309D" w:rsidRDefault="0093309D" w:rsidP="0093309D">
            <w:pPr>
              <w:pStyle w:val="RubricHeadings"/>
            </w:pPr>
            <w:r w:rsidRPr="0093309D">
              <w:rPr>
                <w:rStyle w:val="KeyTerm"/>
                <w:b/>
              </w:rPr>
              <w:t>Question</w:t>
            </w:r>
          </w:p>
        </w:tc>
        <w:tc>
          <w:tcPr>
            <w:tcW w:w="1800" w:type="dxa"/>
            <w:tcBorders>
              <w:top w:val="single" w:sz="4" w:space="0" w:color="auto"/>
              <w:left w:val="nil"/>
              <w:bottom w:val="single" w:sz="4" w:space="0" w:color="auto"/>
              <w:right w:val="nil"/>
            </w:tcBorders>
            <w:shd w:val="pct5" w:color="auto" w:fill="auto"/>
          </w:tcPr>
          <w:p w14:paraId="60C0A3DB" w14:textId="421A171D" w:rsidR="0093309D" w:rsidRPr="0093309D" w:rsidRDefault="0093309D" w:rsidP="0093309D">
            <w:pPr>
              <w:pStyle w:val="RubricHeadings"/>
              <w:rPr>
                <w:rStyle w:val="KeyTerm"/>
                <w:b/>
              </w:rPr>
            </w:pPr>
            <w:r w:rsidRPr="0093309D">
              <w:rPr>
                <w:rStyle w:val="KeyTerm"/>
                <w:b/>
              </w:rPr>
              <w:t>Example Corporation (John Deere)</w:t>
            </w:r>
          </w:p>
        </w:tc>
        <w:tc>
          <w:tcPr>
            <w:tcW w:w="1710" w:type="dxa"/>
            <w:tcBorders>
              <w:top w:val="single" w:sz="4" w:space="0" w:color="auto"/>
              <w:left w:val="nil"/>
              <w:bottom w:val="single" w:sz="4" w:space="0" w:color="auto"/>
              <w:right w:val="single" w:sz="4" w:space="0" w:color="auto"/>
            </w:tcBorders>
            <w:shd w:val="pct5" w:color="auto" w:fill="auto"/>
          </w:tcPr>
          <w:p w14:paraId="47F3DA72" w14:textId="77777777" w:rsidR="0093309D" w:rsidRPr="0093309D" w:rsidRDefault="0093309D" w:rsidP="0093309D">
            <w:pPr>
              <w:pStyle w:val="RubricHeadings"/>
              <w:rPr>
                <w:rStyle w:val="KeyTerm"/>
                <w:b/>
              </w:rPr>
            </w:pPr>
            <w:r w:rsidRPr="0093309D">
              <w:rPr>
                <w:rStyle w:val="KeyTerm"/>
                <w:b/>
              </w:rPr>
              <w:t>Example Cooperative</w:t>
            </w:r>
          </w:p>
          <w:p w14:paraId="7A314482" w14:textId="650CE168" w:rsidR="0093309D" w:rsidRPr="0093309D" w:rsidRDefault="0093309D" w:rsidP="0093309D">
            <w:pPr>
              <w:pStyle w:val="RubricHeadings"/>
              <w:rPr>
                <w:rStyle w:val="KeyTerm"/>
                <w:b/>
              </w:rPr>
            </w:pPr>
            <w:r w:rsidRPr="0093309D">
              <w:rPr>
                <w:rStyle w:val="KeyTerm"/>
                <w:b/>
              </w:rPr>
              <w:t>(CHS)</w:t>
            </w:r>
          </w:p>
        </w:tc>
      </w:tr>
      <w:tr w:rsidR="0093309D" w14:paraId="385E62C4" w14:textId="4F1E3BA4" w:rsidTr="0093309D">
        <w:tc>
          <w:tcPr>
            <w:tcW w:w="6822" w:type="dxa"/>
            <w:tcBorders>
              <w:top w:val="single" w:sz="4" w:space="0" w:color="auto"/>
              <w:left w:val="single" w:sz="4" w:space="0" w:color="auto"/>
              <w:bottom w:val="single" w:sz="4" w:space="0" w:color="auto"/>
              <w:right w:val="single" w:sz="4" w:space="0" w:color="auto"/>
            </w:tcBorders>
            <w:hideMark/>
          </w:tcPr>
          <w:p w14:paraId="4D32FE9B" w14:textId="3178DADE" w:rsidR="0093309D" w:rsidRDefault="0093309D" w:rsidP="00F1664C">
            <w:pPr>
              <w:pStyle w:val="AnalysisQuestionsTN"/>
              <w:numPr>
                <w:ilvl w:val="0"/>
                <w:numId w:val="31"/>
              </w:numPr>
            </w:pPr>
            <w:r>
              <w:t xml:space="preserve">Does the business return </w:t>
            </w:r>
            <w:proofErr w:type="gramStart"/>
            <w:r>
              <w:t>profits</w:t>
            </w:r>
            <w:proofErr w:type="gramEnd"/>
            <w:r>
              <w:t xml:space="preserve"> to shareholders?</w:t>
            </w:r>
          </w:p>
        </w:tc>
        <w:tc>
          <w:tcPr>
            <w:tcW w:w="1800" w:type="dxa"/>
            <w:tcBorders>
              <w:top w:val="single" w:sz="4" w:space="0" w:color="auto"/>
              <w:left w:val="single" w:sz="4" w:space="0" w:color="auto"/>
              <w:bottom w:val="single" w:sz="4" w:space="0" w:color="auto"/>
              <w:right w:val="single" w:sz="4" w:space="0" w:color="auto"/>
            </w:tcBorders>
          </w:tcPr>
          <w:p w14:paraId="11557614" w14:textId="6BD13D95" w:rsidR="0093309D" w:rsidRPr="0093309D" w:rsidRDefault="0093309D" w:rsidP="0093309D">
            <w:pPr>
              <w:pStyle w:val="PictureCentered"/>
            </w:pPr>
            <w:r>
              <w:t>Yes</w:t>
            </w:r>
          </w:p>
        </w:tc>
        <w:tc>
          <w:tcPr>
            <w:tcW w:w="1710" w:type="dxa"/>
            <w:tcBorders>
              <w:top w:val="single" w:sz="4" w:space="0" w:color="auto"/>
              <w:left w:val="single" w:sz="4" w:space="0" w:color="auto"/>
              <w:bottom w:val="single" w:sz="4" w:space="0" w:color="auto"/>
              <w:right w:val="single" w:sz="4" w:space="0" w:color="auto"/>
            </w:tcBorders>
          </w:tcPr>
          <w:p w14:paraId="55E2EBB4" w14:textId="6F855F53" w:rsidR="0093309D" w:rsidRPr="0093309D" w:rsidRDefault="0093309D" w:rsidP="0093309D">
            <w:pPr>
              <w:pStyle w:val="PictureCentered"/>
            </w:pPr>
            <w:r>
              <w:t>Yes</w:t>
            </w:r>
          </w:p>
        </w:tc>
      </w:tr>
      <w:tr w:rsidR="0093309D" w14:paraId="235E8F12" w14:textId="7D792C28" w:rsidTr="0093309D">
        <w:tc>
          <w:tcPr>
            <w:tcW w:w="6822" w:type="dxa"/>
            <w:tcBorders>
              <w:top w:val="single" w:sz="4" w:space="0" w:color="auto"/>
              <w:left w:val="single" w:sz="4" w:space="0" w:color="auto"/>
              <w:bottom w:val="single" w:sz="4" w:space="0" w:color="auto"/>
              <w:right w:val="single" w:sz="4" w:space="0" w:color="auto"/>
            </w:tcBorders>
          </w:tcPr>
          <w:p w14:paraId="06F941D0" w14:textId="06E65D3E" w:rsidR="0093309D" w:rsidRDefault="0093309D" w:rsidP="00921DE2">
            <w:pPr>
              <w:pStyle w:val="AnalysisQuestionsTN"/>
            </w:pPr>
            <w:r>
              <w:t>Does each shareholder receive the same number of votes?</w:t>
            </w:r>
          </w:p>
        </w:tc>
        <w:tc>
          <w:tcPr>
            <w:tcW w:w="1800" w:type="dxa"/>
            <w:tcBorders>
              <w:top w:val="single" w:sz="4" w:space="0" w:color="auto"/>
              <w:left w:val="single" w:sz="4" w:space="0" w:color="auto"/>
              <w:bottom w:val="single" w:sz="4" w:space="0" w:color="auto"/>
              <w:right w:val="single" w:sz="4" w:space="0" w:color="auto"/>
            </w:tcBorders>
          </w:tcPr>
          <w:p w14:paraId="058B97A7" w14:textId="31598D31" w:rsidR="0093309D" w:rsidRPr="0093309D" w:rsidRDefault="0093309D" w:rsidP="0093309D">
            <w:pPr>
              <w:pStyle w:val="PictureCentered"/>
            </w:pPr>
            <w:r>
              <w:t>No</w:t>
            </w:r>
          </w:p>
        </w:tc>
        <w:tc>
          <w:tcPr>
            <w:tcW w:w="1710" w:type="dxa"/>
            <w:tcBorders>
              <w:top w:val="single" w:sz="4" w:space="0" w:color="auto"/>
              <w:left w:val="single" w:sz="4" w:space="0" w:color="auto"/>
              <w:bottom w:val="single" w:sz="4" w:space="0" w:color="auto"/>
              <w:right w:val="single" w:sz="4" w:space="0" w:color="auto"/>
            </w:tcBorders>
          </w:tcPr>
          <w:p w14:paraId="2C9FFD95" w14:textId="26374546" w:rsidR="0093309D" w:rsidRPr="0093309D" w:rsidRDefault="0093309D" w:rsidP="0093309D">
            <w:pPr>
              <w:pStyle w:val="PictureCentered"/>
            </w:pPr>
            <w:r>
              <w:t>Yes</w:t>
            </w:r>
          </w:p>
        </w:tc>
      </w:tr>
      <w:tr w:rsidR="0093309D" w14:paraId="223DD9A5" w14:textId="10D00B22" w:rsidTr="0093309D">
        <w:tc>
          <w:tcPr>
            <w:tcW w:w="6822" w:type="dxa"/>
            <w:tcBorders>
              <w:top w:val="single" w:sz="4" w:space="0" w:color="auto"/>
              <w:left w:val="single" w:sz="4" w:space="0" w:color="auto"/>
              <w:bottom w:val="single" w:sz="4" w:space="0" w:color="auto"/>
              <w:right w:val="single" w:sz="4" w:space="0" w:color="auto"/>
            </w:tcBorders>
          </w:tcPr>
          <w:p w14:paraId="599E1FFC" w14:textId="3984613F" w:rsidR="0093309D" w:rsidRDefault="0093309D" w:rsidP="00921DE2">
            <w:pPr>
              <w:pStyle w:val="AnalysisQuestionsTN"/>
            </w:pPr>
            <w:r>
              <w:t>Can users of the business be owners of the business?</w:t>
            </w:r>
          </w:p>
        </w:tc>
        <w:tc>
          <w:tcPr>
            <w:tcW w:w="1800" w:type="dxa"/>
            <w:tcBorders>
              <w:top w:val="single" w:sz="4" w:space="0" w:color="auto"/>
              <w:left w:val="single" w:sz="4" w:space="0" w:color="auto"/>
              <w:bottom w:val="single" w:sz="4" w:space="0" w:color="auto"/>
              <w:right w:val="single" w:sz="4" w:space="0" w:color="auto"/>
            </w:tcBorders>
          </w:tcPr>
          <w:p w14:paraId="22C26643" w14:textId="513D1CDA" w:rsidR="0093309D" w:rsidRPr="0093309D" w:rsidRDefault="0093309D" w:rsidP="0093309D">
            <w:pPr>
              <w:pStyle w:val="PictureCentered"/>
            </w:pPr>
            <w:r>
              <w:t>Yes</w:t>
            </w:r>
          </w:p>
        </w:tc>
        <w:tc>
          <w:tcPr>
            <w:tcW w:w="1710" w:type="dxa"/>
            <w:tcBorders>
              <w:top w:val="single" w:sz="4" w:space="0" w:color="auto"/>
              <w:left w:val="single" w:sz="4" w:space="0" w:color="auto"/>
              <w:bottom w:val="single" w:sz="4" w:space="0" w:color="auto"/>
              <w:right w:val="single" w:sz="4" w:space="0" w:color="auto"/>
            </w:tcBorders>
          </w:tcPr>
          <w:p w14:paraId="1847CE34" w14:textId="0A9592AF" w:rsidR="0093309D" w:rsidRPr="0093309D" w:rsidRDefault="0093309D" w:rsidP="0093309D">
            <w:pPr>
              <w:pStyle w:val="PictureCentered"/>
            </w:pPr>
            <w:r>
              <w:t>Yes</w:t>
            </w:r>
          </w:p>
        </w:tc>
      </w:tr>
      <w:tr w:rsidR="0093309D" w14:paraId="1C2FA0D1" w14:textId="15BE52DF" w:rsidTr="0093309D">
        <w:tc>
          <w:tcPr>
            <w:tcW w:w="6822" w:type="dxa"/>
            <w:tcBorders>
              <w:top w:val="single" w:sz="4" w:space="0" w:color="auto"/>
              <w:left w:val="single" w:sz="4" w:space="0" w:color="auto"/>
              <w:bottom w:val="single" w:sz="4" w:space="0" w:color="auto"/>
              <w:right w:val="single" w:sz="4" w:space="0" w:color="auto"/>
            </w:tcBorders>
          </w:tcPr>
          <w:p w14:paraId="03778B82" w14:textId="5AC99945" w:rsidR="0093309D" w:rsidRDefault="0093309D" w:rsidP="00921DE2">
            <w:pPr>
              <w:pStyle w:val="AnalysisQuestionsTN"/>
            </w:pPr>
            <w:r>
              <w:t>Do users receive refunds based upon their patronage?</w:t>
            </w:r>
          </w:p>
        </w:tc>
        <w:tc>
          <w:tcPr>
            <w:tcW w:w="1800" w:type="dxa"/>
            <w:tcBorders>
              <w:top w:val="single" w:sz="4" w:space="0" w:color="auto"/>
              <w:left w:val="single" w:sz="4" w:space="0" w:color="auto"/>
              <w:bottom w:val="single" w:sz="4" w:space="0" w:color="auto"/>
              <w:right w:val="single" w:sz="4" w:space="0" w:color="auto"/>
            </w:tcBorders>
          </w:tcPr>
          <w:p w14:paraId="40C5508C" w14:textId="71B1390E" w:rsidR="0093309D" w:rsidRPr="0093309D" w:rsidRDefault="0093309D" w:rsidP="0093309D">
            <w:pPr>
              <w:pStyle w:val="PictureCentered"/>
            </w:pPr>
            <w:r>
              <w:t>No</w:t>
            </w:r>
          </w:p>
        </w:tc>
        <w:tc>
          <w:tcPr>
            <w:tcW w:w="1710" w:type="dxa"/>
            <w:tcBorders>
              <w:top w:val="single" w:sz="4" w:space="0" w:color="auto"/>
              <w:left w:val="single" w:sz="4" w:space="0" w:color="auto"/>
              <w:bottom w:val="single" w:sz="4" w:space="0" w:color="auto"/>
              <w:right w:val="single" w:sz="4" w:space="0" w:color="auto"/>
            </w:tcBorders>
          </w:tcPr>
          <w:p w14:paraId="417DEE68" w14:textId="7FA97FE6" w:rsidR="0093309D" w:rsidRPr="0093309D" w:rsidRDefault="0093309D" w:rsidP="0093309D">
            <w:pPr>
              <w:pStyle w:val="PictureCentered"/>
            </w:pPr>
            <w:r>
              <w:t>Yes</w:t>
            </w:r>
          </w:p>
        </w:tc>
      </w:tr>
      <w:tr w:rsidR="0093309D" w14:paraId="62CDC857" w14:textId="172FEADE" w:rsidTr="0093309D">
        <w:tc>
          <w:tcPr>
            <w:tcW w:w="6822" w:type="dxa"/>
            <w:tcBorders>
              <w:top w:val="single" w:sz="4" w:space="0" w:color="auto"/>
              <w:left w:val="single" w:sz="4" w:space="0" w:color="auto"/>
              <w:bottom w:val="single" w:sz="4" w:space="0" w:color="auto"/>
              <w:right w:val="single" w:sz="4" w:space="0" w:color="auto"/>
            </w:tcBorders>
          </w:tcPr>
          <w:p w14:paraId="281FB0C9" w14:textId="46064F44" w:rsidR="0093309D" w:rsidRDefault="0093309D" w:rsidP="00921DE2">
            <w:pPr>
              <w:pStyle w:val="AnalysisQuestionsTN"/>
            </w:pPr>
            <w:r>
              <w:t>Do users of the business have input on how to operate the business?</w:t>
            </w:r>
          </w:p>
        </w:tc>
        <w:tc>
          <w:tcPr>
            <w:tcW w:w="1800" w:type="dxa"/>
            <w:tcBorders>
              <w:top w:val="single" w:sz="4" w:space="0" w:color="auto"/>
              <w:left w:val="single" w:sz="4" w:space="0" w:color="auto"/>
              <w:bottom w:val="single" w:sz="4" w:space="0" w:color="auto"/>
              <w:right w:val="single" w:sz="4" w:space="0" w:color="auto"/>
            </w:tcBorders>
          </w:tcPr>
          <w:p w14:paraId="3549BD27" w14:textId="69F3FA7B" w:rsidR="0093309D" w:rsidRPr="0093309D" w:rsidRDefault="0093309D" w:rsidP="0093309D">
            <w:pPr>
              <w:pStyle w:val="PictureCentered"/>
            </w:pPr>
            <w:r>
              <w:t>No</w:t>
            </w:r>
          </w:p>
        </w:tc>
        <w:tc>
          <w:tcPr>
            <w:tcW w:w="1710" w:type="dxa"/>
            <w:tcBorders>
              <w:top w:val="single" w:sz="4" w:space="0" w:color="auto"/>
              <w:left w:val="single" w:sz="4" w:space="0" w:color="auto"/>
              <w:bottom w:val="single" w:sz="4" w:space="0" w:color="auto"/>
              <w:right w:val="single" w:sz="4" w:space="0" w:color="auto"/>
            </w:tcBorders>
          </w:tcPr>
          <w:p w14:paraId="24520D62" w14:textId="545B9FD4" w:rsidR="0093309D" w:rsidRPr="0093309D" w:rsidRDefault="0093309D" w:rsidP="0093309D">
            <w:pPr>
              <w:pStyle w:val="PictureCentered"/>
            </w:pPr>
            <w:r>
              <w:t>Yes</w:t>
            </w:r>
          </w:p>
        </w:tc>
      </w:tr>
    </w:tbl>
    <w:p w14:paraId="17FFC69B" w14:textId="57E63F16" w:rsidR="00D066AD" w:rsidRDefault="00D066AD" w:rsidP="00D066AD"/>
    <w:p w14:paraId="5AE6161B" w14:textId="416EAB35" w:rsidR="002731C3" w:rsidRDefault="00000000" w:rsidP="002731C3">
      <w:pPr>
        <w:pStyle w:val="TitleHyperlink"/>
      </w:pPr>
      <w:hyperlink r:id="rId28" w:history="1">
        <w:r w:rsidR="00452963" w:rsidRPr="00A7202B">
          <w:rPr>
            <w:rStyle w:val="Hyperlink"/>
          </w:rPr>
          <w:t>Task 1.3</w:t>
        </w:r>
        <w:r w:rsidR="002731C3" w:rsidRPr="00A7202B">
          <w:rPr>
            <w:rStyle w:val="Hyperlink"/>
          </w:rPr>
          <w:t xml:space="preserve"> Guiding Principles</w:t>
        </w:r>
      </w:hyperlink>
    </w:p>
    <w:p w14:paraId="47EAE36C" w14:textId="7B7F9C72" w:rsidR="002731C3" w:rsidRDefault="00623457" w:rsidP="002731C3">
      <w:pPr>
        <w:pStyle w:val="ActivityBody"/>
      </w:pPr>
      <w:bookmarkStart w:id="9" w:name="_Hlk16503247"/>
      <w:r>
        <w:t>Students research the guiding principles for a cooperative and explain how a cooperative follows them</w:t>
      </w:r>
      <w:r w:rsidR="00CD405E">
        <w:t xml:space="preserve"> in teams of three</w:t>
      </w:r>
      <w:r>
        <w:t>.</w:t>
      </w:r>
    </w:p>
    <w:p w14:paraId="1923895E" w14:textId="77777777" w:rsidR="002731C3" w:rsidRDefault="002731C3" w:rsidP="002731C3"/>
    <w:p w14:paraId="03599A8B" w14:textId="5789A044" w:rsidR="002731C3" w:rsidRDefault="002731C3" w:rsidP="002731C3">
      <w:pPr>
        <w:pStyle w:val="ActivityBodyItalicandBold"/>
      </w:pPr>
      <w:r>
        <w:t>Teacher Preparation</w:t>
      </w:r>
    </w:p>
    <w:p w14:paraId="279330F3" w14:textId="6D90C2DF" w:rsidR="00BC4D22" w:rsidRDefault="00BC4D22" w:rsidP="00BC4D22">
      <w:pPr>
        <w:pStyle w:val="ActivityBody"/>
      </w:pPr>
      <w:r>
        <w:lastRenderedPageBreak/>
        <w:t xml:space="preserve">Play the </w:t>
      </w:r>
      <w:hyperlink r:id="rId29" w:history="1">
        <w:r w:rsidRPr="000B6019">
          <w:rPr>
            <w:rStyle w:val="Hyperlink"/>
          </w:rPr>
          <w:t>Cooperative History</w:t>
        </w:r>
      </w:hyperlink>
      <w:r>
        <w:t xml:space="preserve"> video</w:t>
      </w:r>
      <w:r w:rsidR="00061B11">
        <w:t xml:space="preserve"> at </w:t>
      </w:r>
      <w:hyperlink r:id="rId30" w:history="1">
        <w:r w:rsidR="00061B11" w:rsidRPr="00F66FF8">
          <w:rPr>
            <w:rStyle w:val="Hyperlink"/>
          </w:rPr>
          <w:t>https://www.strongertogether.coop/food-coops/history-of-co-ops</w:t>
        </w:r>
      </w:hyperlink>
      <w:r w:rsidR="00061B11">
        <w:t xml:space="preserve"> </w:t>
      </w:r>
      <w:r>
        <w:t xml:space="preserve">for students before starting the </w:t>
      </w:r>
      <w:r w:rsidR="00217B64">
        <w:t>task.</w:t>
      </w:r>
      <w:r>
        <w:t xml:space="preserve"> Use the following discussion questions to assess student understanding, see example answers to questions in the table below.</w:t>
      </w:r>
    </w:p>
    <w:p w14:paraId="46429A0B" w14:textId="77777777" w:rsidR="00BC4D22" w:rsidRPr="00BC4D22" w:rsidRDefault="00BC4D22" w:rsidP="00BC4D22"/>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5390"/>
      </w:tblGrid>
      <w:tr w:rsidR="00BC4D22" w14:paraId="4EA649A8" w14:textId="77777777" w:rsidTr="00DD34CD">
        <w:tc>
          <w:tcPr>
            <w:tcW w:w="10332" w:type="dxa"/>
            <w:gridSpan w:val="2"/>
            <w:tcBorders>
              <w:top w:val="nil"/>
              <w:left w:val="nil"/>
              <w:bottom w:val="single" w:sz="4" w:space="0" w:color="auto"/>
              <w:right w:val="nil"/>
            </w:tcBorders>
            <w:hideMark/>
          </w:tcPr>
          <w:p w14:paraId="150A7E91" w14:textId="2B270D88" w:rsidR="00BC4D22" w:rsidRPr="00ED43F7" w:rsidRDefault="00BC4D22" w:rsidP="00DD34CD">
            <w:pPr>
              <w:spacing w:line="256" w:lineRule="auto"/>
              <w:rPr>
                <w:rStyle w:val="KeyTerm"/>
              </w:rPr>
            </w:pPr>
            <w:r w:rsidRPr="00ED43F7">
              <w:rPr>
                <w:rStyle w:val="KeyTerm"/>
              </w:rPr>
              <w:t xml:space="preserve">Table </w:t>
            </w:r>
            <w:r w:rsidR="00F1664C">
              <w:rPr>
                <w:rStyle w:val="KeyTerm"/>
              </w:rPr>
              <w:t>6</w:t>
            </w:r>
            <w:r w:rsidRPr="00ED43F7">
              <w:rPr>
                <w:rStyle w:val="KeyTerm"/>
              </w:rPr>
              <w:t xml:space="preserve">. </w:t>
            </w:r>
            <w:r w:rsidR="00BA7A79">
              <w:rPr>
                <w:rStyle w:val="KeyTermItalic"/>
              </w:rPr>
              <w:t>Discussion</w:t>
            </w:r>
            <w:r w:rsidRPr="00ED43F7">
              <w:rPr>
                <w:rStyle w:val="KeyTermItalic"/>
              </w:rPr>
              <w:t xml:space="preserve"> Questions and Potential Responses</w:t>
            </w:r>
          </w:p>
        </w:tc>
      </w:tr>
      <w:tr w:rsidR="00BC4D22" w14:paraId="3ADDA28E" w14:textId="77777777" w:rsidTr="00DD34CD">
        <w:tc>
          <w:tcPr>
            <w:tcW w:w="4942" w:type="dxa"/>
            <w:tcBorders>
              <w:top w:val="single" w:sz="4" w:space="0" w:color="auto"/>
              <w:left w:val="single" w:sz="4" w:space="0" w:color="auto"/>
              <w:bottom w:val="single" w:sz="4" w:space="0" w:color="auto"/>
              <w:right w:val="single" w:sz="4" w:space="0" w:color="auto"/>
            </w:tcBorders>
            <w:hideMark/>
          </w:tcPr>
          <w:p w14:paraId="5C6488B9" w14:textId="7B659FAE" w:rsidR="00BC4D22" w:rsidRPr="00AF37C5" w:rsidRDefault="00BC4D22" w:rsidP="00F1664C">
            <w:pPr>
              <w:pStyle w:val="AnalysisQuestionsTN"/>
              <w:numPr>
                <w:ilvl w:val="0"/>
                <w:numId w:val="32"/>
              </w:numPr>
            </w:pPr>
            <w:r>
              <w:t>When did the cooperative movement begin?</w:t>
            </w:r>
          </w:p>
        </w:tc>
        <w:tc>
          <w:tcPr>
            <w:tcW w:w="5390" w:type="dxa"/>
            <w:tcBorders>
              <w:top w:val="single" w:sz="4" w:space="0" w:color="auto"/>
              <w:left w:val="single" w:sz="4" w:space="0" w:color="auto"/>
              <w:bottom w:val="single" w:sz="4" w:space="0" w:color="auto"/>
              <w:right w:val="single" w:sz="4" w:space="0" w:color="auto"/>
            </w:tcBorders>
            <w:hideMark/>
          </w:tcPr>
          <w:p w14:paraId="17DE011E" w14:textId="4F9970E1" w:rsidR="00BC4D22" w:rsidRDefault="00F50BB5" w:rsidP="00DD34CD">
            <w:pPr>
              <w:pStyle w:val="AnalysisQuestionsAnswers"/>
            </w:pPr>
            <w:r>
              <w:t>1844 in England</w:t>
            </w:r>
          </w:p>
        </w:tc>
      </w:tr>
      <w:tr w:rsidR="00F50BB5" w14:paraId="6C363E79" w14:textId="77777777" w:rsidTr="00DD34CD">
        <w:tc>
          <w:tcPr>
            <w:tcW w:w="4942" w:type="dxa"/>
            <w:tcBorders>
              <w:top w:val="single" w:sz="4" w:space="0" w:color="auto"/>
              <w:left w:val="single" w:sz="4" w:space="0" w:color="auto"/>
              <w:bottom w:val="single" w:sz="4" w:space="0" w:color="auto"/>
              <w:right w:val="single" w:sz="4" w:space="0" w:color="auto"/>
            </w:tcBorders>
          </w:tcPr>
          <w:p w14:paraId="5599CAB7" w14:textId="4CDB3903" w:rsidR="00F50BB5" w:rsidRDefault="00F50BB5" w:rsidP="00F50BB5">
            <w:pPr>
              <w:pStyle w:val="AnalysisQuestionsTN"/>
            </w:pPr>
            <w:r>
              <w:t xml:space="preserve">Why did people </w:t>
            </w:r>
            <w:r w:rsidR="008E32FF">
              <w:t>start</w:t>
            </w:r>
            <w:r w:rsidR="005F47AF">
              <w:t xml:space="preserve"> </w:t>
            </w:r>
            <w:r>
              <w:t xml:space="preserve">the Rochdale Pioneers </w:t>
            </w:r>
            <w:r w:rsidRPr="00F50BB5">
              <w:t>cooperative</w:t>
            </w:r>
            <w:r>
              <w:t>?</w:t>
            </w:r>
          </w:p>
        </w:tc>
        <w:tc>
          <w:tcPr>
            <w:tcW w:w="5390" w:type="dxa"/>
            <w:tcBorders>
              <w:top w:val="single" w:sz="4" w:space="0" w:color="auto"/>
              <w:left w:val="single" w:sz="4" w:space="0" w:color="auto"/>
              <w:bottom w:val="single" w:sz="4" w:space="0" w:color="auto"/>
              <w:right w:val="single" w:sz="4" w:space="0" w:color="auto"/>
            </w:tcBorders>
          </w:tcPr>
          <w:p w14:paraId="0802BDC1" w14:textId="34ABC7AC" w:rsidR="00F50BB5" w:rsidRDefault="00F50BB5" w:rsidP="00DD34CD">
            <w:pPr>
              <w:pStyle w:val="AnalysisQuestionsAnswers"/>
            </w:pPr>
            <w:r>
              <w:t>People wanted to buy food at reasonable prices.</w:t>
            </w:r>
          </w:p>
        </w:tc>
      </w:tr>
      <w:tr w:rsidR="00BC4D22" w14:paraId="6ED78182" w14:textId="77777777" w:rsidTr="00DD34CD">
        <w:tc>
          <w:tcPr>
            <w:tcW w:w="4942" w:type="dxa"/>
            <w:tcBorders>
              <w:top w:val="single" w:sz="4" w:space="0" w:color="auto"/>
              <w:left w:val="single" w:sz="4" w:space="0" w:color="auto"/>
              <w:bottom w:val="single" w:sz="4" w:space="0" w:color="auto"/>
              <w:right w:val="single" w:sz="4" w:space="0" w:color="auto"/>
            </w:tcBorders>
          </w:tcPr>
          <w:p w14:paraId="5C411B56" w14:textId="0AD822B6" w:rsidR="00BC4D22" w:rsidRPr="00BC4D22" w:rsidRDefault="00BC4D22" w:rsidP="00BC4D22">
            <w:pPr>
              <w:pStyle w:val="AnalysisQuestionsTN"/>
            </w:pPr>
            <w:r w:rsidRPr="00BC4D22">
              <w:t>What cooperative values do the Rochdale Pioneers follow?</w:t>
            </w:r>
          </w:p>
        </w:tc>
        <w:tc>
          <w:tcPr>
            <w:tcW w:w="5390" w:type="dxa"/>
            <w:tcBorders>
              <w:top w:val="single" w:sz="4" w:space="0" w:color="auto"/>
              <w:left w:val="single" w:sz="4" w:space="0" w:color="auto"/>
              <w:bottom w:val="single" w:sz="4" w:space="0" w:color="auto"/>
              <w:right w:val="single" w:sz="4" w:space="0" w:color="auto"/>
            </w:tcBorders>
          </w:tcPr>
          <w:p w14:paraId="48C2A8EE" w14:textId="07078192" w:rsidR="00BC4D22" w:rsidRDefault="00F50BB5" w:rsidP="00DD34CD">
            <w:pPr>
              <w:pStyle w:val="AnalysisQuestionsAnswers"/>
            </w:pPr>
            <w:r>
              <w:t xml:space="preserve">Anyone can join for a fee, each person had one vote, and </w:t>
            </w:r>
            <w:r w:rsidR="002A37A5">
              <w:t>the business distributes profits</w:t>
            </w:r>
            <w:r>
              <w:t xml:space="preserve"> to its members.</w:t>
            </w:r>
          </w:p>
        </w:tc>
      </w:tr>
      <w:tr w:rsidR="00BC4D22" w14:paraId="7C5A622A" w14:textId="77777777" w:rsidTr="00DD34CD">
        <w:tc>
          <w:tcPr>
            <w:tcW w:w="4942" w:type="dxa"/>
            <w:tcBorders>
              <w:top w:val="single" w:sz="4" w:space="0" w:color="auto"/>
              <w:left w:val="single" w:sz="4" w:space="0" w:color="auto"/>
              <w:bottom w:val="single" w:sz="4" w:space="0" w:color="auto"/>
              <w:right w:val="single" w:sz="4" w:space="0" w:color="auto"/>
            </w:tcBorders>
          </w:tcPr>
          <w:p w14:paraId="4A8EC3A6" w14:textId="223C1BBF" w:rsidR="00BC4D22" w:rsidRDefault="00BC4D22" w:rsidP="00BC4D22">
            <w:pPr>
              <w:pStyle w:val="AnalysisQuestionsTN"/>
            </w:pPr>
            <w:r w:rsidRPr="00BC4D22">
              <w:t>What are the benefits of being a cooperative member?</w:t>
            </w:r>
          </w:p>
        </w:tc>
        <w:tc>
          <w:tcPr>
            <w:tcW w:w="5390" w:type="dxa"/>
            <w:tcBorders>
              <w:top w:val="single" w:sz="4" w:space="0" w:color="auto"/>
              <w:left w:val="single" w:sz="4" w:space="0" w:color="auto"/>
              <w:bottom w:val="single" w:sz="4" w:space="0" w:color="auto"/>
              <w:right w:val="single" w:sz="4" w:space="0" w:color="auto"/>
            </w:tcBorders>
          </w:tcPr>
          <w:p w14:paraId="61F48335" w14:textId="2BCB2D94" w:rsidR="00BC4D22" w:rsidRDefault="002A37A5" w:rsidP="00DD34CD">
            <w:pPr>
              <w:pStyle w:val="AnalysisQuestionsAnswers"/>
            </w:pPr>
            <w:r>
              <w:t>Benefits include e</w:t>
            </w:r>
            <w:r w:rsidR="00F50BB5">
              <w:t>ducational resources and democratic voting rights.</w:t>
            </w:r>
          </w:p>
        </w:tc>
      </w:tr>
    </w:tbl>
    <w:p w14:paraId="6C738A72" w14:textId="77777777" w:rsidR="00BC4D22" w:rsidRDefault="00BC4D22" w:rsidP="002731C3"/>
    <w:p w14:paraId="131A7F41" w14:textId="1A2083F8" w:rsidR="00623457" w:rsidRDefault="00623457" w:rsidP="00DD34CD">
      <w:pPr>
        <w:pStyle w:val="ActivityBody"/>
      </w:pPr>
      <w:r>
        <w:t xml:space="preserve">Students need a computer with internet access to </w:t>
      </w:r>
      <w:r w:rsidR="00822464">
        <w:t>research principles and their assigned cooperative.</w:t>
      </w:r>
    </w:p>
    <w:p w14:paraId="14EC2AEE" w14:textId="6D3D62C7" w:rsidR="00D53312" w:rsidRDefault="00D53312" w:rsidP="00D53312">
      <w:pPr>
        <w:pStyle w:val="ActivityBody"/>
      </w:pPr>
      <w:r>
        <w:t>Prepare teams of three students for part two. Assign one of the following cooperatives for each team to research. You may choose to assign cooperatives based upon student experiences.</w:t>
      </w:r>
    </w:p>
    <w:p w14:paraId="7DFC3588" w14:textId="02BF58B9" w:rsidR="00D53312" w:rsidRDefault="00D53312" w:rsidP="00D53312">
      <w:pPr>
        <w:pStyle w:val="Activitybullet"/>
      </w:pPr>
      <w:r>
        <w:t xml:space="preserve">CHS </w:t>
      </w:r>
      <w:hyperlink r:id="rId31" w:tgtFrame="_blank" w:history="1">
        <w:r w:rsidR="00F50BB5" w:rsidRPr="0002604E">
          <w:rPr>
            <w:rStyle w:val="Hyperlink"/>
          </w:rPr>
          <w:t>www.chsinc.com</w:t>
        </w:r>
      </w:hyperlink>
    </w:p>
    <w:p w14:paraId="4F9EAB3A" w14:textId="661A0C0F" w:rsidR="00D53312" w:rsidRDefault="00D53312" w:rsidP="00D53312">
      <w:pPr>
        <w:pStyle w:val="Activitybullet"/>
      </w:pPr>
      <w:r>
        <w:t xml:space="preserve">Dairy Farmers of America </w:t>
      </w:r>
      <w:hyperlink r:id="rId32" w:tgtFrame="_blank" w:history="1">
        <w:r w:rsidRPr="00124DBB">
          <w:rPr>
            <w:rStyle w:val="Hyperlink"/>
          </w:rPr>
          <w:t>www.dfamilk.com</w:t>
        </w:r>
      </w:hyperlink>
    </w:p>
    <w:p w14:paraId="151B9DA0" w14:textId="24F98809" w:rsidR="00D53312" w:rsidRDefault="00D53312" w:rsidP="00D53312">
      <w:pPr>
        <w:pStyle w:val="Activitybullet"/>
      </w:pPr>
      <w:r>
        <w:t xml:space="preserve">Sunkist Growers Inc. </w:t>
      </w:r>
      <w:hyperlink r:id="rId33" w:tgtFrame="_blank" w:history="1">
        <w:r w:rsidRPr="00124DBB">
          <w:rPr>
            <w:rStyle w:val="Hyperlink"/>
          </w:rPr>
          <w:t>www.sunkist.com</w:t>
        </w:r>
      </w:hyperlink>
    </w:p>
    <w:p w14:paraId="5F7AB686" w14:textId="6035AAAF" w:rsidR="00D53312" w:rsidRDefault="00D53312" w:rsidP="00D53312">
      <w:pPr>
        <w:pStyle w:val="Activitybullet"/>
      </w:pPr>
      <w:r>
        <w:t xml:space="preserve">Touchstone Energy Cooperative </w:t>
      </w:r>
      <w:hyperlink r:id="rId34" w:tgtFrame="_blank" w:history="1">
        <w:r w:rsidRPr="00124DBB">
          <w:rPr>
            <w:rStyle w:val="Hyperlink"/>
          </w:rPr>
          <w:t>www.touchstoneenergy.com</w:t>
        </w:r>
      </w:hyperlink>
    </w:p>
    <w:p w14:paraId="01B923C0" w14:textId="19CA4829" w:rsidR="00D53312" w:rsidRDefault="00D53312" w:rsidP="00D53312">
      <w:pPr>
        <w:pStyle w:val="Activitybullet"/>
      </w:pPr>
      <w:r>
        <w:t>4</w:t>
      </w:r>
      <w:r w:rsidRPr="001B04AA">
        <w:rPr>
          <w:vertAlign w:val="superscript"/>
        </w:rPr>
        <w:t>th</w:t>
      </w:r>
      <w:r>
        <w:t xml:space="preserve"> Street Food Cooperative </w:t>
      </w:r>
      <w:hyperlink r:id="rId35" w:tgtFrame="_blank" w:history="1">
        <w:r w:rsidRPr="00124DBB">
          <w:rPr>
            <w:rStyle w:val="Hyperlink"/>
          </w:rPr>
          <w:t>www.4thstreetfoodcoop.org</w:t>
        </w:r>
      </w:hyperlink>
    </w:p>
    <w:p w14:paraId="369D33E6" w14:textId="24DD3882" w:rsidR="00D53312" w:rsidRDefault="00D53312" w:rsidP="00D53312">
      <w:pPr>
        <w:pStyle w:val="Activitybullet"/>
      </w:pPr>
      <w:r>
        <w:t xml:space="preserve">National Telecommunications Cooperative Association </w:t>
      </w:r>
      <w:hyperlink r:id="rId36" w:tgtFrame="_blank" w:history="1">
        <w:r w:rsidRPr="00124DBB">
          <w:rPr>
            <w:rStyle w:val="Hyperlink"/>
          </w:rPr>
          <w:t>www.ntca.org</w:t>
        </w:r>
      </w:hyperlink>
    </w:p>
    <w:p w14:paraId="47DCCC68" w14:textId="34960C15" w:rsidR="00D53312" w:rsidRDefault="00D53312" w:rsidP="00D53312">
      <w:pPr>
        <w:pStyle w:val="Activitybullet"/>
      </w:pPr>
      <w:r>
        <w:t xml:space="preserve">Farm Credit Union </w:t>
      </w:r>
      <w:hyperlink r:id="rId37" w:tgtFrame="_blank" w:history="1">
        <w:r w:rsidRPr="00124DBB">
          <w:rPr>
            <w:rStyle w:val="Hyperlink"/>
          </w:rPr>
          <w:t>www.farmcredit.com</w:t>
        </w:r>
      </w:hyperlink>
    </w:p>
    <w:p w14:paraId="16AA0E1D" w14:textId="77777777" w:rsidR="00D53312" w:rsidRDefault="00D53312" w:rsidP="002731C3"/>
    <w:p w14:paraId="4E7D0E2C" w14:textId="77777777" w:rsidR="002731C3" w:rsidRDefault="002731C3" w:rsidP="002731C3">
      <w:pPr>
        <w:pStyle w:val="ActivityBodyItalicandBold"/>
      </w:pPr>
      <w:r>
        <w:t>Student Performance</w:t>
      </w:r>
    </w:p>
    <w:p w14:paraId="2E957B16" w14:textId="683AAF7F" w:rsidR="002731C3" w:rsidRDefault="00822464" w:rsidP="0048337B">
      <w:pPr>
        <w:pStyle w:val="ActivityBodyItalic"/>
      </w:pPr>
      <w:r>
        <w:t>Part One</w:t>
      </w:r>
    </w:p>
    <w:p w14:paraId="2E6B7E91" w14:textId="39A3957D" w:rsidR="00822464" w:rsidRDefault="00822464" w:rsidP="002731C3">
      <w:pPr>
        <w:pStyle w:val="ActivityBody"/>
      </w:pPr>
      <w:r>
        <w:t>Students individually explain what they believe each of the seven guiding principles mean</w:t>
      </w:r>
      <w:r w:rsidR="005F47AF">
        <w:t>s</w:t>
      </w:r>
      <w:r>
        <w:t xml:space="preserve">. Then they </w:t>
      </w:r>
      <w:r w:rsidR="00CD405E">
        <w:t>visit</w:t>
      </w:r>
      <w:r>
        <w:t xml:space="preserve"> the </w:t>
      </w:r>
      <w:hyperlink r:id="rId38" w:tgtFrame="_blank" w:history="1">
        <w:r w:rsidRPr="00D53312">
          <w:rPr>
            <w:rStyle w:val="Hyperlink"/>
          </w:rPr>
          <w:t>International Cooperative Alliance</w:t>
        </w:r>
      </w:hyperlink>
      <w:r>
        <w:t xml:space="preserve"> website</w:t>
      </w:r>
      <w:r w:rsidR="00061B11">
        <w:t xml:space="preserve"> at </w:t>
      </w:r>
      <w:hyperlink r:id="rId39" w:tgtFrame="_blank" w:history="1">
        <w:r w:rsidR="00061B11" w:rsidRPr="00F66FF8">
          <w:rPr>
            <w:rStyle w:val="Hyperlink"/>
          </w:rPr>
          <w:t>https://www.ica.coop/en/cooperatives/cooperative-identity</w:t>
        </w:r>
      </w:hyperlink>
      <w:r w:rsidR="00061B11">
        <w:t xml:space="preserve"> </w:t>
      </w:r>
      <w:r>
        <w:t xml:space="preserve">to find a detailed description. Students compare </w:t>
      </w:r>
      <w:r w:rsidR="00D53312">
        <w:t>their</w:t>
      </w:r>
      <w:r>
        <w:t xml:space="preserve"> descriptions to </w:t>
      </w:r>
      <w:r w:rsidR="00FE2D0F">
        <w:t>those</w:t>
      </w:r>
      <w:r w:rsidR="00D53312">
        <w:t xml:space="preserve"> found on the ICA website.</w:t>
      </w:r>
      <w:r w:rsidR="003E1D5E">
        <w:t xml:space="preserve"> Lead the student discussion as they compare descriptions.</w:t>
      </w:r>
    </w:p>
    <w:p w14:paraId="3DC12DF8" w14:textId="77777777" w:rsidR="00D53312" w:rsidRPr="0048337B" w:rsidRDefault="00D53312" w:rsidP="0048337B"/>
    <w:p w14:paraId="694AE92A" w14:textId="66C20EDD" w:rsidR="00822464" w:rsidRDefault="00822464" w:rsidP="0048337B">
      <w:pPr>
        <w:pStyle w:val="ActivityBodyItalic"/>
      </w:pPr>
      <w:r>
        <w:t>Part Two</w:t>
      </w:r>
    </w:p>
    <w:p w14:paraId="4569B37A" w14:textId="751B1532" w:rsidR="00822464" w:rsidRDefault="00D53312" w:rsidP="002731C3">
      <w:pPr>
        <w:pStyle w:val="ActivityBody"/>
      </w:pPr>
      <w:r>
        <w:t xml:space="preserve">Assign teams of three students to research a specific cooperative. Students </w:t>
      </w:r>
      <w:r w:rsidR="00FE2D0F">
        <w:t>develop a presentation that meets the follow</w:t>
      </w:r>
      <w:r w:rsidR="005F47AF">
        <w:t>ing</w:t>
      </w:r>
      <w:r w:rsidR="00FE2D0F">
        <w:t xml:space="preserve"> criteria.</w:t>
      </w:r>
    </w:p>
    <w:p w14:paraId="6215A16F" w14:textId="77777777" w:rsidR="00FE2D0F" w:rsidRDefault="00FE2D0F" w:rsidP="00FE2D0F">
      <w:pPr>
        <w:pStyle w:val="Activitybullet"/>
      </w:pPr>
      <w:bookmarkStart w:id="10" w:name="_Hlk8631811"/>
      <w:r>
        <w:t>Provides evidence on how the cooperative meets each principle</w:t>
      </w:r>
    </w:p>
    <w:p w14:paraId="72DEFABC" w14:textId="77777777" w:rsidR="00FE2D0F" w:rsidRDefault="00FE2D0F" w:rsidP="00FE2D0F">
      <w:pPr>
        <w:pStyle w:val="Activitybullet"/>
      </w:pPr>
      <w:r>
        <w:t>Describes the products and/or services provided to its members</w:t>
      </w:r>
    </w:p>
    <w:p w14:paraId="6F45EF36" w14:textId="77777777" w:rsidR="00FE2D0F" w:rsidRDefault="00FE2D0F" w:rsidP="00FE2D0F">
      <w:pPr>
        <w:pStyle w:val="Activitybullet"/>
      </w:pPr>
      <w:r>
        <w:t>Explains how a person can become a member</w:t>
      </w:r>
    </w:p>
    <w:p w14:paraId="68F6E0A1" w14:textId="3DF4FF7C" w:rsidR="00FE2D0F" w:rsidRDefault="00FE2D0F" w:rsidP="00FE2D0F">
      <w:pPr>
        <w:pStyle w:val="Activitybullet"/>
      </w:pPr>
      <w:r>
        <w:t>The process for making business decisions is explained</w:t>
      </w:r>
    </w:p>
    <w:p w14:paraId="62145D9F" w14:textId="77777777" w:rsidR="00FE2D0F" w:rsidRDefault="00FE2D0F" w:rsidP="00FE2D0F">
      <w:pPr>
        <w:pStyle w:val="Activitybullet"/>
      </w:pPr>
      <w:r>
        <w:t>Includes examples of how the cooperative gives back to its community</w:t>
      </w:r>
    </w:p>
    <w:bookmarkEnd w:id="10"/>
    <w:p w14:paraId="3554D9DF" w14:textId="093052A7" w:rsidR="00FE2D0F" w:rsidRDefault="00FE2D0F" w:rsidP="002731C3">
      <w:pPr>
        <w:pStyle w:val="ActivityBody"/>
      </w:pPr>
      <w:r>
        <w:t xml:space="preserve">Students present the information on their assigned cooperative to the class. </w:t>
      </w:r>
      <w:r w:rsidR="00E8270A">
        <w:t>While listening to each presentation, s</w:t>
      </w:r>
      <w:r>
        <w:t>tudents record answers to questions about the cooperative on the student worksheet</w:t>
      </w:r>
      <w:r w:rsidR="00CD405E">
        <w:t>.</w:t>
      </w:r>
    </w:p>
    <w:p w14:paraId="379FD14F" w14:textId="77777777" w:rsidR="002731C3" w:rsidRDefault="002731C3" w:rsidP="002731C3"/>
    <w:p w14:paraId="092DA722" w14:textId="77777777" w:rsidR="002731C3" w:rsidRDefault="002731C3" w:rsidP="002731C3">
      <w:pPr>
        <w:pStyle w:val="ActivityBodyItalicandBold"/>
      </w:pPr>
      <w:r>
        <w:t>Results and Evaluation</w:t>
      </w:r>
    </w:p>
    <w:p w14:paraId="37717840" w14:textId="76F237BB" w:rsidR="002731C3" w:rsidRDefault="00FE2D0F" w:rsidP="002731C3">
      <w:pPr>
        <w:pStyle w:val="ActivityBody"/>
      </w:pPr>
      <w:r>
        <w:t xml:space="preserve">Use </w:t>
      </w:r>
      <w:hyperlink r:id="rId40" w:history="1">
        <w:r w:rsidR="00452963" w:rsidRPr="00A7202B">
          <w:rPr>
            <w:rStyle w:val="Hyperlink"/>
          </w:rPr>
          <w:t>Task 1.3</w:t>
        </w:r>
        <w:r w:rsidRPr="00A7202B">
          <w:rPr>
            <w:rStyle w:val="Hyperlink"/>
          </w:rPr>
          <w:t xml:space="preserve"> Evaluation Rubric</w:t>
        </w:r>
      </w:hyperlink>
      <w:r>
        <w:t xml:space="preserve"> to assess student presentations. Table </w:t>
      </w:r>
      <w:r w:rsidR="00F1664C">
        <w:t>7</w:t>
      </w:r>
      <w:r>
        <w:t xml:space="preserve"> contains </w:t>
      </w:r>
      <w:r w:rsidR="005B54D3">
        <w:t xml:space="preserve">example </w:t>
      </w:r>
      <w:r>
        <w:t xml:space="preserve">information about </w:t>
      </w:r>
      <w:r w:rsidR="005B54D3">
        <w:t xml:space="preserve">the CHS and DFA </w:t>
      </w:r>
      <w:r>
        <w:t>cooperative</w:t>
      </w:r>
      <w:r w:rsidR="005B54D3">
        <w:t>s</w:t>
      </w:r>
      <w:r>
        <w:t>.</w:t>
      </w:r>
      <w:r w:rsidR="006F71C6">
        <w:t xml:space="preserve"> Student answers will vary</w:t>
      </w:r>
      <w:r w:rsidR="005B54D3">
        <w:t xml:space="preserve"> based upon their research.</w:t>
      </w:r>
    </w:p>
    <w:p w14:paraId="171F123C" w14:textId="71377003" w:rsidR="002731C3" w:rsidRDefault="002731C3" w:rsidP="002731C3"/>
    <w:tbl>
      <w:tblPr>
        <w:tblStyle w:val="TableGrid"/>
        <w:tblW w:w="0" w:type="auto"/>
        <w:tblInd w:w="360" w:type="dxa"/>
        <w:tblLook w:val="04A0" w:firstRow="1" w:lastRow="0" w:firstColumn="1" w:lastColumn="0" w:noHBand="0" w:noVBand="1"/>
      </w:tblPr>
      <w:tblGrid>
        <w:gridCol w:w="10430"/>
      </w:tblGrid>
      <w:tr w:rsidR="00FE2D0F" w14:paraId="177D5210" w14:textId="77777777" w:rsidTr="001D47B5">
        <w:tc>
          <w:tcPr>
            <w:tcW w:w="10430" w:type="dxa"/>
            <w:tcBorders>
              <w:top w:val="nil"/>
              <w:left w:val="nil"/>
              <w:bottom w:val="single" w:sz="4" w:space="0" w:color="auto"/>
              <w:right w:val="nil"/>
            </w:tcBorders>
          </w:tcPr>
          <w:p w14:paraId="3E1A7167" w14:textId="25D8295E" w:rsidR="00FE2D0F" w:rsidRPr="00647809" w:rsidRDefault="00FE2D0F" w:rsidP="006E2E7B">
            <w:pPr>
              <w:pStyle w:val="ActivityBody"/>
              <w:ind w:left="0"/>
              <w:rPr>
                <w:rStyle w:val="KeyTerm"/>
              </w:rPr>
            </w:pPr>
            <w:r w:rsidRPr="00647809">
              <w:rPr>
                <w:rStyle w:val="KeyTerm"/>
              </w:rPr>
              <w:t xml:space="preserve">Table </w:t>
            </w:r>
            <w:r w:rsidR="00F1664C">
              <w:rPr>
                <w:rStyle w:val="KeyTerm"/>
              </w:rPr>
              <w:t>7</w:t>
            </w:r>
            <w:r w:rsidRPr="00647809">
              <w:rPr>
                <w:rStyle w:val="KeyTerm"/>
              </w:rPr>
              <w:t xml:space="preserve">. </w:t>
            </w:r>
            <w:r w:rsidRPr="00647809">
              <w:rPr>
                <w:rStyle w:val="KeyTermItalic"/>
              </w:rPr>
              <w:t>Coop Analysis</w:t>
            </w:r>
          </w:p>
        </w:tc>
      </w:tr>
      <w:tr w:rsidR="00FE2D0F" w14:paraId="55C2D6D1" w14:textId="77777777" w:rsidTr="001D47B5">
        <w:tc>
          <w:tcPr>
            <w:tcW w:w="10430" w:type="dxa"/>
            <w:tcBorders>
              <w:top w:val="single" w:sz="4" w:space="0" w:color="auto"/>
            </w:tcBorders>
          </w:tcPr>
          <w:p w14:paraId="3DC1FAE4" w14:textId="21D2D115" w:rsidR="00FE2D0F" w:rsidRPr="00647809" w:rsidRDefault="00FE2D0F" w:rsidP="006E2E7B">
            <w:pPr>
              <w:pStyle w:val="ActivityBody"/>
              <w:ind w:left="0"/>
              <w:rPr>
                <w:rStyle w:val="KeyTerm"/>
              </w:rPr>
            </w:pPr>
            <w:r w:rsidRPr="00647809">
              <w:rPr>
                <w:rStyle w:val="KeyTerm"/>
              </w:rPr>
              <w:t>Coop Name:</w:t>
            </w:r>
            <w:r w:rsidR="00F50BB5">
              <w:rPr>
                <w:rStyle w:val="KeyTerm"/>
              </w:rPr>
              <w:t xml:space="preserve"> CHS</w:t>
            </w:r>
          </w:p>
        </w:tc>
      </w:tr>
      <w:tr w:rsidR="00FE2D0F" w14:paraId="616D2BEA" w14:textId="77777777" w:rsidTr="001D47B5">
        <w:trPr>
          <w:trHeight w:val="720"/>
        </w:trPr>
        <w:tc>
          <w:tcPr>
            <w:tcW w:w="10430" w:type="dxa"/>
          </w:tcPr>
          <w:p w14:paraId="2CF8C708" w14:textId="77777777" w:rsidR="006F71C6" w:rsidRDefault="00FE2D0F" w:rsidP="006E2E7B">
            <w:pPr>
              <w:pStyle w:val="ActivityBody"/>
              <w:ind w:left="0"/>
            </w:pPr>
            <w:r>
              <w:t>What does the cooperative buy or sell?</w:t>
            </w:r>
          </w:p>
          <w:p w14:paraId="2EB7EF89" w14:textId="1921D3FB" w:rsidR="00FE2D0F" w:rsidRDefault="00F50BB5" w:rsidP="006F71C6">
            <w:pPr>
              <w:pStyle w:val="AnsKeyCentered"/>
            </w:pPr>
            <w:r>
              <w:t>CHS provides agricultural services</w:t>
            </w:r>
            <w:r w:rsidR="002A37A5">
              <w:t>,</w:t>
            </w:r>
            <w:r>
              <w:t xml:space="preserve"> including marketing of products, financial services, </w:t>
            </w:r>
            <w:r w:rsidR="006F71C6">
              <w:t>insurance, and crop consulting. CHS also sells products, such as fuel and fertilizer.</w:t>
            </w:r>
          </w:p>
        </w:tc>
      </w:tr>
      <w:tr w:rsidR="00FE2D0F" w14:paraId="48E60C0B" w14:textId="77777777" w:rsidTr="001D47B5">
        <w:trPr>
          <w:trHeight w:val="720"/>
        </w:trPr>
        <w:tc>
          <w:tcPr>
            <w:tcW w:w="10430" w:type="dxa"/>
          </w:tcPr>
          <w:p w14:paraId="75B02A0F" w14:textId="77777777" w:rsidR="00FE2D0F" w:rsidRDefault="00FE2D0F" w:rsidP="006E2E7B">
            <w:pPr>
              <w:pStyle w:val="ActivityBody"/>
              <w:ind w:left="0"/>
            </w:pPr>
            <w:r>
              <w:t>How does the cooperative benefit its members?</w:t>
            </w:r>
          </w:p>
          <w:p w14:paraId="343AA559" w14:textId="2B0914E1" w:rsidR="006F71C6" w:rsidRDefault="006F71C6" w:rsidP="006F71C6">
            <w:pPr>
              <w:pStyle w:val="AnsKeyCentered"/>
            </w:pPr>
            <w:r>
              <w:t>Members receive dividend</w:t>
            </w:r>
            <w:r w:rsidR="001A2B1C">
              <w:t>s based upon their patronage of the cooperative.</w:t>
            </w:r>
          </w:p>
        </w:tc>
      </w:tr>
      <w:tr w:rsidR="00FE2D0F" w14:paraId="1B456F42" w14:textId="77777777" w:rsidTr="001D47B5">
        <w:trPr>
          <w:trHeight w:val="720"/>
        </w:trPr>
        <w:tc>
          <w:tcPr>
            <w:tcW w:w="10430" w:type="dxa"/>
          </w:tcPr>
          <w:p w14:paraId="4DE42811" w14:textId="77777777" w:rsidR="00FE2D0F" w:rsidRDefault="00FE2D0F" w:rsidP="006E2E7B">
            <w:pPr>
              <w:pStyle w:val="ActivityBody"/>
              <w:ind w:left="0"/>
            </w:pPr>
            <w:r>
              <w:lastRenderedPageBreak/>
              <w:t>How do members of the cooperative make decisions?</w:t>
            </w:r>
          </w:p>
          <w:p w14:paraId="3C68CB20" w14:textId="53AABAE5" w:rsidR="006F71C6" w:rsidRDefault="006F71C6" w:rsidP="006F71C6">
            <w:pPr>
              <w:pStyle w:val="AnsKeyCentered"/>
            </w:pPr>
            <w:r>
              <w:t xml:space="preserve">Members have </w:t>
            </w:r>
            <w:r w:rsidR="00E8270A">
              <w:t xml:space="preserve">the </w:t>
            </w:r>
            <w:r>
              <w:t xml:space="preserve">right to </w:t>
            </w:r>
            <w:r w:rsidR="005F47AF">
              <w:t>elect</w:t>
            </w:r>
            <w:r>
              <w:t xml:space="preserve"> </w:t>
            </w:r>
            <w:r w:rsidR="005F47AF">
              <w:t xml:space="preserve">a </w:t>
            </w:r>
            <w:r>
              <w:t>board of directors who are active farmers and ranchers.</w:t>
            </w:r>
          </w:p>
        </w:tc>
      </w:tr>
      <w:tr w:rsidR="00FE2D0F" w14:paraId="49E0D990" w14:textId="77777777" w:rsidTr="001D47B5">
        <w:trPr>
          <w:trHeight w:val="720"/>
        </w:trPr>
        <w:tc>
          <w:tcPr>
            <w:tcW w:w="10430" w:type="dxa"/>
          </w:tcPr>
          <w:p w14:paraId="5AF6727B" w14:textId="77777777" w:rsidR="00FE2D0F" w:rsidRDefault="00FE2D0F" w:rsidP="006E2E7B">
            <w:pPr>
              <w:pStyle w:val="ActivityBody"/>
              <w:ind w:left="0"/>
            </w:pPr>
            <w:r>
              <w:t>How does the cooperative benefit local communities?</w:t>
            </w:r>
          </w:p>
          <w:p w14:paraId="51C9E847" w14:textId="3B92C268" w:rsidR="006F71C6" w:rsidRDefault="006F71C6" w:rsidP="006F71C6">
            <w:pPr>
              <w:pStyle w:val="AnsKeyCentered"/>
            </w:pPr>
            <w:r>
              <w:t>CHS donates money back to the community to support health and safety on farms.</w:t>
            </w:r>
          </w:p>
        </w:tc>
      </w:tr>
      <w:tr w:rsidR="00FE2D0F" w:rsidRPr="00647809" w14:paraId="7C4059FB" w14:textId="77777777" w:rsidTr="001D47B5">
        <w:tc>
          <w:tcPr>
            <w:tcW w:w="10430" w:type="dxa"/>
          </w:tcPr>
          <w:p w14:paraId="5207471F" w14:textId="75A4763D" w:rsidR="00FE2D0F" w:rsidRPr="00647809" w:rsidRDefault="00FE2D0F" w:rsidP="006E2E7B">
            <w:pPr>
              <w:pStyle w:val="ActivityBody"/>
              <w:ind w:left="0"/>
              <w:rPr>
                <w:rStyle w:val="KeyTerm"/>
              </w:rPr>
            </w:pPr>
            <w:r w:rsidRPr="00647809">
              <w:rPr>
                <w:rStyle w:val="KeyTerm"/>
              </w:rPr>
              <w:t>Coop Name:</w:t>
            </w:r>
            <w:r w:rsidR="001A2B1C">
              <w:rPr>
                <w:rStyle w:val="KeyTerm"/>
              </w:rPr>
              <w:t xml:space="preserve"> Dairy Farmers of America</w:t>
            </w:r>
          </w:p>
        </w:tc>
      </w:tr>
      <w:tr w:rsidR="00FE2D0F" w14:paraId="78B99E41" w14:textId="77777777" w:rsidTr="001D47B5">
        <w:trPr>
          <w:trHeight w:val="720"/>
        </w:trPr>
        <w:tc>
          <w:tcPr>
            <w:tcW w:w="10430" w:type="dxa"/>
          </w:tcPr>
          <w:p w14:paraId="0B3E83AE" w14:textId="77777777" w:rsidR="00FE2D0F" w:rsidRDefault="00FE2D0F" w:rsidP="006E2E7B">
            <w:pPr>
              <w:pStyle w:val="ActivityBody"/>
              <w:ind w:left="0"/>
            </w:pPr>
            <w:r>
              <w:t>What does the cooperative buy or sell?</w:t>
            </w:r>
          </w:p>
          <w:p w14:paraId="4BC8FDB3" w14:textId="4F10CBE3" w:rsidR="001A2B1C" w:rsidRDefault="001A2B1C" w:rsidP="001A2B1C">
            <w:pPr>
              <w:pStyle w:val="AnsKeyCentered"/>
            </w:pPr>
            <w:r>
              <w:t>The cooperative markets and sells processed dairy products. They also provide management services to farmers to help increase production efficiencies.</w:t>
            </w:r>
          </w:p>
        </w:tc>
      </w:tr>
      <w:tr w:rsidR="00FE2D0F" w14:paraId="08A07216" w14:textId="77777777" w:rsidTr="001D47B5">
        <w:trPr>
          <w:trHeight w:val="720"/>
        </w:trPr>
        <w:tc>
          <w:tcPr>
            <w:tcW w:w="10430" w:type="dxa"/>
          </w:tcPr>
          <w:p w14:paraId="0BDA68B0" w14:textId="77777777" w:rsidR="00FE2D0F" w:rsidRDefault="00FE2D0F" w:rsidP="006E2E7B">
            <w:pPr>
              <w:pStyle w:val="ActivityBody"/>
              <w:ind w:left="0"/>
            </w:pPr>
            <w:r>
              <w:t>How does the cooperative benefit its members?</w:t>
            </w:r>
          </w:p>
          <w:p w14:paraId="03F928D7" w14:textId="6DDEBC6B" w:rsidR="001A2B1C" w:rsidRDefault="002A37A5" w:rsidP="001A2B1C">
            <w:pPr>
              <w:pStyle w:val="AnsKeyCentered"/>
            </w:pPr>
            <w:r>
              <w:t>Farmers receive competitive prices</w:t>
            </w:r>
            <w:r w:rsidR="001A2B1C">
              <w:t xml:space="preserve"> for their milk and a return from cooperative profits.</w:t>
            </w:r>
          </w:p>
        </w:tc>
      </w:tr>
      <w:tr w:rsidR="00FE2D0F" w14:paraId="18CF080D" w14:textId="77777777" w:rsidTr="001D47B5">
        <w:trPr>
          <w:trHeight w:val="720"/>
        </w:trPr>
        <w:tc>
          <w:tcPr>
            <w:tcW w:w="10430" w:type="dxa"/>
          </w:tcPr>
          <w:p w14:paraId="4467A222" w14:textId="77777777" w:rsidR="00FE2D0F" w:rsidRDefault="00FE2D0F" w:rsidP="006E2E7B">
            <w:pPr>
              <w:pStyle w:val="ActivityBody"/>
              <w:ind w:left="0"/>
            </w:pPr>
            <w:r>
              <w:t>How do members of the cooperative make decisions?</w:t>
            </w:r>
          </w:p>
          <w:p w14:paraId="0E456F64" w14:textId="00E79EC2" w:rsidR="001A2B1C" w:rsidRDefault="001A2B1C" w:rsidP="001A2B1C">
            <w:pPr>
              <w:pStyle w:val="AnsKeyCentered"/>
            </w:pPr>
            <w:r>
              <w:t>Each</w:t>
            </w:r>
            <w:r w:rsidRPr="001A2B1C">
              <w:t xml:space="preserve"> member </w:t>
            </w:r>
            <w:r>
              <w:t>can</w:t>
            </w:r>
            <w:r w:rsidRPr="001A2B1C">
              <w:t xml:space="preserve"> influence discussions </w:t>
            </w:r>
            <w:r>
              <w:t>about</w:t>
            </w:r>
            <w:r w:rsidRPr="001A2B1C">
              <w:t xml:space="preserve"> business operations</w:t>
            </w:r>
            <w:r>
              <w:t>.</w:t>
            </w:r>
          </w:p>
        </w:tc>
      </w:tr>
      <w:tr w:rsidR="00FE2D0F" w14:paraId="6A62CAF6" w14:textId="77777777" w:rsidTr="001D47B5">
        <w:trPr>
          <w:trHeight w:val="720"/>
        </w:trPr>
        <w:tc>
          <w:tcPr>
            <w:tcW w:w="10430" w:type="dxa"/>
          </w:tcPr>
          <w:p w14:paraId="042E6A23" w14:textId="77777777" w:rsidR="00FE2D0F" w:rsidRDefault="00FE2D0F" w:rsidP="006E2E7B">
            <w:pPr>
              <w:pStyle w:val="ActivityBody"/>
              <w:ind w:left="0"/>
            </w:pPr>
            <w:r>
              <w:t>How does the cooperative benefit local communities?</w:t>
            </w:r>
          </w:p>
          <w:p w14:paraId="5974A174" w14:textId="656FF1FB" w:rsidR="001A2B1C" w:rsidRDefault="001A2B1C" w:rsidP="001A2B1C">
            <w:pPr>
              <w:pStyle w:val="AnsKeyCentered"/>
            </w:pPr>
            <w:r>
              <w:t xml:space="preserve">DFA provides disaster relief to local communities and supports education through student </w:t>
            </w:r>
            <w:r w:rsidR="001D47B5">
              <w:t>scholarships</w:t>
            </w:r>
            <w:r>
              <w:t>.</w:t>
            </w:r>
          </w:p>
        </w:tc>
      </w:tr>
    </w:tbl>
    <w:p w14:paraId="76D10CF6" w14:textId="4CEB2C88" w:rsidR="00FE2D0F" w:rsidRDefault="00FE2D0F" w:rsidP="002731C3"/>
    <w:bookmarkStart w:id="11" w:name="_Hlk16503819"/>
    <w:bookmarkEnd w:id="9"/>
    <w:p w14:paraId="2E82AB81" w14:textId="6FCA64C2" w:rsidR="002731C3" w:rsidRDefault="00A7202B" w:rsidP="002731C3">
      <w:pPr>
        <w:pStyle w:val="TitleHyperlink"/>
      </w:pPr>
      <w:r>
        <w:fldChar w:fldCharType="begin"/>
      </w:r>
      <w:r>
        <w:instrText xml:space="preserve"> HYPERLINK "Task1_4Buying_Selling.docx" </w:instrText>
      </w:r>
      <w:r>
        <w:fldChar w:fldCharType="separate"/>
      </w:r>
      <w:r w:rsidR="00452963" w:rsidRPr="00A7202B">
        <w:rPr>
          <w:rStyle w:val="Hyperlink"/>
        </w:rPr>
        <w:t>Task 1.4</w:t>
      </w:r>
      <w:r w:rsidR="002731C3" w:rsidRPr="00A7202B">
        <w:rPr>
          <w:rStyle w:val="Hyperlink"/>
        </w:rPr>
        <w:t xml:space="preserve"> Buying and Selling</w:t>
      </w:r>
      <w:r>
        <w:fldChar w:fldCharType="end"/>
      </w:r>
    </w:p>
    <w:p w14:paraId="65FA30B4" w14:textId="57D0BEE7" w:rsidR="002731C3" w:rsidRDefault="00BC4D22" w:rsidP="002731C3">
      <w:pPr>
        <w:pStyle w:val="ActivityBody"/>
      </w:pPr>
      <w:r>
        <w:t>Students identify the structure</w:t>
      </w:r>
      <w:r w:rsidR="000E41E5">
        <w:t xml:space="preserve"> </w:t>
      </w:r>
      <w:r>
        <w:t>of cooperative businesses. Then they work in groups to plan how they could start a cooperative to solve financial problems for purchasing and selling products.</w:t>
      </w:r>
    </w:p>
    <w:p w14:paraId="4A2B561C" w14:textId="77777777" w:rsidR="002731C3" w:rsidRDefault="002731C3" w:rsidP="002731C3"/>
    <w:p w14:paraId="2CD2CCF1" w14:textId="5A1E3CB5" w:rsidR="002731C3" w:rsidRDefault="002731C3" w:rsidP="00BC4D22">
      <w:pPr>
        <w:pStyle w:val="ActivityBodyItalicandBold"/>
      </w:pPr>
      <w:r>
        <w:t>Teacher Preparation</w:t>
      </w:r>
    </w:p>
    <w:p w14:paraId="1E6FD96D" w14:textId="49F115EB" w:rsidR="00BA7A79" w:rsidRPr="00BA7A79" w:rsidRDefault="00BC4D22" w:rsidP="00BA7A79">
      <w:pPr>
        <w:pStyle w:val="ActivityBody"/>
      </w:pPr>
      <w:r w:rsidRPr="00BA7A79">
        <w:t xml:space="preserve">Present </w:t>
      </w:r>
      <w:hyperlink r:id="rId41" w:history="1">
        <w:r w:rsidRPr="00A7202B">
          <w:rPr>
            <w:rStyle w:val="Hyperlink"/>
          </w:rPr>
          <w:t>Cooperative Structure</w:t>
        </w:r>
      </w:hyperlink>
      <w:r w:rsidRPr="00BA7A79">
        <w:t xml:space="preserve"> to the class before starting the activity. </w:t>
      </w:r>
      <w:r w:rsidR="00BA7A79" w:rsidRPr="00BA7A79">
        <w:t xml:space="preserve">Then play the </w:t>
      </w:r>
      <w:hyperlink r:id="rId42" w:tgtFrame="_blank" w:history="1">
        <w:r w:rsidR="002744F8">
          <w:rPr>
            <w:rStyle w:val="Hyperlink"/>
          </w:rPr>
          <w:t>CHS Member</w:t>
        </w:r>
      </w:hyperlink>
      <w:r w:rsidR="007A7FD4" w:rsidRPr="00BA7A79">
        <w:t xml:space="preserve"> </w:t>
      </w:r>
      <w:r w:rsidR="007A7FD4">
        <w:t>v</w:t>
      </w:r>
      <w:r w:rsidR="00BA7A79" w:rsidRPr="00BA7A79">
        <w:t>ideo</w:t>
      </w:r>
      <w:r w:rsidR="007A7FD4">
        <w:t xml:space="preserve"> </w:t>
      </w:r>
      <w:bookmarkStart w:id="12" w:name="_Hlk18491275"/>
      <w:r w:rsidR="007A7FD4">
        <w:t xml:space="preserve">found at </w:t>
      </w:r>
      <w:hyperlink r:id="rId43" w:tgtFrame="_blank" w:history="1">
        <w:r w:rsidR="007A7FD4" w:rsidRPr="00F51AFA">
          <w:rPr>
            <w:rStyle w:val="Hyperlink"/>
          </w:rPr>
          <w:t>https://www.youtube.com/user/chsincorporated/featured</w:t>
        </w:r>
      </w:hyperlink>
      <w:r w:rsidR="007A7FD4">
        <w:t xml:space="preserve"> </w:t>
      </w:r>
      <w:r w:rsidR="00BA7A79" w:rsidRPr="00BA7A79">
        <w:t xml:space="preserve">for students. </w:t>
      </w:r>
      <w:bookmarkEnd w:id="12"/>
      <w:r w:rsidR="00BA7A79" w:rsidRPr="00BA7A79">
        <w:t>Use discussion questions to assess student understanding</w:t>
      </w:r>
      <w:r w:rsidR="00E8270A">
        <w:t>. E</w:t>
      </w:r>
      <w:r w:rsidR="00BA7A79" w:rsidRPr="00BA7A79">
        <w:t xml:space="preserve">xample answers to questions </w:t>
      </w:r>
      <w:r w:rsidR="00D97260">
        <w:t xml:space="preserve">are available </w:t>
      </w:r>
      <w:r w:rsidR="00BA7A79" w:rsidRPr="00BA7A79">
        <w:t xml:space="preserve">in Table </w:t>
      </w:r>
      <w:r w:rsidR="00F1664C">
        <w:t>8</w:t>
      </w:r>
      <w:r w:rsidR="00BA7A79" w:rsidRPr="00BA7A79">
        <w:t>.</w:t>
      </w:r>
    </w:p>
    <w:p w14:paraId="10900EFA" w14:textId="019B5594" w:rsidR="00BA7A79" w:rsidRPr="00BA7A79" w:rsidRDefault="00BA7A79" w:rsidP="00BA7A79"/>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5390"/>
      </w:tblGrid>
      <w:tr w:rsidR="00BA7A79" w14:paraId="5FBDE222" w14:textId="77777777" w:rsidTr="00DD34CD">
        <w:tc>
          <w:tcPr>
            <w:tcW w:w="10332" w:type="dxa"/>
            <w:gridSpan w:val="2"/>
            <w:tcBorders>
              <w:top w:val="nil"/>
              <w:left w:val="nil"/>
              <w:bottom w:val="single" w:sz="4" w:space="0" w:color="auto"/>
              <w:right w:val="nil"/>
            </w:tcBorders>
            <w:hideMark/>
          </w:tcPr>
          <w:p w14:paraId="02039D80" w14:textId="60D21A83" w:rsidR="00BA7A79" w:rsidRPr="00ED43F7" w:rsidRDefault="00BA7A79" w:rsidP="00DD34CD">
            <w:pPr>
              <w:spacing w:line="256" w:lineRule="auto"/>
              <w:rPr>
                <w:rStyle w:val="KeyTerm"/>
              </w:rPr>
            </w:pPr>
            <w:r w:rsidRPr="00ED43F7">
              <w:rPr>
                <w:rStyle w:val="KeyTerm"/>
              </w:rPr>
              <w:t xml:space="preserve">Table </w:t>
            </w:r>
            <w:r w:rsidR="00F1664C">
              <w:rPr>
                <w:rStyle w:val="KeyTerm"/>
              </w:rPr>
              <w:t>8</w:t>
            </w:r>
            <w:r w:rsidRPr="00ED43F7">
              <w:rPr>
                <w:rStyle w:val="KeyTerm"/>
              </w:rPr>
              <w:t xml:space="preserve">. </w:t>
            </w:r>
            <w:r>
              <w:rPr>
                <w:rStyle w:val="KeyTermItalic"/>
              </w:rPr>
              <w:t>Discussion</w:t>
            </w:r>
            <w:r w:rsidRPr="00ED43F7">
              <w:rPr>
                <w:rStyle w:val="KeyTermItalic"/>
              </w:rPr>
              <w:t xml:space="preserve"> Questions and Potential Responses</w:t>
            </w:r>
          </w:p>
        </w:tc>
      </w:tr>
      <w:tr w:rsidR="00BA7A79" w14:paraId="76C9A2DA" w14:textId="77777777" w:rsidTr="00DD34CD">
        <w:tc>
          <w:tcPr>
            <w:tcW w:w="4942" w:type="dxa"/>
            <w:tcBorders>
              <w:top w:val="single" w:sz="4" w:space="0" w:color="auto"/>
              <w:left w:val="single" w:sz="4" w:space="0" w:color="auto"/>
              <w:bottom w:val="single" w:sz="4" w:space="0" w:color="auto"/>
              <w:right w:val="single" w:sz="4" w:space="0" w:color="auto"/>
            </w:tcBorders>
            <w:hideMark/>
          </w:tcPr>
          <w:p w14:paraId="129919C2" w14:textId="4167462D" w:rsidR="00BA7A79" w:rsidRPr="00BA7A79" w:rsidRDefault="00BA7A79" w:rsidP="00BA7A79">
            <w:pPr>
              <w:pStyle w:val="AnalysisQuestionsTN"/>
              <w:numPr>
                <w:ilvl w:val="0"/>
                <w:numId w:val="30"/>
              </w:numPr>
              <w:ind w:left="420" w:hanging="204"/>
            </w:pPr>
            <w:r w:rsidRPr="00BA7A79">
              <w:t>How does the member benefit from the cooperative?</w:t>
            </w:r>
          </w:p>
        </w:tc>
        <w:tc>
          <w:tcPr>
            <w:tcW w:w="5390" w:type="dxa"/>
            <w:tcBorders>
              <w:top w:val="single" w:sz="4" w:space="0" w:color="auto"/>
              <w:left w:val="single" w:sz="4" w:space="0" w:color="auto"/>
              <w:bottom w:val="single" w:sz="4" w:space="0" w:color="auto"/>
              <w:right w:val="single" w:sz="4" w:space="0" w:color="auto"/>
            </w:tcBorders>
            <w:hideMark/>
          </w:tcPr>
          <w:p w14:paraId="167DE512" w14:textId="7CFB5CB7" w:rsidR="00BA7A79" w:rsidRDefault="002A37A5" w:rsidP="00DD34CD">
            <w:pPr>
              <w:pStyle w:val="AnalysisQuestionsAnswers"/>
            </w:pPr>
            <w:r>
              <w:t>The member received m</w:t>
            </w:r>
            <w:r w:rsidR="002C0DE9">
              <w:t>arketing advice and agronomy services.</w:t>
            </w:r>
          </w:p>
        </w:tc>
      </w:tr>
      <w:tr w:rsidR="00BA7A79" w14:paraId="240DA889" w14:textId="77777777" w:rsidTr="00DD34CD">
        <w:tc>
          <w:tcPr>
            <w:tcW w:w="4942" w:type="dxa"/>
            <w:tcBorders>
              <w:top w:val="single" w:sz="4" w:space="0" w:color="auto"/>
              <w:left w:val="single" w:sz="4" w:space="0" w:color="auto"/>
              <w:bottom w:val="single" w:sz="4" w:space="0" w:color="auto"/>
              <w:right w:val="single" w:sz="4" w:space="0" w:color="auto"/>
            </w:tcBorders>
          </w:tcPr>
          <w:p w14:paraId="6560A1BC" w14:textId="7AF52EF0" w:rsidR="00BA7A79" w:rsidRPr="00BA7A79" w:rsidRDefault="00BA7A79" w:rsidP="00BA7A79">
            <w:pPr>
              <w:pStyle w:val="AnalysisQuestionsTN"/>
            </w:pPr>
            <w:r w:rsidRPr="00BA7A79">
              <w:t>Can a cooperative have more than one structure? Explain.</w:t>
            </w:r>
          </w:p>
        </w:tc>
        <w:tc>
          <w:tcPr>
            <w:tcW w:w="5390" w:type="dxa"/>
            <w:tcBorders>
              <w:top w:val="single" w:sz="4" w:space="0" w:color="auto"/>
              <w:left w:val="single" w:sz="4" w:space="0" w:color="auto"/>
              <w:bottom w:val="single" w:sz="4" w:space="0" w:color="auto"/>
              <w:right w:val="single" w:sz="4" w:space="0" w:color="auto"/>
            </w:tcBorders>
          </w:tcPr>
          <w:p w14:paraId="4729A78D" w14:textId="291A9CBA" w:rsidR="00BA7A79" w:rsidRDefault="002C0DE9" w:rsidP="00DD34CD">
            <w:pPr>
              <w:pStyle w:val="AnalysisQuestionsAnswers"/>
            </w:pPr>
            <w:r>
              <w:t>Yes. A cooperative can sell products</w:t>
            </w:r>
            <w:r w:rsidR="002A37A5">
              <w:t xml:space="preserve"> and provide services</w:t>
            </w:r>
            <w:r>
              <w:t xml:space="preserve"> to </w:t>
            </w:r>
            <w:r w:rsidR="002A37A5">
              <w:t>its members.</w:t>
            </w:r>
          </w:p>
        </w:tc>
      </w:tr>
      <w:tr w:rsidR="00BA7A79" w14:paraId="080111BC" w14:textId="77777777" w:rsidTr="00DD34CD">
        <w:tc>
          <w:tcPr>
            <w:tcW w:w="4942" w:type="dxa"/>
            <w:tcBorders>
              <w:top w:val="single" w:sz="4" w:space="0" w:color="auto"/>
              <w:left w:val="single" w:sz="4" w:space="0" w:color="auto"/>
              <w:bottom w:val="single" w:sz="4" w:space="0" w:color="auto"/>
              <w:right w:val="single" w:sz="4" w:space="0" w:color="auto"/>
            </w:tcBorders>
          </w:tcPr>
          <w:p w14:paraId="4034509B" w14:textId="3463D2F3" w:rsidR="00BA7A79" w:rsidRPr="00BA7A79" w:rsidRDefault="00BA7A79" w:rsidP="00BA7A79">
            <w:pPr>
              <w:pStyle w:val="AnalysisQuestionsTN"/>
            </w:pPr>
            <w:r w:rsidRPr="00BA7A79">
              <w:t>How did the cooperative show a sense of community?</w:t>
            </w:r>
          </w:p>
        </w:tc>
        <w:tc>
          <w:tcPr>
            <w:tcW w:w="5390" w:type="dxa"/>
            <w:tcBorders>
              <w:top w:val="single" w:sz="4" w:space="0" w:color="auto"/>
              <w:left w:val="single" w:sz="4" w:space="0" w:color="auto"/>
              <w:bottom w:val="single" w:sz="4" w:space="0" w:color="auto"/>
              <w:right w:val="single" w:sz="4" w:space="0" w:color="auto"/>
            </w:tcBorders>
          </w:tcPr>
          <w:p w14:paraId="320514F0" w14:textId="30F9DA04" w:rsidR="00BA7A79" w:rsidRDefault="002A37A5" w:rsidP="00DD34CD">
            <w:pPr>
              <w:pStyle w:val="AnalysisQuestionsAnswers"/>
            </w:pPr>
            <w:r>
              <w:t>The cooperative asked</w:t>
            </w:r>
            <w:r w:rsidR="002C0DE9">
              <w:t xml:space="preserve"> the farmer about his family.</w:t>
            </w:r>
          </w:p>
        </w:tc>
      </w:tr>
    </w:tbl>
    <w:p w14:paraId="3F2ED08E" w14:textId="77777777" w:rsidR="00BA7A79" w:rsidRPr="00BA7A79" w:rsidRDefault="00BA7A79" w:rsidP="00BA7A79"/>
    <w:p w14:paraId="473D6E89" w14:textId="77777777" w:rsidR="002731C3" w:rsidRDefault="002731C3" w:rsidP="002731C3">
      <w:pPr>
        <w:pStyle w:val="ActivityBodyItalicandBold"/>
      </w:pPr>
      <w:r>
        <w:t>Student Performance</w:t>
      </w:r>
    </w:p>
    <w:p w14:paraId="1AC648ED" w14:textId="065DC53F" w:rsidR="002731C3" w:rsidRDefault="00BC4D22" w:rsidP="002731C3">
      <w:pPr>
        <w:pStyle w:val="ActivityBody"/>
      </w:pPr>
      <w:r>
        <w:t xml:space="preserve">Students start the activity by identifying the </w:t>
      </w:r>
      <w:r w:rsidR="00ED520C">
        <w:t xml:space="preserve">cooperative </w:t>
      </w:r>
      <w:r>
        <w:t xml:space="preserve">structure of the seven cooperatives students researched during </w:t>
      </w:r>
      <w:r w:rsidR="00452963">
        <w:rPr>
          <w:rStyle w:val="ActivityBodyItalicChar"/>
        </w:rPr>
        <w:t>Task 1.3</w:t>
      </w:r>
      <w:r w:rsidRPr="00BC4D22">
        <w:rPr>
          <w:rStyle w:val="ActivityBodyItalicChar"/>
        </w:rPr>
        <w:t xml:space="preserve"> Guiding Principles</w:t>
      </w:r>
      <w:r>
        <w:t>. T</w:t>
      </w:r>
      <w:r w:rsidR="005F47AF">
        <w:t>hen</w:t>
      </w:r>
      <w:r>
        <w:t xml:space="preserve"> they work in groups to determine how forming a cooperative could solve a problem. The first scenario involves </w:t>
      </w:r>
      <w:r w:rsidR="005F47AF">
        <w:t xml:space="preserve">the </w:t>
      </w:r>
      <w:r>
        <w:t>development of a purchasing cooperative to reduce costs through bulk buying. The second scenario leads students to start a marketing cooperative for selling vegetable produce. Students explain the actions their cooperative would take to follow the seven principles of a cooperative.</w:t>
      </w:r>
    </w:p>
    <w:p w14:paraId="43E866B1" w14:textId="77777777" w:rsidR="002731C3" w:rsidRDefault="002731C3" w:rsidP="002731C3"/>
    <w:p w14:paraId="45B86FCA" w14:textId="77777777" w:rsidR="002731C3" w:rsidRDefault="002731C3" w:rsidP="002731C3">
      <w:pPr>
        <w:pStyle w:val="ActivityBodyItalicandBold"/>
      </w:pPr>
      <w:r>
        <w:t>Results and Evaluation</w:t>
      </w:r>
    </w:p>
    <w:p w14:paraId="4FA569E7" w14:textId="1C702F13" w:rsidR="002731C3" w:rsidRDefault="00BC4D22" w:rsidP="002731C3">
      <w:pPr>
        <w:pStyle w:val="ActivityBody"/>
      </w:pPr>
      <w:r>
        <w:t xml:space="preserve">Table </w:t>
      </w:r>
      <w:r w:rsidR="00F1664C">
        <w:t>9</w:t>
      </w:r>
      <w:r>
        <w:t xml:space="preserve"> shows the type of structure for each cooperative presented during the last activity. The actions students take for their cooperative to follow the principles will vary. </w:t>
      </w:r>
      <w:r w:rsidR="002744F8">
        <w:t>Find</w:t>
      </w:r>
      <w:r>
        <w:t xml:space="preserve"> example of actions in Table </w:t>
      </w:r>
      <w:r w:rsidR="00F1664C">
        <w:t>10</w:t>
      </w:r>
      <w:r>
        <w:t>.</w:t>
      </w:r>
    </w:p>
    <w:p w14:paraId="7D1D055F" w14:textId="77777777" w:rsidR="003E40E9" w:rsidRDefault="003E40E9" w:rsidP="003E40E9"/>
    <w:tbl>
      <w:tblPr>
        <w:tblStyle w:val="TableGrid"/>
        <w:tblW w:w="0" w:type="auto"/>
        <w:tblInd w:w="360" w:type="dxa"/>
        <w:tblLook w:val="04A0" w:firstRow="1" w:lastRow="0" w:firstColumn="1" w:lastColumn="0" w:noHBand="0" w:noVBand="1"/>
      </w:tblPr>
      <w:tblGrid>
        <w:gridCol w:w="5239"/>
        <w:gridCol w:w="5201"/>
      </w:tblGrid>
      <w:tr w:rsidR="003E40E9" w14:paraId="63F5E5A3" w14:textId="77777777" w:rsidTr="0048337B">
        <w:tc>
          <w:tcPr>
            <w:tcW w:w="10790" w:type="dxa"/>
            <w:gridSpan w:val="2"/>
            <w:tcBorders>
              <w:top w:val="nil"/>
              <w:left w:val="nil"/>
              <w:bottom w:val="single" w:sz="4" w:space="0" w:color="auto"/>
              <w:right w:val="nil"/>
            </w:tcBorders>
          </w:tcPr>
          <w:p w14:paraId="5D6417E7" w14:textId="49DC6325" w:rsidR="003E40E9" w:rsidRPr="005825DE" w:rsidRDefault="003E40E9" w:rsidP="00DD34CD">
            <w:pPr>
              <w:rPr>
                <w:rStyle w:val="KeyTerm"/>
              </w:rPr>
            </w:pPr>
            <w:r w:rsidRPr="005825DE">
              <w:rPr>
                <w:rStyle w:val="KeyTerm"/>
              </w:rPr>
              <w:t xml:space="preserve">Table </w:t>
            </w:r>
            <w:r w:rsidR="00F1664C">
              <w:rPr>
                <w:rStyle w:val="KeyTerm"/>
              </w:rPr>
              <w:t>9</w:t>
            </w:r>
            <w:r w:rsidRPr="005825DE">
              <w:rPr>
                <w:rStyle w:val="KeyTerm"/>
              </w:rPr>
              <w:t xml:space="preserve">. </w:t>
            </w:r>
            <w:r w:rsidRPr="005825DE">
              <w:rPr>
                <w:rStyle w:val="KeyTermItalic"/>
              </w:rPr>
              <w:t xml:space="preserve">Coop </w:t>
            </w:r>
            <w:r>
              <w:rPr>
                <w:rStyle w:val="KeyTermItalic"/>
              </w:rPr>
              <w:t>Structure</w:t>
            </w:r>
          </w:p>
        </w:tc>
      </w:tr>
      <w:tr w:rsidR="003E40E9" w14:paraId="63A6DC8F" w14:textId="77777777" w:rsidTr="0048337B">
        <w:tc>
          <w:tcPr>
            <w:tcW w:w="5395" w:type="dxa"/>
            <w:tcBorders>
              <w:top w:val="single" w:sz="4" w:space="0" w:color="auto"/>
            </w:tcBorders>
            <w:shd w:val="pct5" w:color="auto" w:fill="auto"/>
          </w:tcPr>
          <w:p w14:paraId="6B778D8E" w14:textId="77777777" w:rsidR="003E40E9" w:rsidRDefault="003E40E9" w:rsidP="00DD34CD">
            <w:pPr>
              <w:pStyle w:val="RubricHeadings"/>
            </w:pPr>
            <w:r>
              <w:t>Cooperative</w:t>
            </w:r>
          </w:p>
        </w:tc>
        <w:tc>
          <w:tcPr>
            <w:tcW w:w="5395" w:type="dxa"/>
            <w:tcBorders>
              <w:top w:val="single" w:sz="4" w:space="0" w:color="auto"/>
            </w:tcBorders>
            <w:shd w:val="pct5" w:color="auto" w:fill="auto"/>
          </w:tcPr>
          <w:p w14:paraId="647E7DA4" w14:textId="77777777" w:rsidR="003E40E9" w:rsidRDefault="003E40E9" w:rsidP="00DD34CD">
            <w:pPr>
              <w:pStyle w:val="RubricHeadings"/>
            </w:pPr>
            <w:r>
              <w:t>Structure</w:t>
            </w:r>
          </w:p>
        </w:tc>
      </w:tr>
      <w:tr w:rsidR="003E40E9" w14:paraId="6C95B450" w14:textId="77777777" w:rsidTr="0048337B">
        <w:tc>
          <w:tcPr>
            <w:tcW w:w="5395" w:type="dxa"/>
            <w:tcBorders>
              <w:top w:val="single" w:sz="4" w:space="0" w:color="auto"/>
            </w:tcBorders>
          </w:tcPr>
          <w:p w14:paraId="13684DF1" w14:textId="77777777" w:rsidR="003E40E9" w:rsidRDefault="003E40E9" w:rsidP="00DD34CD">
            <w:r>
              <w:t>CHS</w:t>
            </w:r>
          </w:p>
        </w:tc>
        <w:tc>
          <w:tcPr>
            <w:tcW w:w="5395" w:type="dxa"/>
            <w:tcBorders>
              <w:top w:val="single" w:sz="4" w:space="0" w:color="auto"/>
            </w:tcBorders>
          </w:tcPr>
          <w:p w14:paraId="2382D0EC" w14:textId="0CA4D40A" w:rsidR="003E40E9" w:rsidRDefault="003E40E9" w:rsidP="00A162A2">
            <w:pPr>
              <w:pStyle w:val="AnsKeyCentered"/>
            </w:pPr>
            <w:r>
              <w:t xml:space="preserve">Marketing, </w:t>
            </w:r>
            <w:r w:rsidR="00621CD5">
              <w:t>purchasing</w:t>
            </w:r>
            <w:r>
              <w:t>, and service</w:t>
            </w:r>
          </w:p>
        </w:tc>
      </w:tr>
      <w:tr w:rsidR="003E40E9" w14:paraId="0B94553C" w14:textId="77777777" w:rsidTr="0048337B">
        <w:tc>
          <w:tcPr>
            <w:tcW w:w="5395" w:type="dxa"/>
          </w:tcPr>
          <w:p w14:paraId="46336550" w14:textId="77777777" w:rsidR="003E40E9" w:rsidRDefault="003E40E9" w:rsidP="00DD34CD">
            <w:r>
              <w:t>Dairy Farmers of America</w:t>
            </w:r>
          </w:p>
        </w:tc>
        <w:tc>
          <w:tcPr>
            <w:tcW w:w="5395" w:type="dxa"/>
          </w:tcPr>
          <w:p w14:paraId="3CC27878" w14:textId="1AD90BD6" w:rsidR="003E40E9" w:rsidRDefault="003E40E9" w:rsidP="00A162A2">
            <w:pPr>
              <w:pStyle w:val="AnsKeyCentered"/>
            </w:pPr>
            <w:r>
              <w:t>Marketing</w:t>
            </w:r>
            <w:r w:rsidR="00A162A2">
              <w:t>, service</w:t>
            </w:r>
          </w:p>
        </w:tc>
      </w:tr>
      <w:tr w:rsidR="003E40E9" w14:paraId="42C5E546" w14:textId="77777777" w:rsidTr="0048337B">
        <w:tc>
          <w:tcPr>
            <w:tcW w:w="5395" w:type="dxa"/>
          </w:tcPr>
          <w:p w14:paraId="549696C4" w14:textId="77777777" w:rsidR="003E40E9" w:rsidRDefault="003E40E9" w:rsidP="00DD34CD">
            <w:r>
              <w:t>Sunkist Growers Inc.</w:t>
            </w:r>
          </w:p>
        </w:tc>
        <w:tc>
          <w:tcPr>
            <w:tcW w:w="5395" w:type="dxa"/>
          </w:tcPr>
          <w:p w14:paraId="3022D158" w14:textId="7D870075" w:rsidR="003E40E9" w:rsidRDefault="003E40E9" w:rsidP="00A162A2">
            <w:pPr>
              <w:pStyle w:val="AnsKeyCentered"/>
            </w:pPr>
            <w:r>
              <w:t>Marketing</w:t>
            </w:r>
            <w:r w:rsidR="00A162A2">
              <w:t>, service</w:t>
            </w:r>
          </w:p>
        </w:tc>
      </w:tr>
      <w:tr w:rsidR="003E40E9" w14:paraId="69B87632" w14:textId="77777777" w:rsidTr="0048337B">
        <w:tc>
          <w:tcPr>
            <w:tcW w:w="5395" w:type="dxa"/>
          </w:tcPr>
          <w:p w14:paraId="3CF99322" w14:textId="77777777" w:rsidR="003E40E9" w:rsidRDefault="003E40E9" w:rsidP="00DD34CD">
            <w:r>
              <w:t>Touchstone Energy Cooperative</w:t>
            </w:r>
          </w:p>
        </w:tc>
        <w:tc>
          <w:tcPr>
            <w:tcW w:w="5395" w:type="dxa"/>
          </w:tcPr>
          <w:p w14:paraId="4D8E5DFC" w14:textId="6A664F32" w:rsidR="003E40E9" w:rsidRDefault="003E40E9" w:rsidP="00A162A2">
            <w:pPr>
              <w:pStyle w:val="AnsKeyCentered"/>
            </w:pPr>
            <w:r>
              <w:t>Service</w:t>
            </w:r>
          </w:p>
        </w:tc>
      </w:tr>
      <w:tr w:rsidR="003E40E9" w14:paraId="3643AE52" w14:textId="77777777" w:rsidTr="0048337B">
        <w:tc>
          <w:tcPr>
            <w:tcW w:w="5395" w:type="dxa"/>
          </w:tcPr>
          <w:p w14:paraId="649B3A59" w14:textId="77777777" w:rsidR="003E40E9" w:rsidRDefault="003E40E9" w:rsidP="00DD34CD">
            <w:r>
              <w:lastRenderedPageBreak/>
              <w:t>4</w:t>
            </w:r>
            <w:r w:rsidRPr="005825DE">
              <w:rPr>
                <w:vertAlign w:val="superscript"/>
              </w:rPr>
              <w:t>th</w:t>
            </w:r>
            <w:r>
              <w:t xml:space="preserve"> Street Food Cooperative</w:t>
            </w:r>
          </w:p>
        </w:tc>
        <w:tc>
          <w:tcPr>
            <w:tcW w:w="5395" w:type="dxa"/>
          </w:tcPr>
          <w:p w14:paraId="321A4E89" w14:textId="3D084D56" w:rsidR="003E40E9" w:rsidRDefault="003E40E9" w:rsidP="00A162A2">
            <w:pPr>
              <w:pStyle w:val="AnsKeyCentered"/>
            </w:pPr>
            <w:r>
              <w:t>Purchasing</w:t>
            </w:r>
          </w:p>
        </w:tc>
      </w:tr>
      <w:tr w:rsidR="003E40E9" w14:paraId="598ED881" w14:textId="77777777" w:rsidTr="0048337B">
        <w:tc>
          <w:tcPr>
            <w:tcW w:w="5395" w:type="dxa"/>
          </w:tcPr>
          <w:p w14:paraId="5D833D61" w14:textId="77777777" w:rsidR="003E40E9" w:rsidRDefault="003E40E9" w:rsidP="00DD34CD">
            <w:r>
              <w:t>National Telecommunications Cooperative</w:t>
            </w:r>
          </w:p>
        </w:tc>
        <w:tc>
          <w:tcPr>
            <w:tcW w:w="5395" w:type="dxa"/>
          </w:tcPr>
          <w:p w14:paraId="0ED697EB" w14:textId="34053A57" w:rsidR="003E40E9" w:rsidRDefault="003E40E9" w:rsidP="00A162A2">
            <w:pPr>
              <w:pStyle w:val="AnsKeyCentered"/>
            </w:pPr>
            <w:r>
              <w:t>Service</w:t>
            </w:r>
          </w:p>
        </w:tc>
      </w:tr>
      <w:tr w:rsidR="003E40E9" w14:paraId="139DA355" w14:textId="77777777" w:rsidTr="0048337B">
        <w:tc>
          <w:tcPr>
            <w:tcW w:w="5395" w:type="dxa"/>
          </w:tcPr>
          <w:p w14:paraId="5814A74D" w14:textId="77777777" w:rsidR="003E40E9" w:rsidRDefault="003E40E9" w:rsidP="00DD34CD">
            <w:r>
              <w:t>Farm Credit Union</w:t>
            </w:r>
          </w:p>
        </w:tc>
        <w:tc>
          <w:tcPr>
            <w:tcW w:w="5395" w:type="dxa"/>
          </w:tcPr>
          <w:p w14:paraId="2B631808" w14:textId="569095A6" w:rsidR="003E40E9" w:rsidRDefault="003E40E9" w:rsidP="00A162A2">
            <w:pPr>
              <w:pStyle w:val="AnsKeyCentered"/>
            </w:pPr>
            <w:r>
              <w:t>Service</w:t>
            </w:r>
          </w:p>
        </w:tc>
      </w:tr>
    </w:tbl>
    <w:p w14:paraId="218F9EBD" w14:textId="77777777" w:rsidR="003E40E9" w:rsidRDefault="003E40E9" w:rsidP="003E40E9"/>
    <w:tbl>
      <w:tblPr>
        <w:tblStyle w:val="TableGrid"/>
        <w:tblW w:w="0" w:type="auto"/>
        <w:tblInd w:w="360" w:type="dxa"/>
        <w:tblLook w:val="04A0" w:firstRow="1" w:lastRow="0" w:firstColumn="1" w:lastColumn="0" w:noHBand="0" w:noVBand="1"/>
      </w:tblPr>
      <w:tblGrid>
        <w:gridCol w:w="3677"/>
        <w:gridCol w:w="6763"/>
      </w:tblGrid>
      <w:tr w:rsidR="003E40E9" w14:paraId="587090E5" w14:textId="77777777" w:rsidTr="0048337B">
        <w:tc>
          <w:tcPr>
            <w:tcW w:w="10790" w:type="dxa"/>
            <w:gridSpan w:val="2"/>
            <w:tcBorders>
              <w:top w:val="nil"/>
              <w:left w:val="nil"/>
              <w:bottom w:val="single" w:sz="4" w:space="0" w:color="auto"/>
              <w:right w:val="nil"/>
            </w:tcBorders>
          </w:tcPr>
          <w:p w14:paraId="1DC98E9B" w14:textId="0572E4B6" w:rsidR="003E40E9" w:rsidRPr="002336D0" w:rsidRDefault="003E40E9" w:rsidP="00DD34CD">
            <w:pPr>
              <w:rPr>
                <w:rStyle w:val="KeyTerm"/>
              </w:rPr>
            </w:pPr>
            <w:r w:rsidRPr="002336D0">
              <w:rPr>
                <w:rStyle w:val="KeyTerm"/>
              </w:rPr>
              <w:t xml:space="preserve">Table </w:t>
            </w:r>
            <w:r w:rsidR="00F1664C">
              <w:rPr>
                <w:rStyle w:val="KeyTerm"/>
              </w:rPr>
              <w:t>10</w:t>
            </w:r>
            <w:r w:rsidRPr="002336D0">
              <w:rPr>
                <w:rStyle w:val="KeyTerm"/>
              </w:rPr>
              <w:t xml:space="preserve">. </w:t>
            </w:r>
            <w:r>
              <w:rPr>
                <w:rStyle w:val="KeyTermItalic"/>
              </w:rPr>
              <w:t>Example Coop Actions</w:t>
            </w:r>
          </w:p>
        </w:tc>
      </w:tr>
      <w:tr w:rsidR="003E40E9" w14:paraId="432AAA03" w14:textId="77777777" w:rsidTr="0048337B">
        <w:tc>
          <w:tcPr>
            <w:tcW w:w="3775" w:type="dxa"/>
            <w:tcBorders>
              <w:top w:val="single" w:sz="4" w:space="0" w:color="auto"/>
              <w:bottom w:val="single" w:sz="4" w:space="0" w:color="auto"/>
            </w:tcBorders>
          </w:tcPr>
          <w:p w14:paraId="7173910F" w14:textId="4AAF95B8" w:rsidR="003E40E9" w:rsidRDefault="003E40E9" w:rsidP="00DD34CD">
            <w:pPr>
              <w:pStyle w:val="RubricTitles"/>
            </w:pPr>
            <w:r>
              <w:t>Coop Name: Vege Coop</w:t>
            </w:r>
          </w:p>
        </w:tc>
        <w:tc>
          <w:tcPr>
            <w:tcW w:w="7015" w:type="dxa"/>
            <w:tcBorders>
              <w:top w:val="single" w:sz="4" w:space="0" w:color="auto"/>
              <w:bottom w:val="single" w:sz="4" w:space="0" w:color="auto"/>
            </w:tcBorders>
          </w:tcPr>
          <w:p w14:paraId="7990CD8E" w14:textId="1B4F79CF" w:rsidR="003E40E9" w:rsidRDefault="003E40E9" w:rsidP="00DD34CD">
            <w:pPr>
              <w:pStyle w:val="RubricTitles"/>
            </w:pPr>
            <w:r>
              <w:t>Coop Structure: Marketing</w:t>
            </w:r>
          </w:p>
        </w:tc>
      </w:tr>
      <w:tr w:rsidR="003E40E9" w14:paraId="6EC5FBCB" w14:textId="77777777" w:rsidTr="0048337B">
        <w:tc>
          <w:tcPr>
            <w:tcW w:w="3775" w:type="dxa"/>
            <w:shd w:val="pct5" w:color="auto" w:fill="auto"/>
          </w:tcPr>
          <w:p w14:paraId="56C8FE72" w14:textId="77777777" w:rsidR="003E40E9" w:rsidRDefault="003E40E9" w:rsidP="00DD34CD">
            <w:pPr>
              <w:pStyle w:val="RubricHeadings"/>
            </w:pPr>
            <w:r>
              <w:t>Principle</w:t>
            </w:r>
          </w:p>
        </w:tc>
        <w:tc>
          <w:tcPr>
            <w:tcW w:w="7015" w:type="dxa"/>
            <w:shd w:val="pct5" w:color="auto" w:fill="auto"/>
          </w:tcPr>
          <w:p w14:paraId="77D62E95" w14:textId="77777777" w:rsidR="003E40E9" w:rsidRDefault="003E40E9" w:rsidP="00DD34CD">
            <w:pPr>
              <w:pStyle w:val="RubricHeadings"/>
            </w:pPr>
            <w:r>
              <w:t>Action</w:t>
            </w:r>
          </w:p>
        </w:tc>
      </w:tr>
      <w:tr w:rsidR="003E40E9" w14:paraId="26A159B0" w14:textId="77777777" w:rsidTr="002744F8">
        <w:trPr>
          <w:trHeight w:val="576"/>
        </w:trPr>
        <w:tc>
          <w:tcPr>
            <w:tcW w:w="3775" w:type="dxa"/>
            <w:vAlign w:val="center"/>
          </w:tcPr>
          <w:p w14:paraId="3C5989B7" w14:textId="77777777" w:rsidR="003E40E9" w:rsidRDefault="003E40E9" w:rsidP="00DD34CD">
            <w:r>
              <w:t>Voluntary and open membership</w:t>
            </w:r>
          </w:p>
        </w:tc>
        <w:tc>
          <w:tcPr>
            <w:tcW w:w="7015" w:type="dxa"/>
            <w:vAlign w:val="center"/>
          </w:tcPr>
          <w:p w14:paraId="52050BC5" w14:textId="7FBE8D92" w:rsidR="003E40E9" w:rsidRDefault="002C0DE9" w:rsidP="0056359A">
            <w:pPr>
              <w:pStyle w:val="AnalysisQuestionsAnswers"/>
            </w:pPr>
            <w:r>
              <w:t xml:space="preserve">All people with </w:t>
            </w:r>
            <w:r w:rsidR="005F47AF">
              <w:t xml:space="preserve">vegetable </w:t>
            </w:r>
            <w:r>
              <w:t>produce to sell are welcome to join.</w:t>
            </w:r>
          </w:p>
        </w:tc>
      </w:tr>
      <w:tr w:rsidR="003E40E9" w14:paraId="090596DC" w14:textId="77777777" w:rsidTr="002744F8">
        <w:trPr>
          <w:trHeight w:val="576"/>
        </w:trPr>
        <w:tc>
          <w:tcPr>
            <w:tcW w:w="3775" w:type="dxa"/>
            <w:vAlign w:val="center"/>
          </w:tcPr>
          <w:p w14:paraId="16FA759A" w14:textId="77777777" w:rsidR="003E40E9" w:rsidRDefault="003E40E9" w:rsidP="00DD34CD">
            <w:r>
              <w:t>Democratic member control</w:t>
            </w:r>
          </w:p>
        </w:tc>
        <w:tc>
          <w:tcPr>
            <w:tcW w:w="7015" w:type="dxa"/>
            <w:vAlign w:val="center"/>
          </w:tcPr>
          <w:p w14:paraId="217E656C" w14:textId="29AD9272" w:rsidR="003E40E9" w:rsidRDefault="002C0DE9" w:rsidP="0056359A">
            <w:pPr>
              <w:pStyle w:val="AnalysisQuestionsAnswers"/>
            </w:pPr>
            <w:r>
              <w:t>Each member has a single vote on making decisions for the cooperative.</w:t>
            </w:r>
          </w:p>
        </w:tc>
      </w:tr>
      <w:tr w:rsidR="003E40E9" w14:paraId="303676AC" w14:textId="77777777" w:rsidTr="002744F8">
        <w:trPr>
          <w:trHeight w:val="576"/>
        </w:trPr>
        <w:tc>
          <w:tcPr>
            <w:tcW w:w="3775" w:type="dxa"/>
            <w:vAlign w:val="center"/>
          </w:tcPr>
          <w:p w14:paraId="3679395C" w14:textId="77777777" w:rsidR="003E40E9" w:rsidRDefault="003E40E9" w:rsidP="00DD34CD">
            <w:r>
              <w:t>Member economic participation</w:t>
            </w:r>
          </w:p>
        </w:tc>
        <w:tc>
          <w:tcPr>
            <w:tcW w:w="7015" w:type="dxa"/>
            <w:vAlign w:val="center"/>
          </w:tcPr>
          <w:p w14:paraId="639A442E" w14:textId="5DA3311E" w:rsidR="003E40E9" w:rsidRDefault="002C0DE9" w:rsidP="0056359A">
            <w:pPr>
              <w:pStyle w:val="AnalysisQuestionsAnswers"/>
            </w:pPr>
            <w:r>
              <w:t>Each member will purchase</w:t>
            </w:r>
            <w:r w:rsidR="005F47AF">
              <w:t xml:space="preserve"> vegetable</w:t>
            </w:r>
            <w:r>
              <w:t xml:space="preserve"> produc</w:t>
            </w:r>
            <w:r w:rsidR="005F47AF">
              <w:t>ts</w:t>
            </w:r>
            <w:r>
              <w:t xml:space="preserve"> from the cooperative and sell all </w:t>
            </w:r>
            <w:r w:rsidR="005F47AF">
              <w:t xml:space="preserve">vegetable </w:t>
            </w:r>
            <w:r>
              <w:t>produc</w:t>
            </w:r>
            <w:r w:rsidR="005F47AF">
              <w:t>ts</w:t>
            </w:r>
            <w:r>
              <w:t xml:space="preserve"> through the cooperative.</w:t>
            </w:r>
          </w:p>
        </w:tc>
      </w:tr>
      <w:tr w:rsidR="003E40E9" w14:paraId="0C57DB82" w14:textId="77777777" w:rsidTr="002744F8">
        <w:trPr>
          <w:trHeight w:val="576"/>
        </w:trPr>
        <w:tc>
          <w:tcPr>
            <w:tcW w:w="3775" w:type="dxa"/>
            <w:vAlign w:val="center"/>
          </w:tcPr>
          <w:p w14:paraId="347375C8" w14:textId="77777777" w:rsidR="003E40E9" w:rsidRDefault="003E40E9" w:rsidP="00DD34CD">
            <w:r>
              <w:t>Autonomy and Independence</w:t>
            </w:r>
          </w:p>
        </w:tc>
        <w:tc>
          <w:tcPr>
            <w:tcW w:w="7015" w:type="dxa"/>
            <w:vAlign w:val="center"/>
          </w:tcPr>
          <w:p w14:paraId="4C7A5691" w14:textId="7FF21E5D" w:rsidR="003E40E9" w:rsidRDefault="002C0DE9" w:rsidP="0056359A">
            <w:pPr>
              <w:pStyle w:val="AnalysisQuestionsAnswers"/>
            </w:pPr>
            <w:r>
              <w:t>The cooperative shall work independently using decision</w:t>
            </w:r>
            <w:r w:rsidR="00E8270A">
              <w:t>s</w:t>
            </w:r>
            <w:r>
              <w:t xml:space="preserve"> made by its members.</w:t>
            </w:r>
          </w:p>
        </w:tc>
      </w:tr>
      <w:tr w:rsidR="003E40E9" w14:paraId="6EED1082" w14:textId="77777777" w:rsidTr="002744F8">
        <w:trPr>
          <w:trHeight w:val="576"/>
        </w:trPr>
        <w:tc>
          <w:tcPr>
            <w:tcW w:w="3775" w:type="dxa"/>
            <w:vAlign w:val="center"/>
          </w:tcPr>
          <w:p w14:paraId="218CD41C" w14:textId="77777777" w:rsidR="003E40E9" w:rsidRDefault="003E40E9" w:rsidP="00DD34CD">
            <w:r>
              <w:t>Education, Training, and Information</w:t>
            </w:r>
          </w:p>
        </w:tc>
        <w:tc>
          <w:tcPr>
            <w:tcW w:w="7015" w:type="dxa"/>
            <w:vAlign w:val="center"/>
          </w:tcPr>
          <w:p w14:paraId="32B1ED65" w14:textId="4F84B626" w:rsidR="003E40E9" w:rsidRDefault="002C0DE9" w:rsidP="0056359A">
            <w:pPr>
              <w:pStyle w:val="AnalysisQuestionsAnswers"/>
            </w:pPr>
            <w:r>
              <w:t>The cooperative shall seek out and provide training and education for its members</w:t>
            </w:r>
            <w:r w:rsidR="002A37A5">
              <w:t xml:space="preserve"> </w:t>
            </w:r>
            <w:r>
              <w:t>about growing vegetables.</w:t>
            </w:r>
          </w:p>
        </w:tc>
      </w:tr>
      <w:tr w:rsidR="003E40E9" w14:paraId="7BC2C98A" w14:textId="77777777" w:rsidTr="002744F8">
        <w:trPr>
          <w:trHeight w:val="576"/>
        </w:trPr>
        <w:tc>
          <w:tcPr>
            <w:tcW w:w="3775" w:type="dxa"/>
            <w:vAlign w:val="center"/>
          </w:tcPr>
          <w:p w14:paraId="179F3CBF" w14:textId="77777777" w:rsidR="003E40E9" w:rsidRDefault="003E40E9" w:rsidP="00DD34CD">
            <w:r>
              <w:t>Cooperation among cooperatives</w:t>
            </w:r>
          </w:p>
        </w:tc>
        <w:tc>
          <w:tcPr>
            <w:tcW w:w="7015" w:type="dxa"/>
            <w:vAlign w:val="center"/>
          </w:tcPr>
          <w:p w14:paraId="52EA260E" w14:textId="425552EB" w:rsidR="003E40E9" w:rsidRDefault="002C0DE9" w:rsidP="0056359A">
            <w:pPr>
              <w:pStyle w:val="AnalysisQuestionsAnswers"/>
            </w:pPr>
            <w:r>
              <w:t>The cooperative will work with other local coops to provide inputs from growing produce.</w:t>
            </w:r>
          </w:p>
        </w:tc>
      </w:tr>
      <w:tr w:rsidR="003E40E9" w14:paraId="02560F7F" w14:textId="77777777" w:rsidTr="002744F8">
        <w:trPr>
          <w:trHeight w:val="576"/>
        </w:trPr>
        <w:tc>
          <w:tcPr>
            <w:tcW w:w="3775" w:type="dxa"/>
            <w:vAlign w:val="center"/>
          </w:tcPr>
          <w:p w14:paraId="7ABAA6E5" w14:textId="77777777" w:rsidR="003E40E9" w:rsidRDefault="003E40E9" w:rsidP="00DD34CD">
            <w:r>
              <w:t>Concern for community</w:t>
            </w:r>
          </w:p>
        </w:tc>
        <w:tc>
          <w:tcPr>
            <w:tcW w:w="7015" w:type="dxa"/>
            <w:vAlign w:val="center"/>
          </w:tcPr>
          <w:p w14:paraId="65A19175" w14:textId="291621F7" w:rsidR="003E40E9" w:rsidRDefault="002C0DE9" w:rsidP="0056359A">
            <w:pPr>
              <w:pStyle w:val="AnalysisQuestionsAnswers"/>
            </w:pPr>
            <w:r>
              <w:t>Produce not sold will be donated to local food shelves.</w:t>
            </w:r>
          </w:p>
        </w:tc>
      </w:tr>
      <w:bookmarkEnd w:id="11"/>
    </w:tbl>
    <w:p w14:paraId="3A9D3462" w14:textId="77777777" w:rsidR="003E40E9" w:rsidRDefault="003E40E9" w:rsidP="003E40E9"/>
    <w:bookmarkStart w:id="13" w:name="_Hlk16504541"/>
    <w:p w14:paraId="0AC00B2E" w14:textId="5A24DEF8" w:rsidR="002731C3" w:rsidRDefault="00A7202B" w:rsidP="002731C3">
      <w:pPr>
        <w:pStyle w:val="TitleHyperlink"/>
      </w:pPr>
      <w:r>
        <w:fldChar w:fldCharType="begin"/>
      </w:r>
      <w:r>
        <w:instrText xml:space="preserve"> HYPERLINK "Task1_5Benefits_Responsibility.docx" </w:instrText>
      </w:r>
      <w:r>
        <w:fldChar w:fldCharType="separate"/>
      </w:r>
      <w:r w:rsidR="00452963" w:rsidRPr="00A7202B">
        <w:rPr>
          <w:rStyle w:val="Hyperlink"/>
        </w:rPr>
        <w:t>Task 1.5</w:t>
      </w:r>
      <w:r w:rsidR="002731C3" w:rsidRPr="00A7202B">
        <w:rPr>
          <w:rStyle w:val="Hyperlink"/>
        </w:rPr>
        <w:t xml:space="preserve"> Benefits = Responsibilities</w:t>
      </w:r>
      <w:r>
        <w:fldChar w:fldCharType="end"/>
      </w:r>
    </w:p>
    <w:p w14:paraId="04798B34" w14:textId="12F6EA11" w:rsidR="002731C3" w:rsidRDefault="00217B64" w:rsidP="002731C3">
      <w:pPr>
        <w:pStyle w:val="ActivityBody"/>
      </w:pPr>
      <w:r>
        <w:t>Students prepare questions for a cooperative member, then interview the cooperative member using the questions developed as a class.</w:t>
      </w:r>
    </w:p>
    <w:p w14:paraId="45DDF2CD" w14:textId="77777777" w:rsidR="002731C3" w:rsidRDefault="002731C3" w:rsidP="002731C3"/>
    <w:p w14:paraId="4581B338" w14:textId="39D2DC53" w:rsidR="002731C3" w:rsidRDefault="002731C3" w:rsidP="00217B64">
      <w:pPr>
        <w:pStyle w:val="ActivityBodyItalicandBold"/>
      </w:pPr>
      <w:r>
        <w:t>Teacher Preparation</w:t>
      </w:r>
    </w:p>
    <w:p w14:paraId="695B2A3A" w14:textId="43CDCAC4" w:rsidR="00217B64" w:rsidRDefault="00217B64" w:rsidP="00217B64">
      <w:pPr>
        <w:pStyle w:val="ActivityBody"/>
        <w:tabs>
          <w:tab w:val="left" w:pos="7155"/>
        </w:tabs>
      </w:pPr>
      <w:r>
        <w:t xml:space="preserve">Present </w:t>
      </w:r>
      <w:hyperlink r:id="rId44" w:history="1">
        <w:r w:rsidRPr="00A7202B">
          <w:rPr>
            <w:rStyle w:val="Hyperlink"/>
          </w:rPr>
          <w:t>Active Membership</w:t>
        </w:r>
      </w:hyperlink>
      <w:r>
        <w:t xml:space="preserve"> to students before starting the task. After the presentation, students should have a sound understanding </w:t>
      </w:r>
      <w:r w:rsidR="00BA7A79">
        <w:t xml:space="preserve">of becoming </w:t>
      </w:r>
      <w:r w:rsidR="00053465">
        <w:t>a cooperative member and the responsibilities associated with it.</w:t>
      </w:r>
    </w:p>
    <w:p w14:paraId="59FAE19D" w14:textId="08AE1C61" w:rsidR="00A6498C" w:rsidRPr="00A6498C" w:rsidRDefault="00A6498C" w:rsidP="00A6498C"/>
    <w:p w14:paraId="1A836EA3" w14:textId="55B09F5A" w:rsidR="00A6498C" w:rsidRDefault="00A6498C" w:rsidP="00217B64">
      <w:pPr>
        <w:pStyle w:val="ActivityBody"/>
        <w:tabs>
          <w:tab w:val="left" w:pos="7155"/>
        </w:tabs>
      </w:pPr>
      <w:r>
        <w:t xml:space="preserve">Work with a local agricultural cooperative to identify a member that would be able to speak to the class. Arrange for the member </w:t>
      </w:r>
      <w:r w:rsidR="00BA7A79">
        <w:t xml:space="preserve">to attend the class. </w:t>
      </w:r>
      <w:r w:rsidR="00DD34CD">
        <w:t>Before the interview, provide the member with the list of questions the students will be asking so the member can prepare. Encourage the member to prepare a short introduction</w:t>
      </w:r>
      <w:r w:rsidR="002A37A5">
        <w:t xml:space="preserve"> between two and five minutes</w:t>
      </w:r>
      <w:r w:rsidR="00DD34CD">
        <w:t xml:space="preserve"> before the students ask questions. Note the presentation should not include answers to questions the students will be asking.</w:t>
      </w:r>
    </w:p>
    <w:p w14:paraId="1BC550B9" w14:textId="77777777" w:rsidR="002731C3" w:rsidRDefault="002731C3" w:rsidP="002731C3"/>
    <w:p w14:paraId="7BB699D4" w14:textId="77777777" w:rsidR="002731C3" w:rsidRDefault="002731C3" w:rsidP="002731C3">
      <w:pPr>
        <w:pStyle w:val="ActivityBodyItalicandBold"/>
      </w:pPr>
      <w:r>
        <w:t>Student Performance</w:t>
      </w:r>
    </w:p>
    <w:p w14:paraId="273844F1" w14:textId="2E2E8101" w:rsidR="002731C3" w:rsidRDefault="00053465" w:rsidP="002731C3">
      <w:pPr>
        <w:pStyle w:val="ActivityBody"/>
      </w:pPr>
      <w:r>
        <w:t xml:space="preserve">Students </w:t>
      </w:r>
      <w:r w:rsidR="00DD34CD">
        <w:t>write</w:t>
      </w:r>
      <w:r>
        <w:t xml:space="preserve"> questions they would like to ask a cooperative member. Th</w:t>
      </w:r>
      <w:r w:rsidR="00A6498C">
        <w:t>e class uses those questions to develop questions to ask a cooperative member visiting the class.</w:t>
      </w:r>
    </w:p>
    <w:p w14:paraId="4917BC62" w14:textId="77777777" w:rsidR="00971AC2" w:rsidRPr="00BC14A1" w:rsidRDefault="00971AC2" w:rsidP="00BC14A1"/>
    <w:p w14:paraId="34B98CD2" w14:textId="0CD396D5" w:rsidR="002731C3" w:rsidRDefault="00971AC2" w:rsidP="00971AC2">
      <w:pPr>
        <w:pStyle w:val="ActivityBodyItalic"/>
      </w:pPr>
      <w:r>
        <w:t>Part One</w:t>
      </w:r>
    </w:p>
    <w:p w14:paraId="35879A12" w14:textId="0ACAFE80" w:rsidR="00971AC2" w:rsidRDefault="00BC14A1" w:rsidP="00BC14A1">
      <w:pPr>
        <w:pStyle w:val="ActivityBody"/>
      </w:pPr>
      <w:r>
        <w:t>Students write questions they have about a cooperative member’s benefits and responsibilities.</w:t>
      </w:r>
    </w:p>
    <w:p w14:paraId="61E5CAB8" w14:textId="186FD7D3" w:rsidR="00BC14A1" w:rsidRDefault="00BC14A1" w:rsidP="00BC14A1"/>
    <w:p w14:paraId="38F39BE3" w14:textId="61B2E820" w:rsidR="00BC14A1" w:rsidRDefault="00BC14A1" w:rsidP="00BC14A1">
      <w:pPr>
        <w:pStyle w:val="ActivityBodyItalic"/>
      </w:pPr>
      <w:r>
        <w:t>Part Two</w:t>
      </w:r>
    </w:p>
    <w:p w14:paraId="74B01420" w14:textId="45167ED5" w:rsidR="00BC14A1" w:rsidRDefault="00BC14A1" w:rsidP="00BC14A1">
      <w:pPr>
        <w:pStyle w:val="ActivityBody"/>
      </w:pPr>
      <w:r w:rsidRPr="00BC14A1">
        <w:t>Group the students. The students will start a poster paper with five sections for recording</w:t>
      </w:r>
      <w:r>
        <w:t xml:space="preserve"> questions in five different categories; general information, patronage, decision making, evaluation, and community and policy. Each group assigns a recorder, reporter, and facilitator for the group. The facilitator will </w:t>
      </w:r>
      <w:r w:rsidR="002A37A5">
        <w:t>facilitate</w:t>
      </w:r>
      <w:r>
        <w:t xml:space="preserve"> the discussion of student questions recorded during Part One. After students have shared their questions, students decide upon two questions for each category. The recorder writes the questions on the poster paper, and the reporter reports the questions to the class. After the reporter </w:t>
      </w:r>
      <w:r w:rsidR="003363C6">
        <w:t xml:space="preserve">completes their report, </w:t>
      </w:r>
      <w:r w:rsidR="00D97260">
        <w:t xml:space="preserve">he </w:t>
      </w:r>
      <w:r w:rsidR="002A37A5">
        <w:t xml:space="preserve">or she displays the poster </w:t>
      </w:r>
      <w:r w:rsidR="003363C6">
        <w:t>on the wall.</w:t>
      </w:r>
    </w:p>
    <w:p w14:paraId="11A7612B" w14:textId="5D475A74" w:rsidR="00BC14A1" w:rsidRPr="00BC14A1" w:rsidRDefault="00BC14A1" w:rsidP="00BC14A1"/>
    <w:p w14:paraId="1C61BA01" w14:textId="2F0AD1AA" w:rsidR="00BC14A1" w:rsidRDefault="00BC14A1" w:rsidP="00BC14A1">
      <w:pPr>
        <w:pStyle w:val="ActivityBodyItalic"/>
      </w:pPr>
      <w:r>
        <w:lastRenderedPageBreak/>
        <w:t>Part Three</w:t>
      </w:r>
    </w:p>
    <w:p w14:paraId="6C2989BC" w14:textId="47F8892F" w:rsidR="00BC14A1" w:rsidRDefault="0056359A" w:rsidP="00BC14A1">
      <w:pPr>
        <w:pStyle w:val="ActivityBody"/>
      </w:pPr>
      <w:r>
        <w:t xml:space="preserve">Assign each group one of the five categories. Each group decides upon two questions they want to ask for the assigned category. They should </w:t>
      </w:r>
      <w:r w:rsidR="00C43603">
        <w:t xml:space="preserve">consider </w:t>
      </w:r>
      <w:r>
        <w:t xml:space="preserve">the </w:t>
      </w:r>
      <w:r w:rsidR="00C43603">
        <w:t xml:space="preserve">questions </w:t>
      </w:r>
      <w:r>
        <w:t xml:space="preserve">provided by the other groups </w:t>
      </w:r>
      <w:r w:rsidR="00C43603">
        <w:t xml:space="preserve">before </w:t>
      </w:r>
      <w:r>
        <w:t>decid</w:t>
      </w:r>
      <w:r w:rsidR="00C43603">
        <w:t>ing</w:t>
      </w:r>
      <w:r>
        <w:t xml:space="preserve"> on the two </w:t>
      </w:r>
      <w:r w:rsidR="00C43603">
        <w:t xml:space="preserve">final </w:t>
      </w:r>
      <w:r>
        <w:t>questions</w:t>
      </w:r>
      <w:r w:rsidR="00C43603">
        <w:t xml:space="preserve"> to ask</w:t>
      </w:r>
      <w:r>
        <w:t>. Groups share their questions with the class</w:t>
      </w:r>
      <w:r w:rsidR="002A37A5">
        <w:t>,</w:t>
      </w:r>
      <w:r>
        <w:t xml:space="preserve"> and individual students record the questions on the student worksheet.</w:t>
      </w:r>
    </w:p>
    <w:p w14:paraId="1095D52E" w14:textId="77777777" w:rsidR="00BC14A1" w:rsidRPr="00BC14A1" w:rsidRDefault="00BC14A1" w:rsidP="00BC14A1"/>
    <w:p w14:paraId="5F1FFE21" w14:textId="0527BF3F" w:rsidR="00BC14A1" w:rsidRDefault="00BC14A1" w:rsidP="00BC14A1">
      <w:pPr>
        <w:pStyle w:val="ActivityBodyItalic"/>
      </w:pPr>
      <w:r>
        <w:t>Part Four</w:t>
      </w:r>
    </w:p>
    <w:p w14:paraId="69652F92" w14:textId="24B39995" w:rsidR="00BC14A1" w:rsidRDefault="0056359A" w:rsidP="00BC14A1">
      <w:pPr>
        <w:pStyle w:val="ActivityBody"/>
      </w:pPr>
      <w:r>
        <w:t xml:space="preserve">Introduce the cooperative member to the class. After the member has made a short introduction, call upon each group’s interviewer to ask their questions. Students record the member’s responses on the student worksheet. After </w:t>
      </w:r>
      <w:r w:rsidR="002A37A5">
        <w:t>students ask all</w:t>
      </w:r>
      <w:r>
        <w:t xml:space="preserve"> assigned questions, </w:t>
      </w:r>
      <w:r w:rsidR="0032657A">
        <w:t xml:space="preserve">allow </w:t>
      </w:r>
      <w:r w:rsidR="002A37A5">
        <w:t>them</w:t>
      </w:r>
      <w:r w:rsidR="0032657A">
        <w:t xml:space="preserve"> to ask additional questions. Students complete the activity by writing a summary of the interview. The summary should include the following.</w:t>
      </w:r>
    </w:p>
    <w:p w14:paraId="5B4BD9EE" w14:textId="77777777" w:rsidR="0032657A" w:rsidRDefault="0032657A" w:rsidP="0032657A">
      <w:pPr>
        <w:pStyle w:val="Activitybullet"/>
      </w:pPr>
      <w:r>
        <w:t>An introduction explaining the purpose of the cooperative</w:t>
      </w:r>
    </w:p>
    <w:p w14:paraId="07F46CC9" w14:textId="77777777" w:rsidR="0032657A" w:rsidRDefault="0032657A" w:rsidP="0032657A">
      <w:pPr>
        <w:pStyle w:val="Activitybullet"/>
      </w:pPr>
      <w:r>
        <w:t>Body including membership benefits and responsibilities</w:t>
      </w:r>
    </w:p>
    <w:p w14:paraId="46FE0F05" w14:textId="02AED38D" w:rsidR="0032657A" w:rsidRPr="009C44D8" w:rsidRDefault="0032657A" w:rsidP="0032657A">
      <w:pPr>
        <w:pStyle w:val="Activitybullet"/>
      </w:pPr>
      <w:r>
        <w:t>Conclusion explaining if the student would become a member and why</w:t>
      </w:r>
    </w:p>
    <w:p w14:paraId="15B76D95" w14:textId="77777777" w:rsidR="00BC14A1" w:rsidRPr="00BC14A1" w:rsidRDefault="00BC14A1" w:rsidP="00BC14A1"/>
    <w:p w14:paraId="4D5C21C4" w14:textId="77777777" w:rsidR="002731C3" w:rsidRDefault="002731C3" w:rsidP="002731C3">
      <w:pPr>
        <w:pStyle w:val="ActivityBodyItalicandBold"/>
      </w:pPr>
      <w:r>
        <w:t>Results and Evaluation</w:t>
      </w:r>
    </w:p>
    <w:p w14:paraId="62882EFF" w14:textId="6D5CE574" w:rsidR="002731C3" w:rsidRDefault="00DD60F3" w:rsidP="002731C3">
      <w:pPr>
        <w:pStyle w:val="ActivityBody"/>
      </w:pPr>
      <w:r>
        <w:t xml:space="preserve">Assess student summaries using </w:t>
      </w:r>
      <w:hyperlink r:id="rId45" w:history="1">
        <w:r w:rsidR="00452963" w:rsidRPr="00A7202B">
          <w:rPr>
            <w:rStyle w:val="Hyperlink"/>
          </w:rPr>
          <w:t>Task 1.5</w:t>
        </w:r>
        <w:r w:rsidRPr="00A7202B">
          <w:rPr>
            <w:rStyle w:val="Hyperlink"/>
          </w:rPr>
          <w:t xml:space="preserve"> Evaluation Rubric</w:t>
        </w:r>
      </w:hyperlink>
      <w:r>
        <w:t xml:space="preserve">. Write a short thank you to send to the member for attending the class and have all </w:t>
      </w:r>
      <w:r w:rsidR="00E8270A">
        <w:t xml:space="preserve">the </w:t>
      </w:r>
      <w:r>
        <w:t xml:space="preserve">students sign before mailing. An extension of the </w:t>
      </w:r>
      <w:r w:rsidR="00C43603">
        <w:t xml:space="preserve">task </w:t>
      </w:r>
      <w:r>
        <w:t>could be for students to write a thank you to the member explaining what they learned from his or her visit.</w:t>
      </w:r>
    </w:p>
    <w:p w14:paraId="1D7FE1D4" w14:textId="77777777" w:rsidR="002731C3" w:rsidRDefault="002731C3" w:rsidP="002731C3"/>
    <w:bookmarkStart w:id="14" w:name="Assessment"/>
    <w:bookmarkEnd w:id="13"/>
    <w:p w14:paraId="4A72F423" w14:textId="77D53B2E" w:rsidR="00FE6EF2" w:rsidRPr="00A7202B" w:rsidRDefault="00A7202B" w:rsidP="00FE6EF2">
      <w:pPr>
        <w:pStyle w:val="TitleHyperlink"/>
        <w:rPr>
          <w:rStyle w:val="Hyperlink"/>
        </w:rPr>
      </w:pPr>
      <w:r>
        <w:rPr>
          <w:rStyle w:val="Hyperlink"/>
        </w:rPr>
        <w:fldChar w:fldCharType="begin"/>
      </w:r>
      <w:r>
        <w:rPr>
          <w:rStyle w:val="Hyperlink"/>
        </w:rPr>
        <w:instrText>HYPERLINK "Module1Assessment.docx"</w:instrText>
      </w:r>
      <w:r>
        <w:rPr>
          <w:rStyle w:val="Hyperlink"/>
        </w:rPr>
      </w:r>
      <w:r>
        <w:rPr>
          <w:rStyle w:val="Hyperlink"/>
        </w:rPr>
        <w:fldChar w:fldCharType="separate"/>
      </w:r>
      <w:r w:rsidR="00553EB7" w:rsidRPr="00A7202B">
        <w:rPr>
          <w:rStyle w:val="Hyperlink"/>
        </w:rPr>
        <w:t>Module</w:t>
      </w:r>
      <w:r w:rsidR="00FE6EF2" w:rsidRPr="00A7202B">
        <w:rPr>
          <w:rStyle w:val="Hyperlink"/>
        </w:rPr>
        <w:t xml:space="preserve"> </w:t>
      </w:r>
      <w:r w:rsidR="00553EB7" w:rsidRPr="00A7202B">
        <w:rPr>
          <w:rStyle w:val="Hyperlink"/>
        </w:rPr>
        <w:t>1</w:t>
      </w:r>
      <w:r w:rsidR="00FE6EF2" w:rsidRPr="00A7202B">
        <w:rPr>
          <w:rStyle w:val="Hyperlink"/>
        </w:rPr>
        <w:t xml:space="preserve"> </w:t>
      </w:r>
      <w:r w:rsidR="00821ECB" w:rsidRPr="00A7202B">
        <w:rPr>
          <w:rStyle w:val="Hyperlink"/>
        </w:rPr>
        <w:t>Assessment</w:t>
      </w:r>
      <w:bookmarkEnd w:id="14"/>
      <w:r>
        <w:rPr>
          <w:rStyle w:val="Hyperlink"/>
        </w:rPr>
        <w:fldChar w:fldCharType="end"/>
      </w:r>
    </w:p>
    <w:p w14:paraId="370CB5A9" w14:textId="00881043" w:rsidR="003F384D" w:rsidRDefault="00D066AD" w:rsidP="003F384D">
      <w:pPr>
        <w:pStyle w:val="ActivityBody"/>
      </w:pPr>
      <w:r>
        <w:t xml:space="preserve">Use </w:t>
      </w:r>
      <w:r w:rsidR="00553EB7">
        <w:rPr>
          <w:rStyle w:val="ActivityBodyItalicChar"/>
        </w:rPr>
        <w:t>Module 1 Assessment</w:t>
      </w:r>
      <w:r>
        <w:t xml:space="preserve"> on the final day as a formative assessment tool</w:t>
      </w:r>
      <w:r w:rsidRPr="00E12397">
        <w:t>. The answer key is</w:t>
      </w:r>
      <w:r>
        <w:t xml:space="preserve"> provided </w:t>
      </w:r>
      <w:r w:rsidR="00FE6EF2" w:rsidRPr="00E12397">
        <w:t xml:space="preserve">below </w:t>
      </w:r>
      <w:r>
        <w:t>for evaluation and feedback purposes.</w:t>
      </w:r>
      <w:r w:rsidR="002C0DE9">
        <w:t xml:space="preserve"> For some questions, answers may vary based upon students</w:t>
      </w:r>
      <w:r w:rsidR="00C43603">
        <w:t>’</w:t>
      </w:r>
      <w:r w:rsidR="002C0DE9">
        <w:t xml:space="preserve"> experiences in the classroom.</w:t>
      </w:r>
    </w:p>
    <w:p w14:paraId="7DA1F127" w14:textId="77777777" w:rsidR="00752559" w:rsidRDefault="00752559" w:rsidP="00752559"/>
    <w:tbl>
      <w:tblPr>
        <w:tblStyle w:val="TableGrid"/>
        <w:tblW w:w="0" w:type="auto"/>
        <w:tblInd w:w="450" w:type="dxa"/>
        <w:tblLook w:val="04A0" w:firstRow="1" w:lastRow="0" w:firstColumn="1" w:lastColumn="0" w:noHBand="0" w:noVBand="1"/>
      </w:tblPr>
      <w:tblGrid>
        <w:gridCol w:w="1080"/>
        <w:gridCol w:w="2790"/>
        <w:gridCol w:w="6470"/>
      </w:tblGrid>
      <w:tr w:rsidR="002A5FA7" w14:paraId="0675F108" w14:textId="77777777" w:rsidTr="00FE6EF2">
        <w:tc>
          <w:tcPr>
            <w:tcW w:w="10340" w:type="dxa"/>
            <w:gridSpan w:val="3"/>
            <w:tcBorders>
              <w:top w:val="nil"/>
              <w:left w:val="nil"/>
              <w:bottom w:val="nil"/>
              <w:right w:val="nil"/>
            </w:tcBorders>
          </w:tcPr>
          <w:p w14:paraId="050E08D8" w14:textId="1BB3CD19" w:rsidR="002A5FA7" w:rsidRDefault="002A5FA7" w:rsidP="004B266C">
            <w:pPr>
              <w:pStyle w:val="ActivityNumbers"/>
              <w:numPr>
                <w:ilvl w:val="0"/>
                <w:numId w:val="24"/>
              </w:numPr>
            </w:pPr>
            <w:r>
              <w:t xml:space="preserve">What are the benefits </w:t>
            </w:r>
            <w:r w:rsidR="00FF4002">
              <w:t>of</w:t>
            </w:r>
            <w:r>
              <w:t xml:space="preserve"> a farm business cooperating with others?</w:t>
            </w:r>
          </w:p>
        </w:tc>
      </w:tr>
      <w:tr w:rsidR="002A5FA7" w14:paraId="74D03CE4" w14:textId="77777777" w:rsidTr="002A5FA7">
        <w:tc>
          <w:tcPr>
            <w:tcW w:w="1080" w:type="dxa"/>
            <w:tcBorders>
              <w:top w:val="nil"/>
              <w:left w:val="nil"/>
              <w:bottom w:val="nil"/>
              <w:right w:val="nil"/>
            </w:tcBorders>
          </w:tcPr>
          <w:p w14:paraId="03CE0111" w14:textId="77777777" w:rsidR="002A5FA7" w:rsidRPr="002A5FA7" w:rsidRDefault="002A5FA7" w:rsidP="002A5FA7"/>
        </w:tc>
        <w:tc>
          <w:tcPr>
            <w:tcW w:w="9260" w:type="dxa"/>
            <w:gridSpan w:val="2"/>
            <w:tcBorders>
              <w:top w:val="nil"/>
              <w:left w:val="nil"/>
              <w:bottom w:val="nil"/>
              <w:right w:val="nil"/>
            </w:tcBorders>
          </w:tcPr>
          <w:p w14:paraId="75AC79F9" w14:textId="514D6561" w:rsidR="002A5FA7" w:rsidRPr="002A5FA7" w:rsidRDefault="002A5FA7" w:rsidP="002A5FA7">
            <w:pPr>
              <w:pStyle w:val="AnsKeyCentered"/>
            </w:pPr>
            <w:r>
              <w:t>Answers will vary but may include increased profits, access to professional services, and access to facilities and equipment.</w:t>
            </w:r>
          </w:p>
        </w:tc>
      </w:tr>
      <w:tr w:rsidR="00A52488" w14:paraId="3E5907CB" w14:textId="77777777" w:rsidTr="00FE6EF2">
        <w:tc>
          <w:tcPr>
            <w:tcW w:w="10340" w:type="dxa"/>
            <w:gridSpan w:val="3"/>
            <w:tcBorders>
              <w:top w:val="nil"/>
              <w:left w:val="nil"/>
              <w:bottom w:val="nil"/>
              <w:right w:val="nil"/>
            </w:tcBorders>
          </w:tcPr>
          <w:p w14:paraId="48AD606D" w14:textId="20420498" w:rsidR="00A52488" w:rsidRDefault="004B266C" w:rsidP="004B266C">
            <w:pPr>
              <w:pStyle w:val="ActivityNumbers"/>
              <w:numPr>
                <w:ilvl w:val="0"/>
                <w:numId w:val="24"/>
              </w:numPr>
            </w:pPr>
            <w:r>
              <w:t xml:space="preserve">Describe how each of the following business </w:t>
            </w:r>
            <w:r w:rsidR="005F47AF">
              <w:t>structures</w:t>
            </w:r>
            <w:r>
              <w:t xml:space="preserve"> </w:t>
            </w:r>
            <w:r w:rsidR="005F47AF">
              <w:t>is</w:t>
            </w:r>
            <w:r>
              <w:t xml:space="preserve"> different </w:t>
            </w:r>
            <w:r w:rsidR="00E8270A">
              <w:t>from</w:t>
            </w:r>
            <w:r>
              <w:t xml:space="preserve"> a cooperative.</w:t>
            </w:r>
          </w:p>
        </w:tc>
      </w:tr>
      <w:tr w:rsidR="00811488" w14:paraId="5E2D095E" w14:textId="77777777" w:rsidTr="00621CD5">
        <w:tc>
          <w:tcPr>
            <w:tcW w:w="1080" w:type="dxa"/>
            <w:tcBorders>
              <w:top w:val="nil"/>
              <w:left w:val="nil"/>
              <w:bottom w:val="nil"/>
              <w:right w:val="nil"/>
            </w:tcBorders>
          </w:tcPr>
          <w:p w14:paraId="788CDA8C" w14:textId="77777777" w:rsidR="00811488" w:rsidRPr="001E58AC" w:rsidRDefault="00811488" w:rsidP="00811488"/>
        </w:tc>
        <w:tc>
          <w:tcPr>
            <w:tcW w:w="2790" w:type="dxa"/>
            <w:tcBorders>
              <w:top w:val="nil"/>
              <w:left w:val="nil"/>
              <w:bottom w:val="nil"/>
              <w:right w:val="nil"/>
            </w:tcBorders>
            <w:vAlign w:val="center"/>
          </w:tcPr>
          <w:p w14:paraId="2E46E760" w14:textId="54FBF04C" w:rsidR="00811488" w:rsidRPr="00811488" w:rsidRDefault="00811488" w:rsidP="00811488">
            <w:r w:rsidRPr="00811488">
              <w:t>Sole proprietorship</w:t>
            </w:r>
          </w:p>
        </w:tc>
        <w:tc>
          <w:tcPr>
            <w:tcW w:w="6470" w:type="dxa"/>
            <w:tcBorders>
              <w:top w:val="nil"/>
              <w:left w:val="nil"/>
              <w:bottom w:val="nil"/>
              <w:right w:val="nil"/>
            </w:tcBorders>
          </w:tcPr>
          <w:p w14:paraId="4AE2142E" w14:textId="3AF68B70" w:rsidR="00811488" w:rsidRPr="001E58AC" w:rsidRDefault="00C43603" w:rsidP="00811488">
            <w:pPr>
              <w:pStyle w:val="AnsKeyCentered"/>
            </w:pPr>
            <w:r>
              <w:t>O</w:t>
            </w:r>
            <w:r w:rsidR="00811488">
              <w:t xml:space="preserve">ne individual who owns and makes </w:t>
            </w:r>
            <w:r>
              <w:t xml:space="preserve">all </w:t>
            </w:r>
            <w:r w:rsidR="00811488">
              <w:t>decisions for the business.</w:t>
            </w:r>
          </w:p>
        </w:tc>
      </w:tr>
      <w:tr w:rsidR="00811488" w14:paraId="7CD61B5F" w14:textId="77777777" w:rsidTr="00621CD5">
        <w:tc>
          <w:tcPr>
            <w:tcW w:w="1080" w:type="dxa"/>
            <w:tcBorders>
              <w:top w:val="nil"/>
              <w:left w:val="nil"/>
              <w:bottom w:val="nil"/>
              <w:right w:val="nil"/>
            </w:tcBorders>
          </w:tcPr>
          <w:p w14:paraId="0DC4D92C" w14:textId="77777777" w:rsidR="00811488" w:rsidRPr="001E58AC" w:rsidRDefault="00811488" w:rsidP="00811488"/>
        </w:tc>
        <w:tc>
          <w:tcPr>
            <w:tcW w:w="2790" w:type="dxa"/>
            <w:tcBorders>
              <w:top w:val="nil"/>
              <w:left w:val="nil"/>
              <w:bottom w:val="nil"/>
              <w:right w:val="nil"/>
            </w:tcBorders>
            <w:vAlign w:val="center"/>
          </w:tcPr>
          <w:p w14:paraId="53CC164E" w14:textId="58BFA681" w:rsidR="00811488" w:rsidRPr="00811488" w:rsidRDefault="00811488" w:rsidP="00811488">
            <w:r w:rsidRPr="00811488">
              <w:t>Corporation</w:t>
            </w:r>
          </w:p>
        </w:tc>
        <w:tc>
          <w:tcPr>
            <w:tcW w:w="6470" w:type="dxa"/>
            <w:tcBorders>
              <w:top w:val="nil"/>
              <w:left w:val="nil"/>
              <w:bottom w:val="nil"/>
              <w:right w:val="nil"/>
            </w:tcBorders>
          </w:tcPr>
          <w:p w14:paraId="5780A210" w14:textId="0555CC4F" w:rsidR="00811488" w:rsidRPr="001E58AC" w:rsidRDefault="00811488" w:rsidP="00811488">
            <w:pPr>
              <w:pStyle w:val="AnsKeyCentered"/>
            </w:pPr>
            <w:r>
              <w:t>Shares are purchased and those with more shares have more influence on decisions.</w:t>
            </w:r>
          </w:p>
        </w:tc>
      </w:tr>
      <w:tr w:rsidR="004B266C" w14:paraId="5E6EBC1F" w14:textId="77777777" w:rsidTr="00921DE2">
        <w:tc>
          <w:tcPr>
            <w:tcW w:w="10340" w:type="dxa"/>
            <w:gridSpan w:val="3"/>
            <w:tcBorders>
              <w:top w:val="nil"/>
              <w:left w:val="nil"/>
              <w:bottom w:val="nil"/>
              <w:right w:val="nil"/>
            </w:tcBorders>
          </w:tcPr>
          <w:p w14:paraId="18A71F76" w14:textId="66AE7320" w:rsidR="004B266C" w:rsidRDefault="004B266C" w:rsidP="004B266C">
            <w:pPr>
              <w:pStyle w:val="ActivityNumbers"/>
            </w:pPr>
            <w:r>
              <w:t xml:space="preserve">What is the advantage of being a cooperative member versus </w:t>
            </w:r>
            <w:r w:rsidR="005F47AF">
              <w:t xml:space="preserve">a </w:t>
            </w:r>
            <w:r>
              <w:t>corporation</w:t>
            </w:r>
            <w:r w:rsidR="005F47AF">
              <w:t xml:space="preserve"> shareholder</w:t>
            </w:r>
            <w:r>
              <w:t>?</w:t>
            </w:r>
          </w:p>
        </w:tc>
      </w:tr>
      <w:tr w:rsidR="004B266C" w14:paraId="332F73B8" w14:textId="77777777" w:rsidTr="00921DE2">
        <w:tc>
          <w:tcPr>
            <w:tcW w:w="1080" w:type="dxa"/>
            <w:tcBorders>
              <w:top w:val="nil"/>
              <w:left w:val="nil"/>
              <w:bottom w:val="nil"/>
              <w:right w:val="nil"/>
            </w:tcBorders>
          </w:tcPr>
          <w:p w14:paraId="5933CB53" w14:textId="77777777" w:rsidR="004B266C" w:rsidRPr="001E58AC" w:rsidRDefault="004B266C" w:rsidP="00921DE2"/>
        </w:tc>
        <w:tc>
          <w:tcPr>
            <w:tcW w:w="9260" w:type="dxa"/>
            <w:gridSpan w:val="2"/>
            <w:tcBorders>
              <w:top w:val="nil"/>
              <w:left w:val="nil"/>
              <w:bottom w:val="nil"/>
              <w:right w:val="nil"/>
            </w:tcBorders>
          </w:tcPr>
          <w:p w14:paraId="71AA73F5" w14:textId="1FB710B7" w:rsidR="004B266C" w:rsidRPr="001E58AC" w:rsidRDefault="00811488" w:rsidP="00ED520C">
            <w:pPr>
              <w:pStyle w:val="AnsKeyCentered"/>
            </w:pPr>
            <w:r>
              <w:t xml:space="preserve">All cooperative members have equal votes and a voice in the business. Members of </w:t>
            </w:r>
            <w:r w:rsidR="00E8270A">
              <w:t xml:space="preserve">the </w:t>
            </w:r>
            <w:r>
              <w:t>cooperative who use the business receive returns.</w:t>
            </w:r>
          </w:p>
        </w:tc>
      </w:tr>
      <w:tr w:rsidR="004B266C" w14:paraId="008E90FE" w14:textId="77777777" w:rsidTr="00921DE2">
        <w:tc>
          <w:tcPr>
            <w:tcW w:w="10340" w:type="dxa"/>
            <w:gridSpan w:val="3"/>
            <w:tcBorders>
              <w:top w:val="nil"/>
              <w:left w:val="nil"/>
              <w:bottom w:val="nil"/>
              <w:right w:val="nil"/>
            </w:tcBorders>
          </w:tcPr>
          <w:p w14:paraId="1C4790E6" w14:textId="5F7C8D22" w:rsidR="004B266C" w:rsidRDefault="004B266C" w:rsidP="004B266C">
            <w:pPr>
              <w:pStyle w:val="ActivityNumbers"/>
            </w:pPr>
            <w:r>
              <w:t>List the seven principles of a cooperative.</w:t>
            </w:r>
          </w:p>
        </w:tc>
      </w:tr>
      <w:tr w:rsidR="004B266C" w14:paraId="197F318D" w14:textId="77777777" w:rsidTr="00921DE2">
        <w:tc>
          <w:tcPr>
            <w:tcW w:w="1080" w:type="dxa"/>
            <w:tcBorders>
              <w:top w:val="nil"/>
              <w:left w:val="nil"/>
              <w:bottom w:val="nil"/>
              <w:right w:val="nil"/>
            </w:tcBorders>
          </w:tcPr>
          <w:p w14:paraId="785D04AF" w14:textId="77777777" w:rsidR="004B266C" w:rsidRPr="001E58AC" w:rsidRDefault="004B266C" w:rsidP="00921DE2"/>
        </w:tc>
        <w:tc>
          <w:tcPr>
            <w:tcW w:w="9260" w:type="dxa"/>
            <w:gridSpan w:val="2"/>
            <w:tcBorders>
              <w:top w:val="nil"/>
              <w:left w:val="nil"/>
              <w:bottom w:val="nil"/>
              <w:right w:val="nil"/>
            </w:tcBorders>
          </w:tcPr>
          <w:p w14:paraId="250B479C" w14:textId="50B3C56E" w:rsidR="00811488" w:rsidRDefault="00811488" w:rsidP="00811488">
            <w:pPr>
              <w:pStyle w:val="AnsKeyCentered"/>
            </w:pPr>
            <w:r>
              <w:t>Voluntary and open membership</w:t>
            </w:r>
          </w:p>
          <w:p w14:paraId="3CC6FE2B" w14:textId="77777777" w:rsidR="00811488" w:rsidRDefault="00811488" w:rsidP="00811488">
            <w:pPr>
              <w:pStyle w:val="AnsKeyCentered"/>
            </w:pPr>
            <w:r>
              <w:t>Democratic member control</w:t>
            </w:r>
          </w:p>
          <w:p w14:paraId="391190F0" w14:textId="77777777" w:rsidR="00811488" w:rsidRDefault="00811488" w:rsidP="00811488">
            <w:pPr>
              <w:pStyle w:val="AnsKeyCentered"/>
            </w:pPr>
            <w:r>
              <w:t>Member economic participation</w:t>
            </w:r>
          </w:p>
          <w:p w14:paraId="71F20E71" w14:textId="77777777" w:rsidR="00811488" w:rsidRDefault="00811488" w:rsidP="00811488">
            <w:pPr>
              <w:pStyle w:val="AnsKeyCentered"/>
            </w:pPr>
            <w:r>
              <w:t>Autonomy and Independence</w:t>
            </w:r>
          </w:p>
          <w:p w14:paraId="6E20FB49" w14:textId="77777777" w:rsidR="00811488" w:rsidRDefault="00811488" w:rsidP="00811488">
            <w:pPr>
              <w:pStyle w:val="AnsKeyCentered"/>
            </w:pPr>
            <w:r>
              <w:t>Education, Training, and Information</w:t>
            </w:r>
          </w:p>
          <w:p w14:paraId="2C2CE0AB" w14:textId="77777777" w:rsidR="00811488" w:rsidRDefault="00811488" w:rsidP="00811488">
            <w:pPr>
              <w:pStyle w:val="AnsKeyCentered"/>
            </w:pPr>
            <w:r>
              <w:t>Cooperation among cooperatives</w:t>
            </w:r>
          </w:p>
          <w:p w14:paraId="7574B636" w14:textId="1BD742DD" w:rsidR="004B266C" w:rsidRPr="001E58AC" w:rsidRDefault="00811488" w:rsidP="00811488">
            <w:pPr>
              <w:pStyle w:val="AnsKeyCentered"/>
            </w:pPr>
            <w:r>
              <w:t>Concern for community</w:t>
            </w:r>
          </w:p>
        </w:tc>
      </w:tr>
      <w:tr w:rsidR="004B266C" w14:paraId="090C48D8" w14:textId="77777777" w:rsidTr="00921DE2">
        <w:tc>
          <w:tcPr>
            <w:tcW w:w="10340" w:type="dxa"/>
            <w:gridSpan w:val="3"/>
            <w:tcBorders>
              <w:top w:val="nil"/>
              <w:left w:val="nil"/>
              <w:bottom w:val="nil"/>
              <w:right w:val="nil"/>
            </w:tcBorders>
          </w:tcPr>
          <w:p w14:paraId="52F12B05" w14:textId="6BDC3F62" w:rsidR="004B266C" w:rsidRDefault="004B266C" w:rsidP="004B266C">
            <w:pPr>
              <w:pStyle w:val="ActivityNumbers"/>
            </w:pPr>
            <w:r>
              <w:t>Explain which cooperative principle</w:t>
            </w:r>
            <w:r w:rsidR="005C72FA">
              <w:t xml:space="preserve"> </w:t>
            </w:r>
            <w:proofErr w:type="gramStart"/>
            <w:r w:rsidR="005C72FA">
              <w:t>do</w:t>
            </w:r>
            <w:r>
              <w:t xml:space="preserve"> you believe</w:t>
            </w:r>
            <w:proofErr w:type="gramEnd"/>
            <w:r>
              <w:t xml:space="preserve"> to be the most important.</w:t>
            </w:r>
          </w:p>
        </w:tc>
      </w:tr>
      <w:tr w:rsidR="004B266C" w14:paraId="2ECFDF8F" w14:textId="77777777" w:rsidTr="00921DE2">
        <w:tc>
          <w:tcPr>
            <w:tcW w:w="1080" w:type="dxa"/>
            <w:tcBorders>
              <w:top w:val="nil"/>
              <w:left w:val="nil"/>
              <w:bottom w:val="nil"/>
              <w:right w:val="nil"/>
            </w:tcBorders>
          </w:tcPr>
          <w:p w14:paraId="37533AC5" w14:textId="77777777" w:rsidR="004B266C" w:rsidRPr="001E58AC" w:rsidRDefault="004B266C" w:rsidP="00921DE2"/>
        </w:tc>
        <w:tc>
          <w:tcPr>
            <w:tcW w:w="9260" w:type="dxa"/>
            <w:gridSpan w:val="2"/>
            <w:tcBorders>
              <w:top w:val="nil"/>
              <w:left w:val="nil"/>
              <w:bottom w:val="nil"/>
              <w:right w:val="nil"/>
            </w:tcBorders>
          </w:tcPr>
          <w:p w14:paraId="0F02692B" w14:textId="5840458A" w:rsidR="004B266C" w:rsidRDefault="00811488" w:rsidP="00921DE2">
            <w:pPr>
              <w:pStyle w:val="AnsKeyCentered"/>
            </w:pPr>
            <w:r>
              <w:t>Answers will vary based upon student opinion.</w:t>
            </w:r>
          </w:p>
          <w:p w14:paraId="6A8942AD" w14:textId="15838DB1" w:rsidR="004B266C" w:rsidRPr="001E58AC" w:rsidRDefault="00811488" w:rsidP="00811488">
            <w:pPr>
              <w:pStyle w:val="AnsKeyCentered"/>
            </w:pPr>
            <w:r>
              <w:t xml:space="preserve">Example answer: Democratic control is the most important </w:t>
            </w:r>
            <w:r w:rsidR="00590E87">
              <w:t>principle. Without democratic control and equal voting, the cooperative would be controlled by a limited number of members.</w:t>
            </w:r>
            <w:r w:rsidRPr="001E58AC">
              <w:t xml:space="preserve"> </w:t>
            </w:r>
          </w:p>
        </w:tc>
      </w:tr>
      <w:tr w:rsidR="004B266C" w14:paraId="1C5B3730" w14:textId="77777777" w:rsidTr="00921DE2">
        <w:tc>
          <w:tcPr>
            <w:tcW w:w="10340" w:type="dxa"/>
            <w:gridSpan w:val="3"/>
            <w:tcBorders>
              <w:top w:val="nil"/>
              <w:left w:val="nil"/>
              <w:bottom w:val="nil"/>
              <w:right w:val="nil"/>
            </w:tcBorders>
          </w:tcPr>
          <w:p w14:paraId="29BB954B" w14:textId="2904D8A5" w:rsidR="004B266C" w:rsidRDefault="004B266C" w:rsidP="004B266C">
            <w:pPr>
              <w:pStyle w:val="ActivityNumbers"/>
            </w:pPr>
            <w:r>
              <w:t>Why do farmers join cooperatives?</w:t>
            </w:r>
          </w:p>
        </w:tc>
      </w:tr>
      <w:tr w:rsidR="004B266C" w14:paraId="4896BA1A" w14:textId="77777777" w:rsidTr="00921DE2">
        <w:tc>
          <w:tcPr>
            <w:tcW w:w="1080" w:type="dxa"/>
            <w:tcBorders>
              <w:top w:val="nil"/>
              <w:left w:val="nil"/>
              <w:bottom w:val="nil"/>
              <w:right w:val="nil"/>
            </w:tcBorders>
          </w:tcPr>
          <w:p w14:paraId="7260F737" w14:textId="77777777" w:rsidR="004B266C" w:rsidRPr="001E58AC" w:rsidRDefault="004B266C" w:rsidP="00921DE2"/>
        </w:tc>
        <w:tc>
          <w:tcPr>
            <w:tcW w:w="9260" w:type="dxa"/>
            <w:gridSpan w:val="2"/>
            <w:tcBorders>
              <w:top w:val="nil"/>
              <w:left w:val="nil"/>
              <w:bottom w:val="nil"/>
              <w:right w:val="nil"/>
            </w:tcBorders>
          </w:tcPr>
          <w:p w14:paraId="4254C1AC" w14:textId="1719BA7D" w:rsidR="004B266C" w:rsidRPr="001E58AC" w:rsidRDefault="00590E87" w:rsidP="00590E87">
            <w:pPr>
              <w:pStyle w:val="AnsKeyCentered"/>
            </w:pPr>
            <w:r>
              <w:t>To increase their ability to sell their products to a larger market while having a democratic voice.</w:t>
            </w:r>
          </w:p>
        </w:tc>
      </w:tr>
      <w:tr w:rsidR="004B266C" w14:paraId="4D6963B0" w14:textId="77777777" w:rsidTr="00921DE2">
        <w:tc>
          <w:tcPr>
            <w:tcW w:w="10340" w:type="dxa"/>
            <w:gridSpan w:val="3"/>
            <w:tcBorders>
              <w:top w:val="nil"/>
              <w:left w:val="nil"/>
              <w:bottom w:val="nil"/>
              <w:right w:val="nil"/>
            </w:tcBorders>
          </w:tcPr>
          <w:p w14:paraId="6181D8DC" w14:textId="2ACD3177" w:rsidR="004B266C" w:rsidRDefault="004B266C" w:rsidP="004B266C">
            <w:pPr>
              <w:pStyle w:val="ActivityNumbers"/>
            </w:pPr>
            <w:r>
              <w:t>How do members participate in and benefit from their cooperative?</w:t>
            </w:r>
          </w:p>
        </w:tc>
      </w:tr>
      <w:tr w:rsidR="004B266C" w14:paraId="073A1193" w14:textId="77777777" w:rsidTr="00921DE2">
        <w:tc>
          <w:tcPr>
            <w:tcW w:w="1080" w:type="dxa"/>
            <w:tcBorders>
              <w:top w:val="nil"/>
              <w:left w:val="nil"/>
              <w:bottom w:val="nil"/>
              <w:right w:val="nil"/>
            </w:tcBorders>
          </w:tcPr>
          <w:p w14:paraId="5F2222C3" w14:textId="77777777" w:rsidR="004B266C" w:rsidRPr="001E58AC" w:rsidRDefault="004B266C" w:rsidP="00921DE2"/>
        </w:tc>
        <w:tc>
          <w:tcPr>
            <w:tcW w:w="9260" w:type="dxa"/>
            <w:gridSpan w:val="2"/>
            <w:tcBorders>
              <w:top w:val="nil"/>
              <w:left w:val="nil"/>
              <w:bottom w:val="nil"/>
              <w:right w:val="nil"/>
            </w:tcBorders>
          </w:tcPr>
          <w:p w14:paraId="7FB96A90" w14:textId="3F34BDB1" w:rsidR="004B266C" w:rsidRPr="001E58AC" w:rsidRDefault="009823C2" w:rsidP="009823C2">
            <w:pPr>
              <w:pStyle w:val="AnsKeyCentered"/>
            </w:pPr>
            <w:r>
              <w:t>The</w:t>
            </w:r>
            <w:r w:rsidR="00E8270A">
              <w:t>y</w:t>
            </w:r>
            <w:r>
              <w:t xml:space="preserve"> participate by using the businesses</w:t>
            </w:r>
            <w:r w:rsidR="00E8270A">
              <w:t>'</w:t>
            </w:r>
            <w:r>
              <w:t xml:space="preserve"> products and services and actively participating in decisions made. They benefit by receiving returns base upon how much they use it.</w:t>
            </w:r>
          </w:p>
        </w:tc>
      </w:tr>
      <w:tr w:rsidR="004B266C" w14:paraId="3EC689E1" w14:textId="77777777" w:rsidTr="00921DE2">
        <w:tc>
          <w:tcPr>
            <w:tcW w:w="10340" w:type="dxa"/>
            <w:gridSpan w:val="3"/>
            <w:tcBorders>
              <w:top w:val="nil"/>
              <w:left w:val="nil"/>
              <w:bottom w:val="nil"/>
              <w:right w:val="nil"/>
            </w:tcBorders>
          </w:tcPr>
          <w:p w14:paraId="7B5674AA" w14:textId="549C7B43" w:rsidR="004B266C" w:rsidRDefault="00FA44C0" w:rsidP="00FA44C0">
            <w:pPr>
              <w:pStyle w:val="ActivityNumbers"/>
            </w:pPr>
            <w:r>
              <w:t>What would happen if cooperative members did not take responsibility for their membership?</w:t>
            </w:r>
          </w:p>
        </w:tc>
      </w:tr>
      <w:tr w:rsidR="004B266C" w14:paraId="26B417EC" w14:textId="77777777" w:rsidTr="00921DE2">
        <w:tc>
          <w:tcPr>
            <w:tcW w:w="1080" w:type="dxa"/>
            <w:tcBorders>
              <w:top w:val="nil"/>
              <w:left w:val="nil"/>
              <w:bottom w:val="nil"/>
              <w:right w:val="nil"/>
            </w:tcBorders>
          </w:tcPr>
          <w:p w14:paraId="61A45AC6" w14:textId="77777777" w:rsidR="004B266C" w:rsidRPr="001E58AC" w:rsidRDefault="004B266C" w:rsidP="00921DE2"/>
        </w:tc>
        <w:tc>
          <w:tcPr>
            <w:tcW w:w="9260" w:type="dxa"/>
            <w:gridSpan w:val="2"/>
            <w:tcBorders>
              <w:top w:val="nil"/>
              <w:left w:val="nil"/>
              <w:bottom w:val="nil"/>
              <w:right w:val="nil"/>
            </w:tcBorders>
          </w:tcPr>
          <w:p w14:paraId="6F9AF4F4" w14:textId="44ECA86E" w:rsidR="004B266C" w:rsidRPr="001E58AC" w:rsidRDefault="009823C2" w:rsidP="009823C2">
            <w:pPr>
              <w:pStyle w:val="AnsKeyCentered"/>
            </w:pPr>
            <w:r>
              <w:t>The cooperative may not be able to provide its member</w:t>
            </w:r>
            <w:r w:rsidR="005F47AF">
              <w:t>'</w:t>
            </w:r>
            <w:r>
              <w:t xml:space="preserve">s products and services needed, causing the cooperative </w:t>
            </w:r>
            <w:r w:rsidR="002A37A5">
              <w:t>not to</w:t>
            </w:r>
            <w:r>
              <w:t xml:space="preserve"> be used and eventually fail.</w:t>
            </w:r>
          </w:p>
        </w:tc>
      </w:tr>
    </w:tbl>
    <w:p w14:paraId="0745B7C1" w14:textId="77777777" w:rsidR="004B266C" w:rsidRPr="00763B2B" w:rsidRDefault="004B266C" w:rsidP="00752559">
      <w:pPr>
        <w:rPr>
          <w:color w:val="004871"/>
        </w:rPr>
      </w:pPr>
    </w:p>
    <w:p w14:paraId="5B4AD101" w14:textId="77777777" w:rsidR="00D066AD" w:rsidRPr="00763B2B" w:rsidRDefault="00D066AD" w:rsidP="00D33017">
      <w:pPr>
        <w:pStyle w:val="ActivitySection"/>
        <w:rPr>
          <w:color w:val="004871"/>
        </w:rPr>
      </w:pPr>
      <w:bookmarkStart w:id="15" w:name="SuppliesMaterials"/>
      <w:bookmarkEnd w:id="15"/>
      <w:r w:rsidRPr="00763B2B">
        <w:rPr>
          <w:color w:val="004871"/>
        </w:rPr>
        <w:t>Supplies and Materials</w:t>
      </w:r>
    </w:p>
    <w:tbl>
      <w:tblPr>
        <w:tblW w:w="10368"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7"/>
        <w:gridCol w:w="786"/>
        <w:gridCol w:w="820"/>
        <w:gridCol w:w="936"/>
        <w:gridCol w:w="6199"/>
      </w:tblGrid>
      <w:tr w:rsidR="00ED520C" w:rsidRPr="003B2B07" w14:paraId="67D80D0C" w14:textId="77777777" w:rsidTr="00904E8F">
        <w:trPr>
          <w:trHeight w:val="575"/>
          <w:tblHeader/>
        </w:trPr>
        <w:tc>
          <w:tcPr>
            <w:tcW w:w="1627" w:type="dxa"/>
            <w:shd w:val="clear" w:color="auto" w:fill="F3F3F3"/>
            <w:vAlign w:val="center"/>
          </w:tcPr>
          <w:p w14:paraId="6040F4FE" w14:textId="0DAF947D" w:rsidR="00ED520C" w:rsidRPr="003B2B07" w:rsidRDefault="00ED520C" w:rsidP="00921DE2">
            <w:pPr>
              <w:pStyle w:val="MatrixStandardsTable"/>
            </w:pPr>
            <w:bookmarkStart w:id="16" w:name="_Hlk16502885"/>
            <w:bookmarkStart w:id="17" w:name="_Hlk16503395"/>
            <w:bookmarkStart w:id="18" w:name="_Hlk16504804"/>
            <w:r>
              <w:t>Task</w:t>
            </w:r>
          </w:p>
        </w:tc>
        <w:tc>
          <w:tcPr>
            <w:tcW w:w="786" w:type="dxa"/>
            <w:shd w:val="clear" w:color="auto" w:fill="F3F3F3"/>
            <w:vAlign w:val="center"/>
          </w:tcPr>
          <w:p w14:paraId="3703A81D" w14:textId="77777777" w:rsidR="00ED520C" w:rsidRPr="003B2B07" w:rsidRDefault="00ED520C" w:rsidP="00921DE2">
            <w:pPr>
              <w:pStyle w:val="MatrixStandardsTable"/>
            </w:pPr>
            <w:r w:rsidRPr="003B2B07">
              <w:t>Qty/</w:t>
            </w:r>
          </w:p>
          <w:p w14:paraId="22553355" w14:textId="77777777" w:rsidR="00ED520C" w:rsidRPr="003B2B07" w:rsidRDefault="00ED520C" w:rsidP="00921DE2">
            <w:pPr>
              <w:pStyle w:val="MatrixStandardsTable"/>
            </w:pPr>
            <w:r w:rsidRPr="003B2B07">
              <w:t>20</w:t>
            </w:r>
          </w:p>
        </w:tc>
        <w:tc>
          <w:tcPr>
            <w:tcW w:w="820" w:type="dxa"/>
            <w:shd w:val="clear" w:color="auto" w:fill="F3F3F3"/>
            <w:vAlign w:val="center"/>
          </w:tcPr>
          <w:p w14:paraId="399F12B4" w14:textId="77777777" w:rsidR="00ED520C" w:rsidRPr="003B2B07" w:rsidRDefault="00ED520C" w:rsidP="00921DE2">
            <w:pPr>
              <w:pStyle w:val="MatrixStandardsTable"/>
            </w:pPr>
            <w:r w:rsidRPr="003B2B07">
              <w:t>Qty/</w:t>
            </w:r>
          </w:p>
          <w:p w14:paraId="269D6087" w14:textId="77777777" w:rsidR="00ED520C" w:rsidRPr="003B2B07" w:rsidRDefault="00ED520C" w:rsidP="00921DE2">
            <w:pPr>
              <w:pStyle w:val="MatrixStandardsTable"/>
            </w:pPr>
            <w:r w:rsidRPr="003B2B07">
              <w:t>30</w:t>
            </w:r>
          </w:p>
        </w:tc>
        <w:tc>
          <w:tcPr>
            <w:tcW w:w="936" w:type="dxa"/>
            <w:shd w:val="clear" w:color="auto" w:fill="F3F3F3"/>
            <w:vAlign w:val="center"/>
          </w:tcPr>
          <w:p w14:paraId="7E8CEC69" w14:textId="77777777" w:rsidR="00ED520C" w:rsidRPr="003B2B07" w:rsidRDefault="00ED520C" w:rsidP="00921DE2">
            <w:pPr>
              <w:pStyle w:val="MatrixStandardsTable"/>
            </w:pPr>
            <w:r w:rsidRPr="003B2B07">
              <w:t>Unit</w:t>
            </w:r>
          </w:p>
        </w:tc>
        <w:tc>
          <w:tcPr>
            <w:tcW w:w="6199" w:type="dxa"/>
            <w:shd w:val="clear" w:color="auto" w:fill="F3F3F3"/>
            <w:vAlign w:val="center"/>
          </w:tcPr>
          <w:p w14:paraId="7F568262" w14:textId="77777777" w:rsidR="00ED520C" w:rsidRPr="003B2B07" w:rsidRDefault="00ED520C" w:rsidP="00921DE2">
            <w:pPr>
              <w:pStyle w:val="MatrixStandardsTable"/>
            </w:pPr>
            <w:r w:rsidRPr="003B2B07">
              <w:t>Item Specifications</w:t>
            </w:r>
          </w:p>
        </w:tc>
      </w:tr>
      <w:tr w:rsidR="002A5FA7" w:rsidRPr="003B2B07" w14:paraId="67199EE1" w14:textId="77777777" w:rsidTr="00904E8F">
        <w:tc>
          <w:tcPr>
            <w:tcW w:w="1627" w:type="dxa"/>
            <w:vAlign w:val="center"/>
          </w:tcPr>
          <w:p w14:paraId="1CEDA720" w14:textId="75E3D432" w:rsidR="002A5FA7" w:rsidRDefault="002A5FA7" w:rsidP="00921DE2">
            <w:pPr>
              <w:rPr>
                <w:rStyle w:val="Bold"/>
              </w:rPr>
            </w:pPr>
            <w:r>
              <w:rPr>
                <w:rStyle w:val="Bold"/>
              </w:rPr>
              <w:t>Task 1.1</w:t>
            </w:r>
          </w:p>
        </w:tc>
        <w:tc>
          <w:tcPr>
            <w:tcW w:w="786" w:type="dxa"/>
            <w:vAlign w:val="center"/>
          </w:tcPr>
          <w:p w14:paraId="64313CC2" w14:textId="69AF1873" w:rsidR="002A5FA7" w:rsidRDefault="002A5FA7" w:rsidP="00D22DC1">
            <w:pPr>
              <w:pStyle w:val="PictureCentered"/>
            </w:pPr>
            <w:r>
              <w:t>20</w:t>
            </w:r>
          </w:p>
        </w:tc>
        <w:tc>
          <w:tcPr>
            <w:tcW w:w="820" w:type="dxa"/>
            <w:vAlign w:val="center"/>
          </w:tcPr>
          <w:p w14:paraId="4FF4B8EA" w14:textId="17E863F4" w:rsidR="002A5FA7" w:rsidRDefault="002A5FA7" w:rsidP="00D22DC1">
            <w:pPr>
              <w:pStyle w:val="PictureCentered"/>
            </w:pPr>
            <w:r>
              <w:t>30</w:t>
            </w:r>
          </w:p>
        </w:tc>
        <w:tc>
          <w:tcPr>
            <w:tcW w:w="936" w:type="dxa"/>
            <w:vAlign w:val="center"/>
          </w:tcPr>
          <w:p w14:paraId="7A66CC0F" w14:textId="695AFBC6" w:rsidR="002A5FA7" w:rsidRDefault="002A5FA7" w:rsidP="00921DE2">
            <w:r>
              <w:t>Each</w:t>
            </w:r>
          </w:p>
        </w:tc>
        <w:tc>
          <w:tcPr>
            <w:tcW w:w="6199" w:type="dxa"/>
          </w:tcPr>
          <w:p w14:paraId="54AF6099" w14:textId="259A1B6A" w:rsidR="002A5FA7" w:rsidRDefault="002A5FA7" w:rsidP="00921DE2">
            <w:r>
              <w:t>Computers with internet access</w:t>
            </w:r>
          </w:p>
        </w:tc>
      </w:tr>
      <w:tr w:rsidR="00061B11" w:rsidRPr="003B2B07" w14:paraId="1AD88AA3" w14:textId="77777777" w:rsidTr="00904E8F">
        <w:tc>
          <w:tcPr>
            <w:tcW w:w="1627" w:type="dxa"/>
            <w:vMerge w:val="restart"/>
            <w:vAlign w:val="center"/>
          </w:tcPr>
          <w:p w14:paraId="66796245" w14:textId="411AD2E4" w:rsidR="00061B11" w:rsidRPr="00717BB8" w:rsidRDefault="00452963" w:rsidP="00921DE2">
            <w:pPr>
              <w:rPr>
                <w:rStyle w:val="Bold"/>
              </w:rPr>
            </w:pPr>
            <w:r>
              <w:rPr>
                <w:rStyle w:val="Bold"/>
              </w:rPr>
              <w:t>Task 1.2</w:t>
            </w:r>
          </w:p>
        </w:tc>
        <w:tc>
          <w:tcPr>
            <w:tcW w:w="786" w:type="dxa"/>
            <w:vAlign w:val="center"/>
          </w:tcPr>
          <w:p w14:paraId="59BBD3E5" w14:textId="7287E8A7" w:rsidR="00061B11" w:rsidRPr="003B2B07" w:rsidRDefault="00061B11" w:rsidP="00D22DC1">
            <w:pPr>
              <w:pStyle w:val="PictureCentered"/>
            </w:pPr>
            <w:r>
              <w:t>5</w:t>
            </w:r>
          </w:p>
        </w:tc>
        <w:tc>
          <w:tcPr>
            <w:tcW w:w="820" w:type="dxa"/>
            <w:vAlign w:val="center"/>
          </w:tcPr>
          <w:p w14:paraId="15BCE870" w14:textId="62F53312" w:rsidR="00061B11" w:rsidRPr="003B2B07" w:rsidRDefault="00061B11" w:rsidP="00D22DC1">
            <w:pPr>
              <w:pStyle w:val="PictureCentered"/>
            </w:pPr>
            <w:r>
              <w:t>5</w:t>
            </w:r>
          </w:p>
        </w:tc>
        <w:tc>
          <w:tcPr>
            <w:tcW w:w="936" w:type="dxa"/>
            <w:vAlign w:val="center"/>
          </w:tcPr>
          <w:p w14:paraId="0B2DC7EA" w14:textId="2F07EDD6" w:rsidR="00061B11" w:rsidRPr="003B2B07" w:rsidRDefault="00061B11" w:rsidP="00921DE2">
            <w:r>
              <w:t>Sheets</w:t>
            </w:r>
          </w:p>
        </w:tc>
        <w:tc>
          <w:tcPr>
            <w:tcW w:w="6199" w:type="dxa"/>
          </w:tcPr>
          <w:p w14:paraId="765B0A76" w14:textId="15B0DFAE" w:rsidR="00061B11" w:rsidRPr="003B2B07" w:rsidRDefault="00061B11" w:rsidP="00921DE2">
            <w:r>
              <w:t>Poster paper</w:t>
            </w:r>
          </w:p>
        </w:tc>
      </w:tr>
      <w:tr w:rsidR="00061B11" w:rsidRPr="003B2B07" w14:paraId="6FAE6333" w14:textId="77777777" w:rsidTr="00904E8F">
        <w:tc>
          <w:tcPr>
            <w:tcW w:w="1627" w:type="dxa"/>
            <w:vMerge/>
            <w:vAlign w:val="center"/>
          </w:tcPr>
          <w:p w14:paraId="36F1CB6C" w14:textId="77777777" w:rsidR="00061B11" w:rsidRDefault="00061B11" w:rsidP="00921DE2">
            <w:pPr>
              <w:rPr>
                <w:rStyle w:val="Bold"/>
              </w:rPr>
            </w:pPr>
          </w:p>
        </w:tc>
        <w:tc>
          <w:tcPr>
            <w:tcW w:w="786" w:type="dxa"/>
            <w:vAlign w:val="center"/>
          </w:tcPr>
          <w:p w14:paraId="7515B497" w14:textId="10208F12" w:rsidR="00061B11" w:rsidRDefault="00061B11" w:rsidP="00D22DC1">
            <w:pPr>
              <w:pStyle w:val="PictureCentered"/>
            </w:pPr>
            <w:r>
              <w:t>1</w:t>
            </w:r>
          </w:p>
        </w:tc>
        <w:tc>
          <w:tcPr>
            <w:tcW w:w="820" w:type="dxa"/>
            <w:vAlign w:val="center"/>
          </w:tcPr>
          <w:p w14:paraId="5CBDF433" w14:textId="4C1D5C9C" w:rsidR="00061B11" w:rsidRDefault="00061B11" w:rsidP="00D22DC1">
            <w:pPr>
              <w:pStyle w:val="PictureCentered"/>
            </w:pPr>
            <w:r>
              <w:t>1</w:t>
            </w:r>
          </w:p>
        </w:tc>
        <w:tc>
          <w:tcPr>
            <w:tcW w:w="936" w:type="dxa"/>
            <w:vAlign w:val="center"/>
          </w:tcPr>
          <w:p w14:paraId="7E4E1F5E" w14:textId="53C2F8AD" w:rsidR="00061B11" w:rsidRDefault="00061B11" w:rsidP="00921DE2">
            <w:r>
              <w:t>Each</w:t>
            </w:r>
          </w:p>
        </w:tc>
        <w:tc>
          <w:tcPr>
            <w:tcW w:w="6199" w:type="dxa"/>
          </w:tcPr>
          <w:p w14:paraId="161646FF" w14:textId="61EC85B0" w:rsidR="00061B11" w:rsidRDefault="00061B11" w:rsidP="00921DE2">
            <w:r>
              <w:t>Permanent Marker</w:t>
            </w:r>
          </w:p>
        </w:tc>
      </w:tr>
      <w:tr w:rsidR="00061B11" w:rsidRPr="003B2B07" w14:paraId="4EDFD439" w14:textId="77777777" w:rsidTr="00904E8F">
        <w:tc>
          <w:tcPr>
            <w:tcW w:w="1627" w:type="dxa"/>
            <w:vMerge/>
            <w:vAlign w:val="center"/>
          </w:tcPr>
          <w:p w14:paraId="004B4B50" w14:textId="77777777" w:rsidR="00061B11" w:rsidRPr="00717BB8" w:rsidRDefault="00061B11" w:rsidP="00921DE2">
            <w:pPr>
              <w:rPr>
                <w:rStyle w:val="Bold"/>
              </w:rPr>
            </w:pPr>
          </w:p>
        </w:tc>
        <w:tc>
          <w:tcPr>
            <w:tcW w:w="786" w:type="dxa"/>
            <w:vAlign w:val="center"/>
          </w:tcPr>
          <w:p w14:paraId="6394E319" w14:textId="0CC7CD50" w:rsidR="00061B11" w:rsidRPr="003B2B07" w:rsidRDefault="00061B11" w:rsidP="00D22DC1">
            <w:pPr>
              <w:pStyle w:val="PictureCentered"/>
            </w:pPr>
            <w:r>
              <w:t>15</w:t>
            </w:r>
          </w:p>
        </w:tc>
        <w:tc>
          <w:tcPr>
            <w:tcW w:w="820" w:type="dxa"/>
            <w:vAlign w:val="center"/>
          </w:tcPr>
          <w:p w14:paraId="61D92846" w14:textId="1D526F36" w:rsidR="00061B11" w:rsidRPr="003B2B07" w:rsidRDefault="00061B11" w:rsidP="00D22DC1">
            <w:pPr>
              <w:pStyle w:val="PictureCentered"/>
            </w:pPr>
            <w:r>
              <w:t>24</w:t>
            </w:r>
          </w:p>
        </w:tc>
        <w:tc>
          <w:tcPr>
            <w:tcW w:w="936" w:type="dxa"/>
            <w:vAlign w:val="center"/>
          </w:tcPr>
          <w:p w14:paraId="62EAE6C2" w14:textId="6E744702" w:rsidR="00061B11" w:rsidRPr="003B2B07" w:rsidRDefault="00061B11" w:rsidP="00921DE2">
            <w:r>
              <w:t>Each</w:t>
            </w:r>
          </w:p>
        </w:tc>
        <w:tc>
          <w:tcPr>
            <w:tcW w:w="6199" w:type="dxa"/>
          </w:tcPr>
          <w:p w14:paraId="68A39ECE" w14:textId="226B3526" w:rsidR="00061B11" w:rsidRPr="003B2B07" w:rsidRDefault="00061B11" w:rsidP="00921DE2">
            <w:r>
              <w:t>Sticky notes</w:t>
            </w:r>
          </w:p>
        </w:tc>
      </w:tr>
      <w:tr w:rsidR="00061B11" w:rsidRPr="003B2B07" w14:paraId="18BD00C6" w14:textId="77777777" w:rsidTr="00904E8F">
        <w:tc>
          <w:tcPr>
            <w:tcW w:w="1627" w:type="dxa"/>
            <w:vMerge/>
            <w:vAlign w:val="center"/>
          </w:tcPr>
          <w:p w14:paraId="2D0202D1" w14:textId="77777777" w:rsidR="00061B11" w:rsidRPr="00717BB8" w:rsidRDefault="00061B11" w:rsidP="00921DE2">
            <w:pPr>
              <w:rPr>
                <w:rStyle w:val="Bold"/>
              </w:rPr>
            </w:pPr>
          </w:p>
        </w:tc>
        <w:tc>
          <w:tcPr>
            <w:tcW w:w="786" w:type="dxa"/>
            <w:vAlign w:val="center"/>
          </w:tcPr>
          <w:p w14:paraId="4132E697" w14:textId="3D32FA16" w:rsidR="00061B11" w:rsidRDefault="00061B11" w:rsidP="00D22DC1">
            <w:pPr>
              <w:pStyle w:val="PictureCentered"/>
            </w:pPr>
            <w:r>
              <w:t>20</w:t>
            </w:r>
          </w:p>
        </w:tc>
        <w:tc>
          <w:tcPr>
            <w:tcW w:w="820" w:type="dxa"/>
            <w:vAlign w:val="center"/>
          </w:tcPr>
          <w:p w14:paraId="58C50074" w14:textId="7578674B" w:rsidR="00061B11" w:rsidRDefault="00061B11" w:rsidP="00061B11">
            <w:pPr>
              <w:pStyle w:val="PictureCentered"/>
            </w:pPr>
            <w:r>
              <w:t>30</w:t>
            </w:r>
          </w:p>
        </w:tc>
        <w:tc>
          <w:tcPr>
            <w:tcW w:w="936" w:type="dxa"/>
            <w:vAlign w:val="center"/>
          </w:tcPr>
          <w:p w14:paraId="18AF3491" w14:textId="6BF9A5AD" w:rsidR="00061B11" w:rsidRDefault="00061B11" w:rsidP="00921DE2">
            <w:r>
              <w:t>Each</w:t>
            </w:r>
          </w:p>
        </w:tc>
        <w:tc>
          <w:tcPr>
            <w:tcW w:w="6199" w:type="dxa"/>
          </w:tcPr>
          <w:p w14:paraId="14804AA9" w14:textId="5F55A212" w:rsidR="00061B11" w:rsidRDefault="00061B11" w:rsidP="00921DE2">
            <w:r>
              <w:t>Highlighter</w:t>
            </w:r>
          </w:p>
        </w:tc>
      </w:tr>
      <w:tr w:rsidR="00061B11" w:rsidRPr="003B2B07" w14:paraId="6A7250FA" w14:textId="77777777" w:rsidTr="00904E8F">
        <w:tc>
          <w:tcPr>
            <w:tcW w:w="1627" w:type="dxa"/>
            <w:vMerge/>
            <w:vAlign w:val="center"/>
          </w:tcPr>
          <w:p w14:paraId="5EEB4EE7" w14:textId="77777777" w:rsidR="00061B11" w:rsidRPr="00717BB8" w:rsidRDefault="00061B11" w:rsidP="00921DE2">
            <w:pPr>
              <w:rPr>
                <w:rStyle w:val="Bold"/>
              </w:rPr>
            </w:pPr>
          </w:p>
        </w:tc>
        <w:tc>
          <w:tcPr>
            <w:tcW w:w="786" w:type="dxa"/>
            <w:vAlign w:val="center"/>
          </w:tcPr>
          <w:p w14:paraId="043ED16F" w14:textId="3E996BAD" w:rsidR="00061B11" w:rsidRDefault="00061B11" w:rsidP="00D22DC1">
            <w:pPr>
              <w:pStyle w:val="PictureCentered"/>
            </w:pPr>
            <w:r>
              <w:t>5</w:t>
            </w:r>
          </w:p>
        </w:tc>
        <w:tc>
          <w:tcPr>
            <w:tcW w:w="820" w:type="dxa"/>
            <w:vAlign w:val="center"/>
          </w:tcPr>
          <w:p w14:paraId="78F536CF" w14:textId="5ECD34B5" w:rsidR="00061B11" w:rsidRDefault="00061B11" w:rsidP="00D22DC1">
            <w:pPr>
              <w:pStyle w:val="PictureCentered"/>
            </w:pPr>
            <w:r>
              <w:t>5</w:t>
            </w:r>
          </w:p>
        </w:tc>
        <w:tc>
          <w:tcPr>
            <w:tcW w:w="936" w:type="dxa"/>
            <w:vAlign w:val="center"/>
          </w:tcPr>
          <w:p w14:paraId="724498D5" w14:textId="5425E9AB" w:rsidR="00061B11" w:rsidRDefault="00061B11" w:rsidP="00921DE2">
            <w:r>
              <w:t>Each</w:t>
            </w:r>
          </w:p>
        </w:tc>
        <w:tc>
          <w:tcPr>
            <w:tcW w:w="6199" w:type="dxa"/>
          </w:tcPr>
          <w:p w14:paraId="4CA82A79" w14:textId="35BE247D" w:rsidR="00061B11" w:rsidRDefault="00061B11" w:rsidP="00921DE2">
            <w:r>
              <w:t>Computers with internet access</w:t>
            </w:r>
          </w:p>
        </w:tc>
      </w:tr>
      <w:bookmarkEnd w:id="16"/>
      <w:tr w:rsidR="00ED520C" w:rsidRPr="003B2B07" w14:paraId="2581E06F" w14:textId="77777777" w:rsidTr="00904E8F">
        <w:tc>
          <w:tcPr>
            <w:tcW w:w="1627" w:type="dxa"/>
            <w:vAlign w:val="center"/>
          </w:tcPr>
          <w:p w14:paraId="7BDD79ED" w14:textId="1495EE88" w:rsidR="00ED520C" w:rsidRPr="00717BB8" w:rsidRDefault="00452963" w:rsidP="00921DE2">
            <w:pPr>
              <w:rPr>
                <w:rStyle w:val="Bold"/>
              </w:rPr>
            </w:pPr>
            <w:r>
              <w:rPr>
                <w:rStyle w:val="Bold"/>
              </w:rPr>
              <w:t>Task 1.3</w:t>
            </w:r>
          </w:p>
        </w:tc>
        <w:tc>
          <w:tcPr>
            <w:tcW w:w="786" w:type="dxa"/>
            <w:vAlign w:val="center"/>
          </w:tcPr>
          <w:p w14:paraId="7A9B7686" w14:textId="5F70D724" w:rsidR="00ED520C" w:rsidRPr="003B2B07" w:rsidRDefault="00ED520C" w:rsidP="00D22DC1">
            <w:pPr>
              <w:pStyle w:val="PictureCentered"/>
            </w:pPr>
            <w:r>
              <w:t>20</w:t>
            </w:r>
          </w:p>
        </w:tc>
        <w:tc>
          <w:tcPr>
            <w:tcW w:w="820" w:type="dxa"/>
            <w:vAlign w:val="center"/>
          </w:tcPr>
          <w:p w14:paraId="391EF595" w14:textId="500FFEBF" w:rsidR="00ED520C" w:rsidRPr="003B2B07" w:rsidRDefault="00ED520C" w:rsidP="00D22DC1">
            <w:pPr>
              <w:pStyle w:val="PictureCentered"/>
            </w:pPr>
            <w:r>
              <w:t>30</w:t>
            </w:r>
          </w:p>
        </w:tc>
        <w:tc>
          <w:tcPr>
            <w:tcW w:w="936" w:type="dxa"/>
            <w:vAlign w:val="center"/>
          </w:tcPr>
          <w:p w14:paraId="73C01531" w14:textId="668F06EB" w:rsidR="00ED520C" w:rsidRPr="003B2B07" w:rsidRDefault="00ED520C" w:rsidP="00921DE2">
            <w:r>
              <w:t>Each</w:t>
            </w:r>
          </w:p>
        </w:tc>
        <w:tc>
          <w:tcPr>
            <w:tcW w:w="6199" w:type="dxa"/>
          </w:tcPr>
          <w:p w14:paraId="2AF9DE41" w14:textId="02FC1CDD" w:rsidR="00ED520C" w:rsidRPr="003B2B07" w:rsidRDefault="00ED520C" w:rsidP="00921DE2">
            <w:r>
              <w:t>Computers with internet and presentation software</w:t>
            </w:r>
          </w:p>
        </w:tc>
      </w:tr>
      <w:bookmarkEnd w:id="17"/>
      <w:tr w:rsidR="00ED520C" w:rsidRPr="003B2B07" w14:paraId="3FB5BA68" w14:textId="77777777" w:rsidTr="00904E8F">
        <w:tc>
          <w:tcPr>
            <w:tcW w:w="1627" w:type="dxa"/>
            <w:vMerge w:val="restart"/>
            <w:vAlign w:val="center"/>
          </w:tcPr>
          <w:p w14:paraId="6EC945EA" w14:textId="59626135" w:rsidR="00ED520C" w:rsidRDefault="00452963" w:rsidP="00125B8A">
            <w:pPr>
              <w:rPr>
                <w:rStyle w:val="Bold"/>
              </w:rPr>
            </w:pPr>
            <w:r>
              <w:rPr>
                <w:rStyle w:val="Bold"/>
              </w:rPr>
              <w:t>Task 1.5</w:t>
            </w:r>
          </w:p>
        </w:tc>
        <w:tc>
          <w:tcPr>
            <w:tcW w:w="786" w:type="dxa"/>
            <w:vAlign w:val="center"/>
          </w:tcPr>
          <w:p w14:paraId="3A8C237C" w14:textId="7FBC74FC" w:rsidR="00ED520C" w:rsidRDefault="00ED520C" w:rsidP="00125B8A">
            <w:pPr>
              <w:pStyle w:val="PictureCentered"/>
            </w:pPr>
            <w:r>
              <w:t>5</w:t>
            </w:r>
          </w:p>
        </w:tc>
        <w:tc>
          <w:tcPr>
            <w:tcW w:w="820" w:type="dxa"/>
            <w:vAlign w:val="center"/>
          </w:tcPr>
          <w:p w14:paraId="2D3A2118" w14:textId="7BE0F469" w:rsidR="00ED520C" w:rsidRDefault="00ED520C" w:rsidP="00125B8A">
            <w:pPr>
              <w:pStyle w:val="PictureCentered"/>
            </w:pPr>
            <w:r>
              <w:t>5</w:t>
            </w:r>
          </w:p>
        </w:tc>
        <w:tc>
          <w:tcPr>
            <w:tcW w:w="936" w:type="dxa"/>
            <w:vAlign w:val="center"/>
          </w:tcPr>
          <w:p w14:paraId="2A144F6A" w14:textId="000D4C92" w:rsidR="00ED520C" w:rsidRDefault="00ED520C" w:rsidP="00125B8A">
            <w:r>
              <w:t>Sheets</w:t>
            </w:r>
          </w:p>
        </w:tc>
        <w:tc>
          <w:tcPr>
            <w:tcW w:w="6199" w:type="dxa"/>
            <w:vAlign w:val="center"/>
          </w:tcPr>
          <w:p w14:paraId="68376A1A" w14:textId="193F2A39" w:rsidR="00ED520C" w:rsidRDefault="00ED520C" w:rsidP="00125B8A">
            <w:r>
              <w:t>Poster paper</w:t>
            </w:r>
          </w:p>
        </w:tc>
      </w:tr>
      <w:tr w:rsidR="00ED520C" w:rsidRPr="003B2B07" w14:paraId="09DFAE90" w14:textId="77777777" w:rsidTr="00904E8F">
        <w:tc>
          <w:tcPr>
            <w:tcW w:w="1627" w:type="dxa"/>
            <w:vMerge/>
            <w:vAlign w:val="center"/>
          </w:tcPr>
          <w:p w14:paraId="7A2C31B5" w14:textId="77777777" w:rsidR="00ED520C" w:rsidRDefault="00ED520C" w:rsidP="00125B8A">
            <w:pPr>
              <w:rPr>
                <w:rStyle w:val="Bold"/>
              </w:rPr>
            </w:pPr>
          </w:p>
        </w:tc>
        <w:tc>
          <w:tcPr>
            <w:tcW w:w="786" w:type="dxa"/>
            <w:vAlign w:val="center"/>
          </w:tcPr>
          <w:p w14:paraId="0C7BEA43" w14:textId="66A4675A" w:rsidR="00ED520C" w:rsidRDefault="00ED520C" w:rsidP="00125B8A">
            <w:pPr>
              <w:pStyle w:val="PictureCentered"/>
            </w:pPr>
            <w:r>
              <w:t>1</w:t>
            </w:r>
          </w:p>
        </w:tc>
        <w:tc>
          <w:tcPr>
            <w:tcW w:w="820" w:type="dxa"/>
            <w:vAlign w:val="center"/>
          </w:tcPr>
          <w:p w14:paraId="08D6C969" w14:textId="4C1DDD8F" w:rsidR="00ED520C" w:rsidRDefault="00ED520C" w:rsidP="00125B8A">
            <w:pPr>
              <w:pStyle w:val="PictureCentered"/>
            </w:pPr>
            <w:r>
              <w:t>1</w:t>
            </w:r>
          </w:p>
        </w:tc>
        <w:tc>
          <w:tcPr>
            <w:tcW w:w="936" w:type="dxa"/>
            <w:vAlign w:val="center"/>
          </w:tcPr>
          <w:p w14:paraId="32F9760C" w14:textId="30C98613" w:rsidR="00ED520C" w:rsidRDefault="00ED520C" w:rsidP="00125B8A">
            <w:r>
              <w:t>Roll</w:t>
            </w:r>
          </w:p>
        </w:tc>
        <w:tc>
          <w:tcPr>
            <w:tcW w:w="6199" w:type="dxa"/>
            <w:vAlign w:val="center"/>
          </w:tcPr>
          <w:p w14:paraId="273266FA" w14:textId="3E29598C" w:rsidR="00ED520C" w:rsidRDefault="00ED520C" w:rsidP="00125B8A">
            <w:r>
              <w:t>Tape</w:t>
            </w:r>
          </w:p>
        </w:tc>
      </w:tr>
      <w:tr w:rsidR="00ED520C" w:rsidRPr="003B2B07" w14:paraId="09730FE9" w14:textId="77777777" w:rsidTr="00904E8F">
        <w:tc>
          <w:tcPr>
            <w:tcW w:w="1627" w:type="dxa"/>
            <w:vMerge/>
            <w:vAlign w:val="center"/>
          </w:tcPr>
          <w:p w14:paraId="49C5AD51" w14:textId="77777777" w:rsidR="00ED520C" w:rsidRDefault="00ED520C" w:rsidP="00125B8A">
            <w:pPr>
              <w:rPr>
                <w:rStyle w:val="Bold"/>
              </w:rPr>
            </w:pPr>
          </w:p>
        </w:tc>
        <w:tc>
          <w:tcPr>
            <w:tcW w:w="786" w:type="dxa"/>
            <w:vAlign w:val="center"/>
          </w:tcPr>
          <w:p w14:paraId="3F96E720" w14:textId="3A18128D" w:rsidR="00ED520C" w:rsidRDefault="00ED520C" w:rsidP="00125B8A">
            <w:pPr>
              <w:pStyle w:val="PictureCentered"/>
            </w:pPr>
            <w:r>
              <w:t>5</w:t>
            </w:r>
          </w:p>
        </w:tc>
        <w:tc>
          <w:tcPr>
            <w:tcW w:w="820" w:type="dxa"/>
            <w:vAlign w:val="center"/>
          </w:tcPr>
          <w:p w14:paraId="1B2D8347" w14:textId="488C7BD8" w:rsidR="00ED520C" w:rsidRDefault="00ED520C" w:rsidP="00125B8A">
            <w:pPr>
              <w:pStyle w:val="PictureCentered"/>
            </w:pPr>
            <w:r>
              <w:t>5</w:t>
            </w:r>
          </w:p>
        </w:tc>
        <w:tc>
          <w:tcPr>
            <w:tcW w:w="936" w:type="dxa"/>
            <w:vAlign w:val="center"/>
          </w:tcPr>
          <w:p w14:paraId="3C120DAA" w14:textId="5077F864" w:rsidR="00ED520C" w:rsidRDefault="00ED520C" w:rsidP="00125B8A">
            <w:r>
              <w:t>Each</w:t>
            </w:r>
          </w:p>
        </w:tc>
        <w:tc>
          <w:tcPr>
            <w:tcW w:w="6199" w:type="dxa"/>
          </w:tcPr>
          <w:p w14:paraId="1BA3088E" w14:textId="2580F5E3" w:rsidR="00ED520C" w:rsidRDefault="00ED520C" w:rsidP="00125B8A">
            <w:r>
              <w:t>Permanent marker</w:t>
            </w:r>
          </w:p>
        </w:tc>
      </w:tr>
      <w:tr w:rsidR="00ED520C" w:rsidRPr="003B2B07" w14:paraId="03C87F6C" w14:textId="77777777" w:rsidTr="00904E8F">
        <w:tc>
          <w:tcPr>
            <w:tcW w:w="1627" w:type="dxa"/>
            <w:vMerge/>
            <w:vAlign w:val="center"/>
          </w:tcPr>
          <w:p w14:paraId="3DA3D4B2" w14:textId="77777777" w:rsidR="00ED520C" w:rsidRDefault="00ED520C" w:rsidP="00125B8A">
            <w:pPr>
              <w:rPr>
                <w:rStyle w:val="Bold"/>
              </w:rPr>
            </w:pPr>
          </w:p>
        </w:tc>
        <w:tc>
          <w:tcPr>
            <w:tcW w:w="786" w:type="dxa"/>
            <w:vAlign w:val="center"/>
          </w:tcPr>
          <w:p w14:paraId="512378E5" w14:textId="188AF571" w:rsidR="00ED520C" w:rsidRDefault="00ED520C" w:rsidP="00125B8A">
            <w:pPr>
              <w:pStyle w:val="PictureCentered"/>
            </w:pPr>
            <w:r>
              <w:t>20</w:t>
            </w:r>
          </w:p>
        </w:tc>
        <w:tc>
          <w:tcPr>
            <w:tcW w:w="820" w:type="dxa"/>
            <w:vAlign w:val="center"/>
          </w:tcPr>
          <w:p w14:paraId="58E1C6ED" w14:textId="016529CC" w:rsidR="00ED520C" w:rsidRDefault="00ED520C" w:rsidP="00125B8A">
            <w:pPr>
              <w:pStyle w:val="PictureCentered"/>
            </w:pPr>
            <w:r>
              <w:t>30</w:t>
            </w:r>
          </w:p>
        </w:tc>
        <w:tc>
          <w:tcPr>
            <w:tcW w:w="936" w:type="dxa"/>
            <w:vAlign w:val="center"/>
          </w:tcPr>
          <w:p w14:paraId="689954DA" w14:textId="467D707E" w:rsidR="00ED520C" w:rsidRDefault="00ED520C" w:rsidP="00125B8A">
            <w:r>
              <w:t>Each</w:t>
            </w:r>
          </w:p>
        </w:tc>
        <w:tc>
          <w:tcPr>
            <w:tcW w:w="6199" w:type="dxa"/>
          </w:tcPr>
          <w:p w14:paraId="5D591878" w14:textId="633881C2" w:rsidR="00ED520C" w:rsidRDefault="00ED520C" w:rsidP="00125B8A">
            <w:r>
              <w:t>Computer with word processing software</w:t>
            </w:r>
          </w:p>
        </w:tc>
      </w:tr>
      <w:bookmarkEnd w:id="18"/>
    </w:tbl>
    <w:p w14:paraId="42FC56D0" w14:textId="77777777" w:rsidR="00D066AD" w:rsidRPr="00763B2B" w:rsidRDefault="00D066AD" w:rsidP="00D066AD">
      <w:pPr>
        <w:rPr>
          <w:color w:val="004871"/>
        </w:rPr>
      </w:pPr>
    </w:p>
    <w:p w14:paraId="3767518D" w14:textId="77777777" w:rsidR="00602C6E" w:rsidRPr="00763B2B" w:rsidRDefault="00602C6E" w:rsidP="008713A8">
      <w:pPr>
        <w:pStyle w:val="ActivitySection"/>
        <w:rPr>
          <w:color w:val="004871"/>
        </w:rPr>
      </w:pPr>
      <w:bookmarkStart w:id="19" w:name="StandardsAlignment"/>
      <w:bookmarkStart w:id="20" w:name="ReferenceSources"/>
      <w:bookmarkEnd w:id="19"/>
      <w:bookmarkEnd w:id="20"/>
      <w:r w:rsidRPr="00763B2B">
        <w:rPr>
          <w:color w:val="004871"/>
        </w:rPr>
        <w:t>Reference Sources</w:t>
      </w:r>
    </w:p>
    <w:p w14:paraId="19AA2477" w14:textId="3F3AEF2C" w:rsidR="00145920" w:rsidRDefault="00145920" w:rsidP="00145920">
      <w:pPr>
        <w:pStyle w:val="APAStyle"/>
      </w:pPr>
      <w:r>
        <w:t>B</w:t>
      </w:r>
      <w:r w:rsidRPr="000E624E">
        <w:t>usiness</w:t>
      </w:r>
      <w:r>
        <w:t xml:space="preserve"> Dictionary</w:t>
      </w:r>
      <w:r w:rsidRPr="000E624E">
        <w:t xml:space="preserve">. </w:t>
      </w:r>
      <w:r>
        <w:t xml:space="preserve">(2017). </w:t>
      </w:r>
      <w:r w:rsidRPr="00F97558">
        <w:rPr>
          <w:rStyle w:val="APAStyleItalicChar"/>
        </w:rPr>
        <w:t>BusinessDictionary.com</w:t>
      </w:r>
      <w:r w:rsidRPr="000E624E">
        <w:t xml:space="preserve">. </w:t>
      </w:r>
      <w:proofErr w:type="spellStart"/>
      <w:r>
        <w:t>WebFinance</w:t>
      </w:r>
      <w:proofErr w:type="spellEnd"/>
      <w:r>
        <w:t xml:space="preserve"> Inc. </w:t>
      </w:r>
      <w:r w:rsidRPr="000E624E">
        <w:t xml:space="preserve">Retrieved from </w:t>
      </w:r>
      <w:hyperlink r:id="rId46" w:tgtFrame="_blank" w:history="1">
        <w:r w:rsidRPr="009725B3">
          <w:rPr>
            <w:rStyle w:val="Hyperlink"/>
          </w:rPr>
          <w:t>www.businessdictionary.com/definition/business.html</w:t>
        </w:r>
      </w:hyperlink>
    </w:p>
    <w:p w14:paraId="35107F71" w14:textId="680182A3" w:rsidR="00D80CE7" w:rsidRDefault="00D80CE7" w:rsidP="00145920">
      <w:pPr>
        <w:pStyle w:val="APAStyle"/>
      </w:pPr>
      <w:r>
        <w:t xml:space="preserve">CHS. (2018). Connections make us stronger. Retrieved from </w:t>
      </w:r>
      <w:hyperlink r:id="rId47" w:tgtFrame="_blank" w:history="1">
        <w:r>
          <w:rPr>
            <w:rStyle w:val="Hyperlink"/>
          </w:rPr>
          <w:t>https://www.youtube.com/user/chsincorporated/featured</w:t>
        </w:r>
      </w:hyperlink>
    </w:p>
    <w:p w14:paraId="2F45AAA5" w14:textId="01D3CA9C" w:rsidR="00145920" w:rsidRDefault="00145920" w:rsidP="00145920">
      <w:pPr>
        <w:pStyle w:val="APAStyle"/>
      </w:pPr>
      <w:r>
        <w:t xml:space="preserve">Dictionary.com. (2017). </w:t>
      </w:r>
      <w:r w:rsidRPr="00550945">
        <w:rPr>
          <w:rStyle w:val="APAStyleItalicChar"/>
        </w:rPr>
        <w:t>Dictionary.com</w:t>
      </w:r>
      <w:r>
        <w:t xml:space="preserve">. Dictionary.com LLC. Retrieved from </w:t>
      </w:r>
      <w:hyperlink r:id="rId48" w:tgtFrame="_blank" w:history="1">
        <w:r w:rsidRPr="00670127">
          <w:rPr>
            <w:rStyle w:val="Hyperlink"/>
          </w:rPr>
          <w:t>www.dictionary.com</w:t>
        </w:r>
      </w:hyperlink>
      <w:r>
        <w:t xml:space="preserve"> </w:t>
      </w:r>
    </w:p>
    <w:p w14:paraId="7AADE28A" w14:textId="4378427E" w:rsidR="002A5FA7" w:rsidRDefault="002A5FA7" w:rsidP="00D80CE7">
      <w:pPr>
        <w:pStyle w:val="APAStyle"/>
      </w:pPr>
      <w:r>
        <w:t xml:space="preserve">Harris, N., </w:t>
      </w:r>
      <w:r w:rsidRPr="00340881">
        <w:t>&amp;</w:t>
      </w:r>
      <w:r>
        <w:t xml:space="preserve"> </w:t>
      </w:r>
      <w:proofErr w:type="spellStart"/>
      <w:r>
        <w:t>Jarman</w:t>
      </w:r>
      <w:proofErr w:type="spellEnd"/>
      <w:r>
        <w:t xml:space="preserve">, M. (1997). </w:t>
      </w:r>
      <w:r w:rsidRPr="002A5FA7">
        <w:rPr>
          <w:rStyle w:val="APAStyleItalicChar"/>
        </w:rPr>
        <w:t>Counting on cooperatives</w:t>
      </w:r>
      <w:r>
        <w:t>. California Foundation for Agriculture in the Classroom.</w:t>
      </w:r>
    </w:p>
    <w:p w14:paraId="7D5A0737" w14:textId="26ADF572" w:rsidR="00D80CE7" w:rsidRDefault="00D80CE7" w:rsidP="00D80CE7">
      <w:pPr>
        <w:pStyle w:val="APAStyle"/>
      </w:pPr>
      <w:r w:rsidRPr="00340881">
        <w:t xml:space="preserve">Herren, R. V., &amp; Donahue, R. L. (2000). </w:t>
      </w:r>
      <w:r w:rsidRPr="00364CF2">
        <w:rPr>
          <w:rStyle w:val="ActivityBodyItalicChar"/>
        </w:rPr>
        <w:t>Delmar’s agriscience dictionary with searchable CD-ROM</w:t>
      </w:r>
      <w:r w:rsidRPr="00340881">
        <w:t>. Albany, NY: Delmar.</w:t>
      </w:r>
    </w:p>
    <w:p w14:paraId="377C1110" w14:textId="36A27F72" w:rsidR="00936430" w:rsidRDefault="00366459" w:rsidP="00145920">
      <w:pPr>
        <w:pStyle w:val="APAStyle"/>
      </w:pPr>
      <w:r>
        <w:t>International Co-operative Alliance. (</w:t>
      </w:r>
      <w:r w:rsidR="00D80CE7">
        <w:t>2018</w:t>
      </w:r>
      <w:r>
        <w:t>)</w:t>
      </w:r>
      <w:r w:rsidR="00D80CE7">
        <w:t xml:space="preserve">. </w:t>
      </w:r>
      <w:r w:rsidR="00D80CE7" w:rsidRPr="00D80CE7">
        <w:rPr>
          <w:rStyle w:val="APAStyleItalicChar"/>
        </w:rPr>
        <w:t>Cooperative identity, values</w:t>
      </w:r>
      <w:r w:rsidR="00D80CE7">
        <w:rPr>
          <w:rStyle w:val="APAStyleItalicChar"/>
        </w:rPr>
        <w:t>,</w:t>
      </w:r>
      <w:r w:rsidR="00D80CE7" w:rsidRPr="00D80CE7">
        <w:rPr>
          <w:rStyle w:val="APAStyleItalicChar"/>
        </w:rPr>
        <w:t xml:space="preserve"> and principles</w:t>
      </w:r>
      <w:r w:rsidR="00D80CE7">
        <w:t xml:space="preserve">. </w:t>
      </w:r>
      <w:r>
        <w:t xml:space="preserve">Retrieved from </w:t>
      </w:r>
      <w:hyperlink r:id="rId49" w:tgtFrame="_blank" w:history="1">
        <w:r w:rsidRPr="0002604E">
          <w:rPr>
            <w:rStyle w:val="Hyperlink"/>
          </w:rPr>
          <w:t>https://www.ica.coop/en/cooperatives/cooperative-identity</w:t>
        </w:r>
      </w:hyperlink>
    </w:p>
    <w:p w14:paraId="74328C3F" w14:textId="58927C70" w:rsidR="00145920" w:rsidRDefault="00145920" w:rsidP="00145920">
      <w:pPr>
        <w:pStyle w:val="APAStyle"/>
      </w:pPr>
      <w:r>
        <w:t xml:space="preserve">Iowa Institute for Cooperatives. (2017). </w:t>
      </w:r>
      <w:r w:rsidRPr="00F97558">
        <w:rPr>
          <w:rStyle w:val="APAStyleItalicChar"/>
        </w:rPr>
        <w:t>What is a co-op?</w:t>
      </w:r>
      <w:r>
        <w:t xml:space="preserve"> Retrieved from </w:t>
      </w:r>
      <w:hyperlink r:id="rId50" w:tgtFrame="_blank" w:history="1">
        <w:r w:rsidRPr="00B52741">
          <w:rPr>
            <w:rStyle w:val="Hyperlink"/>
          </w:rPr>
          <w:t>http://iowainstitute.coop/about-coops/what-is-a-coop/</w:t>
        </w:r>
      </w:hyperlink>
    </w:p>
    <w:p w14:paraId="291D1FBD" w14:textId="492A755D" w:rsidR="000B6019" w:rsidRDefault="00D80CE7" w:rsidP="00D33017">
      <w:pPr>
        <w:pStyle w:val="APAStyle"/>
        <w:rPr>
          <w:rStyle w:val="Hyperlink"/>
        </w:rPr>
      </w:pPr>
      <w:r>
        <w:t>Stronger Together. (2019). History of co-ops.</w:t>
      </w:r>
      <w:hyperlink r:id="rId51" w:tgtFrame="_blank" w:history="1">
        <w:r w:rsidRPr="0002604E">
          <w:rPr>
            <w:rStyle w:val="Hyperlink"/>
          </w:rPr>
          <w:t>https://www.strongertogether.coop/food-coops/history-of-co-ops</w:t>
        </w:r>
      </w:hyperlink>
    </w:p>
    <w:p w14:paraId="23B02D6E" w14:textId="38039244" w:rsidR="00752559" w:rsidRDefault="00621CD5" w:rsidP="002A5FA7">
      <w:pPr>
        <w:pStyle w:val="APAStyle"/>
      </w:pPr>
      <w:r>
        <w:t>Wadsworth, J</w:t>
      </w:r>
      <w:r w:rsidR="005F47AF">
        <w:t>.</w:t>
      </w:r>
      <w:r w:rsidR="002744F8">
        <w:t>,</w:t>
      </w:r>
      <w:r>
        <w:t xml:space="preserve"> and </w:t>
      </w:r>
      <w:proofErr w:type="spellStart"/>
      <w:r>
        <w:t>Eversull</w:t>
      </w:r>
      <w:proofErr w:type="spellEnd"/>
      <w:r>
        <w:t xml:space="preserve">, E. (2016). </w:t>
      </w:r>
      <w:r w:rsidRPr="00621CD5">
        <w:rPr>
          <w:rStyle w:val="APAStyleItalicChar"/>
        </w:rPr>
        <w:t>Co</w:t>
      </w:r>
      <w:r>
        <w:rPr>
          <w:rStyle w:val="APAStyleItalicChar"/>
        </w:rPr>
        <w:t>-</w:t>
      </w:r>
      <w:r w:rsidRPr="00621CD5">
        <w:rPr>
          <w:rStyle w:val="APAStyleItalicChar"/>
        </w:rPr>
        <w:t>ops 101</w:t>
      </w:r>
      <w:r w:rsidR="00C43603">
        <w:rPr>
          <w:rStyle w:val="APAStyleItalicChar"/>
        </w:rPr>
        <w:t>:</w:t>
      </w:r>
      <w:r>
        <w:rPr>
          <w:rStyle w:val="APAStyleItalicChar"/>
        </w:rPr>
        <w:t xml:space="preserve"> </w:t>
      </w:r>
      <w:r w:rsidR="007F59E8">
        <w:rPr>
          <w:rStyle w:val="APAStyleItalicChar"/>
        </w:rPr>
        <w:t>A</w:t>
      </w:r>
      <w:r>
        <w:rPr>
          <w:rStyle w:val="APAStyleItalicChar"/>
        </w:rPr>
        <w:t>n introduction to cooperatives</w:t>
      </w:r>
      <w:r>
        <w:t>. United States Department of Agriculture.</w:t>
      </w:r>
    </w:p>
    <w:tbl>
      <w:tblPr>
        <w:tblStyle w:val="TableGrid"/>
        <w:tblW w:w="0" w:type="auto"/>
        <w:tblLook w:val="04A0" w:firstRow="1" w:lastRow="0" w:firstColumn="1" w:lastColumn="0" w:noHBand="0" w:noVBand="1"/>
      </w:tblPr>
      <w:tblGrid>
        <w:gridCol w:w="10800"/>
      </w:tblGrid>
      <w:tr w:rsidR="00C243A3" w14:paraId="448489CB" w14:textId="77777777" w:rsidTr="002744F8">
        <w:trPr>
          <w:trHeight w:val="3420"/>
        </w:trPr>
        <w:tc>
          <w:tcPr>
            <w:tcW w:w="10790" w:type="dxa"/>
            <w:tcBorders>
              <w:top w:val="nil"/>
              <w:left w:val="nil"/>
              <w:bottom w:val="nil"/>
              <w:right w:val="nil"/>
            </w:tcBorders>
            <w:vAlign w:val="center"/>
          </w:tcPr>
          <w:p w14:paraId="370E8EAE" w14:textId="15159901" w:rsidR="00C243A3" w:rsidRDefault="00763B2B" w:rsidP="00C243A3">
            <w:pPr>
              <w:jc w:val="center"/>
            </w:pPr>
            <w:bookmarkStart w:id="21" w:name="Acknowledgements"/>
            <w:bookmarkEnd w:id="21"/>
            <w:r>
              <w:rPr>
                <w:noProof/>
              </w:rPr>
              <w:lastRenderedPageBreak/>
              <w:drawing>
                <wp:inline distT="0" distB="0" distL="0" distR="0" wp14:anchorId="789B7B59" wp14:editId="7B390C9B">
                  <wp:extent cx="6858000" cy="1144905"/>
                  <wp:effectExtent l="0" t="0" r="0"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52"/>
                          <a:stretch>
                            <a:fillRect/>
                          </a:stretch>
                        </pic:blipFill>
                        <pic:spPr>
                          <a:xfrm>
                            <a:off x="0" y="0"/>
                            <a:ext cx="6858000" cy="1144905"/>
                          </a:xfrm>
                          <a:prstGeom prst="rect">
                            <a:avLst/>
                          </a:prstGeom>
                        </pic:spPr>
                      </pic:pic>
                    </a:graphicData>
                  </a:graphic>
                </wp:inline>
              </w:drawing>
            </w:r>
          </w:p>
        </w:tc>
      </w:tr>
    </w:tbl>
    <w:p w14:paraId="45DE7A25" w14:textId="701059B1" w:rsidR="00752559" w:rsidRPr="00752559" w:rsidRDefault="00752559" w:rsidP="00752559"/>
    <w:sectPr w:rsidR="00752559" w:rsidRPr="00752559" w:rsidSect="002A2F49">
      <w:footerReference w:type="default" r:id="rId5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ABD0" w14:textId="77777777" w:rsidR="004F30FF" w:rsidRDefault="004F30FF" w:rsidP="001E4BCA">
      <w:r>
        <w:separator/>
      </w:r>
    </w:p>
    <w:p w14:paraId="672D3EC6" w14:textId="77777777" w:rsidR="004F30FF" w:rsidRDefault="004F30FF"/>
  </w:endnote>
  <w:endnote w:type="continuationSeparator" w:id="0">
    <w:p w14:paraId="78D3A620" w14:textId="77777777" w:rsidR="004F30FF" w:rsidRDefault="004F30FF" w:rsidP="001E4BCA">
      <w:r>
        <w:continuationSeparator/>
      </w:r>
    </w:p>
    <w:p w14:paraId="6A991AE0" w14:textId="77777777" w:rsidR="004F30FF" w:rsidRDefault="004F3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New Roman (Body CS)">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single" w:sz="4" w:space="0" w:color="D9D9D9" w:themeColor="background1" w:themeShade="D9"/>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5400"/>
    </w:tblGrid>
    <w:tr w:rsidR="00E8270A" w14:paraId="13AAD95B" w14:textId="77777777" w:rsidTr="00C243A3">
      <w:tc>
        <w:tcPr>
          <w:tcW w:w="5400" w:type="dxa"/>
          <w:shd w:val="clear" w:color="auto" w:fill="F2F2F2" w:themeFill="background1" w:themeFillShade="F2"/>
        </w:tcPr>
        <w:p w14:paraId="40036C6A" w14:textId="68E61360" w:rsidR="00E8270A" w:rsidRDefault="00E8270A" w:rsidP="00860D10">
          <w:pPr>
            <w:pStyle w:val="Footer"/>
            <w:jc w:val="left"/>
          </w:pPr>
          <w:r>
            <w:t>My Local Cooperative © 2019</w:t>
          </w:r>
        </w:p>
      </w:tc>
      <w:tc>
        <w:tcPr>
          <w:tcW w:w="5400" w:type="dxa"/>
          <w:shd w:val="clear" w:color="auto" w:fill="F2F2F2" w:themeFill="background1" w:themeFillShade="F2"/>
        </w:tcPr>
        <w:p w14:paraId="5E62E9A9" w14:textId="34B4D295" w:rsidR="00E8270A" w:rsidRDefault="00E8270A" w:rsidP="00711783">
          <w:pPr>
            <w:pStyle w:val="Footer"/>
            <w:rPr>
              <w:noProof/>
            </w:rPr>
          </w:pPr>
          <w:r>
            <w:t xml:space="preserve">Module 1 Cooperative Business – Page </w:t>
          </w:r>
          <w:r>
            <w:fldChar w:fldCharType="begin"/>
          </w:r>
          <w:r>
            <w:instrText xml:space="preserve"> PAGE   \* MERGEFORMAT </w:instrText>
          </w:r>
          <w:r>
            <w:fldChar w:fldCharType="separate"/>
          </w:r>
          <w:r>
            <w:rPr>
              <w:noProof/>
            </w:rPr>
            <w:t>2</w:t>
          </w:r>
          <w:r>
            <w:rPr>
              <w:noProof/>
            </w:rPr>
            <w:fldChar w:fldCharType="end"/>
          </w:r>
          <w:r>
            <w:rPr>
              <w:noProof/>
            </w:rPr>
            <w:t xml:space="preserve"> </w:t>
          </w:r>
        </w:p>
      </w:tc>
    </w:tr>
  </w:tbl>
  <w:p w14:paraId="1C612D2F" w14:textId="77777777" w:rsidR="00E8270A" w:rsidRPr="001E4BCA" w:rsidRDefault="00E8270A">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31004" w14:textId="77777777" w:rsidR="004F30FF" w:rsidRDefault="004F30FF" w:rsidP="001E4BCA">
      <w:r>
        <w:separator/>
      </w:r>
    </w:p>
    <w:p w14:paraId="34DA5C9E" w14:textId="77777777" w:rsidR="004F30FF" w:rsidRDefault="004F30FF"/>
  </w:footnote>
  <w:footnote w:type="continuationSeparator" w:id="0">
    <w:p w14:paraId="3DCE90CE" w14:textId="77777777" w:rsidR="004F30FF" w:rsidRDefault="004F30FF" w:rsidP="001E4BCA">
      <w:r>
        <w:continuationSeparator/>
      </w:r>
    </w:p>
    <w:p w14:paraId="3896089A" w14:textId="77777777" w:rsidR="004F30FF" w:rsidRDefault="004F30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21F"/>
    <w:multiLevelType w:val="hybridMultilevel"/>
    <w:tmpl w:val="69AA3F64"/>
    <w:lvl w:ilvl="0" w:tplc="BB08D8D2">
      <w:start w:val="1"/>
      <w:numFmt w:val="decimal"/>
      <w:pStyle w:val="AnalysisQuestionsTN"/>
      <w:suff w:val="space"/>
      <w:lvlText w:val="%1."/>
      <w:lvlJc w:val="left"/>
      <w:pPr>
        <w:ind w:left="216"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1C5FFA"/>
    <w:multiLevelType w:val="hybridMultilevel"/>
    <w:tmpl w:val="07665594"/>
    <w:lvl w:ilvl="0" w:tplc="7DC433F0">
      <w:start w:val="1"/>
      <w:numFmt w:val="bullet"/>
      <w:pStyle w:val="NGSSStandardSubBullet"/>
      <w:suff w:val="space"/>
      <w:lvlText w:val="·"/>
      <w:lvlJc w:val="left"/>
      <w:pPr>
        <w:ind w:left="360" w:firstLine="0"/>
      </w:pPr>
      <w:rPr>
        <w:rFonts w:ascii="Calibri" w:hAnsi="Calibri"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9D77C0"/>
    <w:multiLevelType w:val="hybridMultilevel"/>
    <w:tmpl w:val="238CFC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F94E48"/>
    <w:multiLevelType w:val="hybridMultilevel"/>
    <w:tmpl w:val="D1786F5E"/>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A0B6DFE6"/>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6914777">
    <w:abstractNumId w:val="13"/>
  </w:num>
  <w:num w:numId="2" w16cid:durableId="2134785049">
    <w:abstractNumId w:val="14"/>
  </w:num>
  <w:num w:numId="3" w16cid:durableId="259870798">
    <w:abstractNumId w:val="5"/>
  </w:num>
  <w:num w:numId="4" w16cid:durableId="748504164">
    <w:abstractNumId w:val="12"/>
  </w:num>
  <w:num w:numId="5" w16cid:durableId="47802734">
    <w:abstractNumId w:val="7"/>
  </w:num>
  <w:num w:numId="6" w16cid:durableId="367489139">
    <w:abstractNumId w:val="6"/>
  </w:num>
  <w:num w:numId="7" w16cid:durableId="20521965">
    <w:abstractNumId w:val="3"/>
  </w:num>
  <w:num w:numId="8" w16cid:durableId="766929671">
    <w:abstractNumId w:val="4"/>
  </w:num>
  <w:num w:numId="9" w16cid:durableId="1840071452">
    <w:abstractNumId w:val="2"/>
  </w:num>
  <w:num w:numId="10" w16cid:durableId="630138346">
    <w:abstractNumId w:val="8"/>
  </w:num>
  <w:num w:numId="11" w16cid:durableId="414859114">
    <w:abstractNumId w:val="1"/>
  </w:num>
  <w:num w:numId="12" w16cid:durableId="375812309">
    <w:abstractNumId w:val="14"/>
  </w:num>
  <w:num w:numId="13" w16cid:durableId="2085226784">
    <w:abstractNumId w:val="0"/>
  </w:num>
  <w:num w:numId="14" w16cid:durableId="155079483">
    <w:abstractNumId w:val="14"/>
    <w:lvlOverride w:ilvl="0">
      <w:startOverride w:val="1"/>
    </w:lvlOverride>
  </w:num>
  <w:num w:numId="15" w16cid:durableId="269702072">
    <w:abstractNumId w:val="9"/>
  </w:num>
  <w:num w:numId="16" w16cid:durableId="1321033424">
    <w:abstractNumId w:val="14"/>
    <w:lvlOverride w:ilvl="0">
      <w:startOverride w:val="1"/>
    </w:lvlOverride>
  </w:num>
  <w:num w:numId="17" w16cid:durableId="782916929">
    <w:abstractNumId w:val="14"/>
    <w:lvlOverride w:ilvl="0">
      <w:startOverride w:val="1"/>
    </w:lvlOverride>
  </w:num>
  <w:num w:numId="18" w16cid:durableId="960919541">
    <w:abstractNumId w:val="14"/>
    <w:lvlOverride w:ilvl="0">
      <w:startOverride w:val="1"/>
    </w:lvlOverride>
  </w:num>
  <w:num w:numId="19" w16cid:durableId="502166929">
    <w:abstractNumId w:val="14"/>
    <w:lvlOverride w:ilvl="0">
      <w:startOverride w:val="1"/>
    </w:lvlOverride>
  </w:num>
  <w:num w:numId="20" w16cid:durableId="470095880">
    <w:abstractNumId w:val="14"/>
    <w:lvlOverride w:ilvl="0">
      <w:startOverride w:val="1"/>
    </w:lvlOverride>
  </w:num>
  <w:num w:numId="21" w16cid:durableId="484514489">
    <w:abstractNumId w:val="14"/>
    <w:lvlOverride w:ilvl="0">
      <w:startOverride w:val="1"/>
    </w:lvlOverride>
  </w:num>
  <w:num w:numId="22" w16cid:durableId="1056781134">
    <w:abstractNumId w:val="14"/>
    <w:lvlOverride w:ilvl="0">
      <w:startOverride w:val="1"/>
    </w:lvlOverride>
  </w:num>
  <w:num w:numId="23" w16cid:durableId="1943872401">
    <w:abstractNumId w:val="14"/>
    <w:lvlOverride w:ilvl="0">
      <w:startOverride w:val="1"/>
    </w:lvlOverride>
  </w:num>
  <w:num w:numId="24" w16cid:durableId="644358523">
    <w:abstractNumId w:val="14"/>
    <w:lvlOverride w:ilvl="0">
      <w:startOverride w:val="1"/>
    </w:lvlOverride>
  </w:num>
  <w:num w:numId="25" w16cid:durableId="1538157364">
    <w:abstractNumId w:val="11"/>
  </w:num>
  <w:num w:numId="26" w16cid:durableId="1513495121">
    <w:abstractNumId w:val="10"/>
  </w:num>
  <w:num w:numId="27" w16cid:durableId="600575366">
    <w:abstractNumId w:val="7"/>
    <w:lvlOverride w:ilvl="0">
      <w:startOverride w:val="1"/>
    </w:lvlOverride>
  </w:num>
  <w:num w:numId="28" w16cid:durableId="100610443">
    <w:abstractNumId w:val="0"/>
    <w:lvlOverride w:ilvl="0">
      <w:startOverride w:val="1"/>
    </w:lvlOverride>
  </w:num>
  <w:num w:numId="29" w16cid:durableId="1410930677">
    <w:abstractNumId w:val="0"/>
    <w:lvlOverride w:ilvl="0">
      <w:startOverride w:val="1"/>
    </w:lvlOverride>
  </w:num>
  <w:num w:numId="30" w16cid:durableId="738409264">
    <w:abstractNumId w:val="0"/>
    <w:lvlOverride w:ilvl="0">
      <w:startOverride w:val="1"/>
    </w:lvlOverride>
  </w:num>
  <w:num w:numId="31" w16cid:durableId="693730610">
    <w:abstractNumId w:val="0"/>
    <w:lvlOverride w:ilvl="0">
      <w:startOverride w:val="1"/>
    </w:lvlOverride>
  </w:num>
  <w:num w:numId="32" w16cid:durableId="174733315">
    <w:abstractNumId w:val="0"/>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Y0MDMxNTS2NDI1NTVU0lEKTi0uzszPAykwMq4FANCbPp4tAAAA"/>
  </w:docVars>
  <w:rsids>
    <w:rsidRoot w:val="005C7650"/>
    <w:rsid w:val="00005685"/>
    <w:rsid w:val="00006400"/>
    <w:rsid w:val="00006EBC"/>
    <w:rsid w:val="000508B8"/>
    <w:rsid w:val="00053465"/>
    <w:rsid w:val="000534DE"/>
    <w:rsid w:val="00061B11"/>
    <w:rsid w:val="00074FFB"/>
    <w:rsid w:val="000774DD"/>
    <w:rsid w:val="000B6019"/>
    <w:rsid w:val="000C16D5"/>
    <w:rsid w:val="000C4790"/>
    <w:rsid w:val="000D350F"/>
    <w:rsid w:val="000D389B"/>
    <w:rsid w:val="000E33B3"/>
    <w:rsid w:val="000E3490"/>
    <w:rsid w:val="000E41E5"/>
    <w:rsid w:val="000E5936"/>
    <w:rsid w:val="000F029A"/>
    <w:rsid w:val="001169D4"/>
    <w:rsid w:val="001234F1"/>
    <w:rsid w:val="00125B8A"/>
    <w:rsid w:val="001379FE"/>
    <w:rsid w:val="00145920"/>
    <w:rsid w:val="00146CC0"/>
    <w:rsid w:val="00157D13"/>
    <w:rsid w:val="00183F7A"/>
    <w:rsid w:val="00193692"/>
    <w:rsid w:val="0019391D"/>
    <w:rsid w:val="001970F5"/>
    <w:rsid w:val="00197D11"/>
    <w:rsid w:val="001A0B02"/>
    <w:rsid w:val="001A2B1C"/>
    <w:rsid w:val="001B0158"/>
    <w:rsid w:val="001B4CD7"/>
    <w:rsid w:val="001D19EF"/>
    <w:rsid w:val="001D47B5"/>
    <w:rsid w:val="001E01F3"/>
    <w:rsid w:val="001E3342"/>
    <w:rsid w:val="001E40CA"/>
    <w:rsid w:val="001E4694"/>
    <w:rsid w:val="001E4BCA"/>
    <w:rsid w:val="001E7816"/>
    <w:rsid w:val="001F5B8B"/>
    <w:rsid w:val="00202C5A"/>
    <w:rsid w:val="00213C6F"/>
    <w:rsid w:val="00217B64"/>
    <w:rsid w:val="00226ED9"/>
    <w:rsid w:val="00230DA0"/>
    <w:rsid w:val="00233136"/>
    <w:rsid w:val="00235535"/>
    <w:rsid w:val="002527B6"/>
    <w:rsid w:val="002731C3"/>
    <w:rsid w:val="002744F8"/>
    <w:rsid w:val="00280587"/>
    <w:rsid w:val="00284D84"/>
    <w:rsid w:val="002A2F49"/>
    <w:rsid w:val="002A37A5"/>
    <w:rsid w:val="002A5FA7"/>
    <w:rsid w:val="002A6C54"/>
    <w:rsid w:val="002B38F4"/>
    <w:rsid w:val="002B4C2F"/>
    <w:rsid w:val="002C0DE9"/>
    <w:rsid w:val="002C3368"/>
    <w:rsid w:val="002E0921"/>
    <w:rsid w:val="002E416B"/>
    <w:rsid w:val="002F1870"/>
    <w:rsid w:val="00306753"/>
    <w:rsid w:val="0031134D"/>
    <w:rsid w:val="003120AC"/>
    <w:rsid w:val="0032657A"/>
    <w:rsid w:val="003279B3"/>
    <w:rsid w:val="00330380"/>
    <w:rsid w:val="003327C1"/>
    <w:rsid w:val="003363C6"/>
    <w:rsid w:val="003421FD"/>
    <w:rsid w:val="003478AF"/>
    <w:rsid w:val="00350C49"/>
    <w:rsid w:val="0035251F"/>
    <w:rsid w:val="00364A23"/>
    <w:rsid w:val="00364CF2"/>
    <w:rsid w:val="003663FB"/>
    <w:rsid w:val="00366459"/>
    <w:rsid w:val="00375ACB"/>
    <w:rsid w:val="00390119"/>
    <w:rsid w:val="00392FBB"/>
    <w:rsid w:val="003A5905"/>
    <w:rsid w:val="003A68B7"/>
    <w:rsid w:val="003A7CB3"/>
    <w:rsid w:val="003C1810"/>
    <w:rsid w:val="003C36E4"/>
    <w:rsid w:val="003C5052"/>
    <w:rsid w:val="003D0D7D"/>
    <w:rsid w:val="003E1D5E"/>
    <w:rsid w:val="003E40E9"/>
    <w:rsid w:val="003F18F6"/>
    <w:rsid w:val="003F34CF"/>
    <w:rsid w:val="003F384D"/>
    <w:rsid w:val="00414CB4"/>
    <w:rsid w:val="00423784"/>
    <w:rsid w:val="00432C04"/>
    <w:rsid w:val="00440CA7"/>
    <w:rsid w:val="00450DB0"/>
    <w:rsid w:val="00452963"/>
    <w:rsid w:val="004551CE"/>
    <w:rsid w:val="00471217"/>
    <w:rsid w:val="0048337B"/>
    <w:rsid w:val="004841E8"/>
    <w:rsid w:val="004A428F"/>
    <w:rsid w:val="004A6BB5"/>
    <w:rsid w:val="004B266C"/>
    <w:rsid w:val="004E2E09"/>
    <w:rsid w:val="004E55D8"/>
    <w:rsid w:val="004F0D9D"/>
    <w:rsid w:val="004F30FF"/>
    <w:rsid w:val="00526919"/>
    <w:rsid w:val="0052746D"/>
    <w:rsid w:val="00537A33"/>
    <w:rsid w:val="005516DB"/>
    <w:rsid w:val="00553EB7"/>
    <w:rsid w:val="0056359A"/>
    <w:rsid w:val="00590E87"/>
    <w:rsid w:val="005B54D3"/>
    <w:rsid w:val="005C2102"/>
    <w:rsid w:val="005C72FA"/>
    <w:rsid w:val="005C7650"/>
    <w:rsid w:val="005D1548"/>
    <w:rsid w:val="005E21C8"/>
    <w:rsid w:val="005E7694"/>
    <w:rsid w:val="005F16D8"/>
    <w:rsid w:val="005F47AF"/>
    <w:rsid w:val="00602C6E"/>
    <w:rsid w:val="00614287"/>
    <w:rsid w:val="00617589"/>
    <w:rsid w:val="00621CD5"/>
    <w:rsid w:val="00623457"/>
    <w:rsid w:val="006270C5"/>
    <w:rsid w:val="0063506D"/>
    <w:rsid w:val="00650B74"/>
    <w:rsid w:val="006510AF"/>
    <w:rsid w:val="00657019"/>
    <w:rsid w:val="00664EF4"/>
    <w:rsid w:val="00685328"/>
    <w:rsid w:val="006874F4"/>
    <w:rsid w:val="006A19F7"/>
    <w:rsid w:val="006A5CB2"/>
    <w:rsid w:val="006B79D9"/>
    <w:rsid w:val="006C52C4"/>
    <w:rsid w:val="006C6A6B"/>
    <w:rsid w:val="006D1B7C"/>
    <w:rsid w:val="006D3857"/>
    <w:rsid w:val="006E2E7B"/>
    <w:rsid w:val="006E2FE6"/>
    <w:rsid w:val="006F0AFD"/>
    <w:rsid w:val="006F71C6"/>
    <w:rsid w:val="00706ACF"/>
    <w:rsid w:val="007071E9"/>
    <w:rsid w:val="00711783"/>
    <w:rsid w:val="00732D9F"/>
    <w:rsid w:val="007479C4"/>
    <w:rsid w:val="00752559"/>
    <w:rsid w:val="00763B2B"/>
    <w:rsid w:val="00782001"/>
    <w:rsid w:val="0079046F"/>
    <w:rsid w:val="00794CCD"/>
    <w:rsid w:val="007969C2"/>
    <w:rsid w:val="00796F1B"/>
    <w:rsid w:val="007A548F"/>
    <w:rsid w:val="007A7FD4"/>
    <w:rsid w:val="007C3838"/>
    <w:rsid w:val="007D1934"/>
    <w:rsid w:val="007F0CF7"/>
    <w:rsid w:val="007F45F5"/>
    <w:rsid w:val="007F59E8"/>
    <w:rsid w:val="00805F42"/>
    <w:rsid w:val="00806C37"/>
    <w:rsid w:val="0080717A"/>
    <w:rsid w:val="00811488"/>
    <w:rsid w:val="00813714"/>
    <w:rsid w:val="00821186"/>
    <w:rsid w:val="00821ECB"/>
    <w:rsid w:val="00822464"/>
    <w:rsid w:val="00824AA8"/>
    <w:rsid w:val="0083083E"/>
    <w:rsid w:val="00834609"/>
    <w:rsid w:val="00837BE0"/>
    <w:rsid w:val="008601BD"/>
    <w:rsid w:val="00860D10"/>
    <w:rsid w:val="008713A8"/>
    <w:rsid w:val="00871D43"/>
    <w:rsid w:val="00876737"/>
    <w:rsid w:val="00876D8E"/>
    <w:rsid w:val="008776D6"/>
    <w:rsid w:val="0088408F"/>
    <w:rsid w:val="0088486D"/>
    <w:rsid w:val="008A30C1"/>
    <w:rsid w:val="008C0EE1"/>
    <w:rsid w:val="008D06F9"/>
    <w:rsid w:val="008E09A4"/>
    <w:rsid w:val="008E32FF"/>
    <w:rsid w:val="008E6127"/>
    <w:rsid w:val="0090242C"/>
    <w:rsid w:val="00904E8F"/>
    <w:rsid w:val="00912FDD"/>
    <w:rsid w:val="00916192"/>
    <w:rsid w:val="00921DE2"/>
    <w:rsid w:val="0093309D"/>
    <w:rsid w:val="00936430"/>
    <w:rsid w:val="00941D03"/>
    <w:rsid w:val="0094655F"/>
    <w:rsid w:val="00950B13"/>
    <w:rsid w:val="0096246C"/>
    <w:rsid w:val="0096451A"/>
    <w:rsid w:val="00971AC2"/>
    <w:rsid w:val="009731F7"/>
    <w:rsid w:val="00974C26"/>
    <w:rsid w:val="00976502"/>
    <w:rsid w:val="009823C2"/>
    <w:rsid w:val="00984664"/>
    <w:rsid w:val="00992613"/>
    <w:rsid w:val="00997D4E"/>
    <w:rsid w:val="009D13E6"/>
    <w:rsid w:val="009D4FE8"/>
    <w:rsid w:val="009D5F13"/>
    <w:rsid w:val="009F08FA"/>
    <w:rsid w:val="009F1CE0"/>
    <w:rsid w:val="009F2B2F"/>
    <w:rsid w:val="00A02CD8"/>
    <w:rsid w:val="00A13BF7"/>
    <w:rsid w:val="00A155AF"/>
    <w:rsid w:val="00A162A2"/>
    <w:rsid w:val="00A31C67"/>
    <w:rsid w:val="00A47D13"/>
    <w:rsid w:val="00A5127A"/>
    <w:rsid w:val="00A52488"/>
    <w:rsid w:val="00A54B34"/>
    <w:rsid w:val="00A6498C"/>
    <w:rsid w:val="00A7125B"/>
    <w:rsid w:val="00A7202B"/>
    <w:rsid w:val="00A72340"/>
    <w:rsid w:val="00A750B6"/>
    <w:rsid w:val="00A80511"/>
    <w:rsid w:val="00A851D4"/>
    <w:rsid w:val="00A916E6"/>
    <w:rsid w:val="00A92E52"/>
    <w:rsid w:val="00A95D1B"/>
    <w:rsid w:val="00AA2D85"/>
    <w:rsid w:val="00AB23A7"/>
    <w:rsid w:val="00AB6F79"/>
    <w:rsid w:val="00AB79BB"/>
    <w:rsid w:val="00AD2528"/>
    <w:rsid w:val="00AE1E6D"/>
    <w:rsid w:val="00AF06FD"/>
    <w:rsid w:val="00AF254D"/>
    <w:rsid w:val="00B12414"/>
    <w:rsid w:val="00B12DA4"/>
    <w:rsid w:val="00B16C7B"/>
    <w:rsid w:val="00B27131"/>
    <w:rsid w:val="00B332EB"/>
    <w:rsid w:val="00B5245D"/>
    <w:rsid w:val="00B609CE"/>
    <w:rsid w:val="00B74B50"/>
    <w:rsid w:val="00B76219"/>
    <w:rsid w:val="00B840BE"/>
    <w:rsid w:val="00BA7A79"/>
    <w:rsid w:val="00BC14A1"/>
    <w:rsid w:val="00BC29BD"/>
    <w:rsid w:val="00BC4D22"/>
    <w:rsid w:val="00BF0B24"/>
    <w:rsid w:val="00C02176"/>
    <w:rsid w:val="00C04A38"/>
    <w:rsid w:val="00C05F85"/>
    <w:rsid w:val="00C1267B"/>
    <w:rsid w:val="00C20182"/>
    <w:rsid w:val="00C243A3"/>
    <w:rsid w:val="00C25108"/>
    <w:rsid w:val="00C27646"/>
    <w:rsid w:val="00C33233"/>
    <w:rsid w:val="00C41889"/>
    <w:rsid w:val="00C43603"/>
    <w:rsid w:val="00C52AA3"/>
    <w:rsid w:val="00C5575A"/>
    <w:rsid w:val="00C567BD"/>
    <w:rsid w:val="00C75705"/>
    <w:rsid w:val="00C80D21"/>
    <w:rsid w:val="00C927DA"/>
    <w:rsid w:val="00C92D2E"/>
    <w:rsid w:val="00C964B9"/>
    <w:rsid w:val="00CA65C2"/>
    <w:rsid w:val="00CA7B66"/>
    <w:rsid w:val="00CD2ADF"/>
    <w:rsid w:val="00CD405E"/>
    <w:rsid w:val="00CD4992"/>
    <w:rsid w:val="00CD603C"/>
    <w:rsid w:val="00CD7684"/>
    <w:rsid w:val="00CE716B"/>
    <w:rsid w:val="00CF0036"/>
    <w:rsid w:val="00D066AD"/>
    <w:rsid w:val="00D07028"/>
    <w:rsid w:val="00D22132"/>
    <w:rsid w:val="00D22DC1"/>
    <w:rsid w:val="00D26B50"/>
    <w:rsid w:val="00D33017"/>
    <w:rsid w:val="00D466FA"/>
    <w:rsid w:val="00D5196A"/>
    <w:rsid w:val="00D53312"/>
    <w:rsid w:val="00D6725B"/>
    <w:rsid w:val="00D73428"/>
    <w:rsid w:val="00D80CE7"/>
    <w:rsid w:val="00D8200D"/>
    <w:rsid w:val="00D831CD"/>
    <w:rsid w:val="00D84ABE"/>
    <w:rsid w:val="00D90CFC"/>
    <w:rsid w:val="00D9258A"/>
    <w:rsid w:val="00D933BF"/>
    <w:rsid w:val="00D952A0"/>
    <w:rsid w:val="00D97260"/>
    <w:rsid w:val="00DC7DD8"/>
    <w:rsid w:val="00DD2241"/>
    <w:rsid w:val="00DD34CD"/>
    <w:rsid w:val="00DD60F3"/>
    <w:rsid w:val="00DD735C"/>
    <w:rsid w:val="00DE122A"/>
    <w:rsid w:val="00DE64EE"/>
    <w:rsid w:val="00DE66D7"/>
    <w:rsid w:val="00E042AE"/>
    <w:rsid w:val="00E0582D"/>
    <w:rsid w:val="00E13CB9"/>
    <w:rsid w:val="00E1621B"/>
    <w:rsid w:val="00E24E8A"/>
    <w:rsid w:val="00E27D0F"/>
    <w:rsid w:val="00E35D16"/>
    <w:rsid w:val="00E51672"/>
    <w:rsid w:val="00E8270A"/>
    <w:rsid w:val="00E83142"/>
    <w:rsid w:val="00E83FBF"/>
    <w:rsid w:val="00EB1CED"/>
    <w:rsid w:val="00ED00B7"/>
    <w:rsid w:val="00ED520C"/>
    <w:rsid w:val="00EF2E6A"/>
    <w:rsid w:val="00EF74F6"/>
    <w:rsid w:val="00F1108D"/>
    <w:rsid w:val="00F1664C"/>
    <w:rsid w:val="00F2589E"/>
    <w:rsid w:val="00F433EB"/>
    <w:rsid w:val="00F50BB5"/>
    <w:rsid w:val="00F54A28"/>
    <w:rsid w:val="00F55480"/>
    <w:rsid w:val="00F61CAC"/>
    <w:rsid w:val="00F625E1"/>
    <w:rsid w:val="00F7765B"/>
    <w:rsid w:val="00F81814"/>
    <w:rsid w:val="00FA1E92"/>
    <w:rsid w:val="00FA1FDF"/>
    <w:rsid w:val="00FA44C0"/>
    <w:rsid w:val="00FA46C6"/>
    <w:rsid w:val="00FA63CF"/>
    <w:rsid w:val="00FB0002"/>
    <w:rsid w:val="00FC3AD5"/>
    <w:rsid w:val="00FD042B"/>
    <w:rsid w:val="00FD4D9A"/>
    <w:rsid w:val="00FD730D"/>
    <w:rsid w:val="00FE069E"/>
    <w:rsid w:val="00FE2D0F"/>
    <w:rsid w:val="00FE6EF2"/>
    <w:rsid w:val="00FF4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9F7AD1"/>
  <w15:chartTrackingRefBased/>
  <w15:docId w15:val="{8E3126C5-13E8-476B-91FA-79F3B61A0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664EF4"/>
    <w:pPr>
      <w:numPr>
        <w:numId w:val="12"/>
      </w:numPr>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1"/>
      </w:numPr>
      <w:spacing w:after="60"/>
      <w:contextualSpacing/>
    </w:pPr>
  </w:style>
  <w:style w:type="paragraph" w:customStyle="1" w:styleId="ActivitySection">
    <w:name w:val="ActivitySection"/>
    <w:basedOn w:val="Normal"/>
    <w:link w:val="ActivitySectionChar"/>
    <w:qFormat/>
    <w:rsid w:val="0094655F"/>
    <w:pPr>
      <w:spacing w:after="120"/>
      <w:contextualSpacing/>
    </w:pPr>
    <w:rPr>
      <w:b/>
      <w:color w:val="006A68"/>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94655F"/>
    <w:rPr>
      <w:rFonts w:ascii="Arial" w:hAnsi="Arial"/>
      <w:b/>
      <w:color w:val="006A68"/>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3"/>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94655F"/>
    <w:rPr>
      <w:rFonts w:ascii="Arial" w:hAnsi="Arial"/>
      <w:b/>
      <w:color w:val="005BAD"/>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4"/>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5"/>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link w:val="GlossaryLettersCenterChar"/>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6"/>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7"/>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8"/>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9"/>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0"/>
      </w:numPr>
    </w:pPr>
  </w:style>
  <w:style w:type="paragraph" w:customStyle="1" w:styleId="NGSSStandardSubBullet">
    <w:name w:val="NGSS Standard Sub Bullet"/>
    <w:basedOn w:val="NGSSStdBullet"/>
    <w:qFormat/>
    <w:rsid w:val="00A92E52"/>
    <w:pPr>
      <w:numPr>
        <w:numId w:val="11"/>
      </w:numPr>
      <w:ind w:left="464" w:hanging="104"/>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392FBB"/>
    <w:rPr>
      <w:b/>
      <w:color w:val="005BAD"/>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customStyle="1" w:styleId="AnalysisQuestionsTN">
    <w:name w:val="AnalysisQuestionsTN"/>
    <w:basedOn w:val="Normal"/>
    <w:link w:val="AnalysisQuestionsTNChar"/>
    <w:qFormat/>
    <w:rsid w:val="003F384D"/>
    <w:pPr>
      <w:numPr>
        <w:numId w:val="13"/>
      </w:numPr>
      <w:ind w:left="432" w:hanging="216"/>
    </w:pPr>
    <w:rPr>
      <w:sz w:val="20"/>
    </w:rPr>
  </w:style>
  <w:style w:type="paragraph" w:styleId="Header">
    <w:name w:val="header"/>
    <w:basedOn w:val="Normal"/>
    <w:link w:val="HeaderChar"/>
    <w:uiPriority w:val="99"/>
    <w:unhideWhenUsed/>
    <w:rsid w:val="009D5F13"/>
    <w:pPr>
      <w:tabs>
        <w:tab w:val="center" w:pos="4680"/>
        <w:tab w:val="right" w:pos="9360"/>
      </w:tabs>
    </w:pPr>
  </w:style>
  <w:style w:type="character" w:customStyle="1" w:styleId="HeaderChar">
    <w:name w:val="Header Char"/>
    <w:basedOn w:val="DefaultParagraphFont"/>
    <w:link w:val="Header"/>
    <w:uiPriority w:val="99"/>
    <w:rsid w:val="009D5F13"/>
    <w:rPr>
      <w:rFonts w:ascii="Arial" w:hAnsi="Arial"/>
    </w:rPr>
  </w:style>
  <w:style w:type="character" w:customStyle="1" w:styleId="AnalysisQuestionsTNChar">
    <w:name w:val="AnalysisQuestionsTN Char"/>
    <w:basedOn w:val="DefaultParagraphFont"/>
    <w:link w:val="AnalysisQuestionsTN"/>
    <w:rsid w:val="003F384D"/>
    <w:rPr>
      <w:rFonts w:ascii="Arial" w:hAnsi="Arial"/>
      <w:sz w:val="20"/>
    </w:rPr>
  </w:style>
  <w:style w:type="paragraph" w:customStyle="1" w:styleId="MatrixStandardsTable">
    <w:name w:val="Matrix Standards Table"/>
    <w:basedOn w:val="Normal"/>
    <w:qFormat/>
    <w:rsid w:val="003F384D"/>
    <w:pPr>
      <w:jc w:val="center"/>
    </w:pPr>
    <w:rPr>
      <w:b/>
    </w:rPr>
  </w:style>
  <w:style w:type="paragraph" w:styleId="ListParagraph">
    <w:name w:val="List Paragraph"/>
    <w:basedOn w:val="Normal"/>
    <w:uiPriority w:val="34"/>
    <w:unhideWhenUsed/>
    <w:qFormat/>
    <w:rsid w:val="00A52488"/>
    <w:pPr>
      <w:ind w:left="720"/>
      <w:contextualSpacing/>
    </w:pPr>
  </w:style>
  <w:style w:type="character" w:styleId="UnresolvedMention">
    <w:name w:val="Unresolved Mention"/>
    <w:basedOn w:val="DefaultParagraphFont"/>
    <w:uiPriority w:val="99"/>
    <w:semiHidden/>
    <w:unhideWhenUsed/>
    <w:rsid w:val="000C16D5"/>
    <w:rPr>
      <w:color w:val="808080"/>
      <w:shd w:val="clear" w:color="auto" w:fill="E6E6E6"/>
    </w:rPr>
  </w:style>
  <w:style w:type="paragraph" w:customStyle="1" w:styleId="MLC">
    <w:name w:val="MLC"/>
    <w:link w:val="MLCChar"/>
    <w:qFormat/>
    <w:rsid w:val="00763B2B"/>
    <w:pPr>
      <w:framePr w:wrap="around" w:vAnchor="text" w:hAnchor="text" w:y="1"/>
      <w:shd w:val="clear" w:color="auto" w:fill="004871"/>
      <w:spacing w:line="360" w:lineRule="auto"/>
    </w:pPr>
    <w:rPr>
      <w:rFonts w:ascii="Helvetica" w:hAnsi="Helvetica" w:cs="Times New Roman (Body CS)"/>
      <w:color w:val="FFFFFF" w:themeColor="background1"/>
      <w:sz w:val="40"/>
      <w:szCs w:val="40"/>
    </w:rPr>
  </w:style>
  <w:style w:type="character" w:customStyle="1" w:styleId="MLCChar">
    <w:name w:val="MLC Char"/>
    <w:basedOn w:val="DefaultParagraphFont"/>
    <w:link w:val="MLC"/>
    <w:rsid w:val="00763B2B"/>
    <w:rPr>
      <w:rFonts w:ascii="Helvetica" w:hAnsi="Helvetica" w:cs="Times New Roman (Body CS)"/>
      <w:color w:val="FFFFFF" w:themeColor="background1"/>
      <w:sz w:val="40"/>
      <w:szCs w:val="40"/>
      <w:shd w:val="clear" w:color="auto" w:fill="004871"/>
    </w:rPr>
  </w:style>
  <w:style w:type="character" w:styleId="CommentReference">
    <w:name w:val="annotation reference"/>
    <w:basedOn w:val="DefaultParagraphFont"/>
    <w:uiPriority w:val="99"/>
    <w:semiHidden/>
    <w:unhideWhenUsed/>
    <w:rsid w:val="00A5127A"/>
    <w:rPr>
      <w:sz w:val="16"/>
      <w:szCs w:val="16"/>
    </w:rPr>
  </w:style>
  <w:style w:type="paragraph" w:styleId="CommentText">
    <w:name w:val="annotation text"/>
    <w:basedOn w:val="Normal"/>
    <w:link w:val="CommentTextChar"/>
    <w:uiPriority w:val="99"/>
    <w:semiHidden/>
    <w:unhideWhenUsed/>
    <w:rsid w:val="00A5127A"/>
    <w:rPr>
      <w:sz w:val="20"/>
      <w:szCs w:val="20"/>
    </w:rPr>
  </w:style>
  <w:style w:type="character" w:customStyle="1" w:styleId="CommentTextChar">
    <w:name w:val="Comment Text Char"/>
    <w:basedOn w:val="DefaultParagraphFont"/>
    <w:link w:val="CommentText"/>
    <w:uiPriority w:val="99"/>
    <w:semiHidden/>
    <w:rsid w:val="00A5127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5127A"/>
    <w:rPr>
      <w:b/>
      <w:bCs/>
    </w:rPr>
  </w:style>
  <w:style w:type="character" w:customStyle="1" w:styleId="CommentSubjectChar">
    <w:name w:val="Comment Subject Char"/>
    <w:basedOn w:val="CommentTextChar"/>
    <w:link w:val="CommentSubject"/>
    <w:uiPriority w:val="99"/>
    <w:semiHidden/>
    <w:rsid w:val="00A5127A"/>
    <w:rPr>
      <w:rFonts w:ascii="Arial" w:hAnsi="Arial"/>
      <w:b/>
      <w:bCs/>
      <w:sz w:val="20"/>
      <w:szCs w:val="20"/>
    </w:rPr>
  </w:style>
  <w:style w:type="paragraph" w:styleId="BalloonText">
    <w:name w:val="Balloon Text"/>
    <w:basedOn w:val="Normal"/>
    <w:link w:val="BalloonTextChar"/>
    <w:uiPriority w:val="99"/>
    <w:semiHidden/>
    <w:unhideWhenUsed/>
    <w:rsid w:val="00A512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127A"/>
    <w:rPr>
      <w:rFonts w:ascii="Segoe UI" w:hAnsi="Segoe UI" w:cs="Segoe UI"/>
      <w:sz w:val="18"/>
      <w:szCs w:val="18"/>
    </w:rPr>
  </w:style>
  <w:style w:type="paragraph" w:customStyle="1" w:styleId="KeyTermDefinition">
    <w:name w:val="KeyTermDefinition"/>
    <w:basedOn w:val="ConceptStdText"/>
    <w:qFormat/>
    <w:rsid w:val="008776D6"/>
    <w:pPr>
      <w:spacing w:before="0"/>
      <w:ind w:left="1080" w:hanging="1080"/>
    </w:pPr>
    <w:rPr>
      <w:sz w:val="22"/>
    </w:rPr>
  </w:style>
  <w:style w:type="character" w:customStyle="1" w:styleId="GlossaryLettersCenterChar">
    <w:name w:val="GlossaryLettersCenter Char"/>
    <w:basedOn w:val="DefaultParagraphFont"/>
    <w:link w:val="GlossaryLettersCenter"/>
    <w:rsid w:val="00526919"/>
    <w:rPr>
      <w:rFonts w:ascii="Arial" w:hAnsi="Arial"/>
      <w:b/>
      <w:sz w:val="28"/>
    </w:rPr>
  </w:style>
  <w:style w:type="paragraph" w:customStyle="1" w:styleId="Style1">
    <w:name w:val="Style1"/>
    <w:basedOn w:val="MLC"/>
    <w:qFormat/>
    <w:rsid w:val="00763B2B"/>
    <w:pPr>
      <w:framePr w:wrap="around"/>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7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trongertogether.coop/food-coops/history-of-co-ops" TargetMode="External"/><Relationship Id="rId18" Type="http://schemas.openxmlformats.org/officeDocument/2006/relationships/hyperlink" Target="https://www.youtube.com/user/chsincorporated/featured" TargetMode="External"/><Relationship Id="rId26" Type="http://schemas.openxmlformats.org/officeDocument/2006/relationships/hyperlink" Target="https://cooperativesforabetterworld.coop/learn-about-co-ops/co-op-locator/" TargetMode="External"/><Relationship Id="rId39" Type="http://schemas.openxmlformats.org/officeDocument/2006/relationships/hyperlink" Target="https://www.ica.coop/en/cooperatives/cooperative-identity" TargetMode="External"/><Relationship Id="rId21" Type="http://schemas.openxmlformats.org/officeDocument/2006/relationships/hyperlink" Target="Task1_5Evaluation_Rubric.pdf" TargetMode="External"/><Relationship Id="rId34" Type="http://schemas.openxmlformats.org/officeDocument/2006/relationships/hyperlink" Target="http://www.touchstoneenergy.com/" TargetMode="External"/><Relationship Id="rId42" Type="http://schemas.openxmlformats.org/officeDocument/2006/relationships/hyperlink" Target="https://www.youtube.com/user/chsincorporated/featured" TargetMode="External"/><Relationship Id="rId47" Type="http://schemas.openxmlformats.org/officeDocument/2006/relationships/hyperlink" Target="https://www.youtube.com/user/chsincorporated/featured" TargetMode="External"/><Relationship Id="rId50" Type="http://schemas.openxmlformats.org/officeDocument/2006/relationships/hyperlink" Target="http://iowainstitute.coop/about-coops/what-is-a-coo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Task1_3Evaluation_Rubric.pdf" TargetMode="External"/><Relationship Id="rId29" Type="http://schemas.openxmlformats.org/officeDocument/2006/relationships/hyperlink" Target="https://www.strongertogether.coop/food-coops/history-of-co-ops" TargetMode="External"/><Relationship Id="rId11" Type="http://schemas.openxmlformats.org/officeDocument/2006/relationships/hyperlink" Target="Task1_1Problem_Cards.pdf" TargetMode="External"/><Relationship Id="rId24" Type="http://schemas.openxmlformats.org/officeDocument/2006/relationships/hyperlink" Target="https://forms.gle/8uaCgF918oYveZf2A" TargetMode="External"/><Relationship Id="rId32" Type="http://schemas.openxmlformats.org/officeDocument/2006/relationships/hyperlink" Target="http://www.dfamilk.com/" TargetMode="External"/><Relationship Id="rId37" Type="http://schemas.openxmlformats.org/officeDocument/2006/relationships/hyperlink" Target="http://www.farmcredit.com/" TargetMode="External"/><Relationship Id="rId40" Type="http://schemas.openxmlformats.org/officeDocument/2006/relationships/hyperlink" Target="Task1_3Evaluation_Rubric.docx" TargetMode="External"/><Relationship Id="rId45" Type="http://schemas.openxmlformats.org/officeDocument/2006/relationships/hyperlink" Target="Task1_5Evaluation_Rubric.docx"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Task1_1Why_Cooperate.pdf" TargetMode="External"/><Relationship Id="rId19" Type="http://schemas.openxmlformats.org/officeDocument/2006/relationships/hyperlink" Target="Task1_4Buying_Selling.pdf" TargetMode="External"/><Relationship Id="rId31" Type="http://schemas.openxmlformats.org/officeDocument/2006/relationships/hyperlink" Target="http://www.chsinc.com/" TargetMode="External"/><Relationship Id="rId44" Type="http://schemas.openxmlformats.org/officeDocument/2006/relationships/hyperlink" Target="Active_Membership.pptx" TargetMode="External"/><Relationship Id="rId52"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odule1Glossary.pdf" TargetMode="External"/><Relationship Id="rId14" Type="http://schemas.openxmlformats.org/officeDocument/2006/relationships/hyperlink" Target="Task1_3Guiding_Principles.pdf" TargetMode="External"/><Relationship Id="rId22" Type="http://schemas.openxmlformats.org/officeDocument/2006/relationships/hyperlink" Target="Module1Assessment.pdf" TargetMode="External"/><Relationship Id="rId27" Type="http://schemas.openxmlformats.org/officeDocument/2006/relationships/hyperlink" Target="https://www.naae.org/MyLocalCooperative/local_cooperative.cfm" TargetMode="External"/><Relationship Id="rId30" Type="http://schemas.openxmlformats.org/officeDocument/2006/relationships/hyperlink" Target="https://www.strongertogether.coop/food-coops/history-of-co-ops" TargetMode="External"/><Relationship Id="rId35" Type="http://schemas.openxmlformats.org/officeDocument/2006/relationships/hyperlink" Target="http://www.4thstreetfoodcoop.org/" TargetMode="External"/><Relationship Id="rId43" Type="http://schemas.openxmlformats.org/officeDocument/2006/relationships/hyperlink" Target="https://www.youtube.com/user/chsincorporated/featured" TargetMode="External"/><Relationship Id="rId48" Type="http://schemas.openxmlformats.org/officeDocument/2006/relationships/hyperlink" Target="http://www.dictionary.com/" TargetMode="External"/><Relationship Id="rId8" Type="http://schemas.openxmlformats.org/officeDocument/2006/relationships/image" Target="media/image1.png"/><Relationship Id="rId51" Type="http://schemas.openxmlformats.org/officeDocument/2006/relationships/hyperlink" Target="https://www.strongertogether.coop/food-coops/history-of-co-ops" TargetMode="External"/><Relationship Id="rId3" Type="http://schemas.openxmlformats.org/officeDocument/2006/relationships/styles" Target="styles.xml"/><Relationship Id="rId12" Type="http://schemas.openxmlformats.org/officeDocument/2006/relationships/hyperlink" Target="Task1_2Coop_Detectives.pdf" TargetMode="External"/><Relationship Id="rId17" Type="http://schemas.openxmlformats.org/officeDocument/2006/relationships/hyperlink" Target="Cooperative_Structure.pdf" TargetMode="External"/><Relationship Id="rId25" Type="http://schemas.openxmlformats.org/officeDocument/2006/relationships/hyperlink" Target="Task1_2Coop_Detectives.docx" TargetMode="External"/><Relationship Id="rId33" Type="http://schemas.openxmlformats.org/officeDocument/2006/relationships/hyperlink" Target="http://www.sunkist.com/" TargetMode="External"/><Relationship Id="rId38" Type="http://schemas.openxmlformats.org/officeDocument/2006/relationships/hyperlink" Target="https://www.ica.coop/en/cooperatives/cooperative-identity" TargetMode="External"/><Relationship Id="rId46" Type="http://schemas.openxmlformats.org/officeDocument/2006/relationships/hyperlink" Target="http://www.businessdictionary.com/definition/business.html" TargetMode="External"/><Relationship Id="rId20" Type="http://schemas.openxmlformats.org/officeDocument/2006/relationships/hyperlink" Target="Task1_5Benefits_Responsibility.pdf" TargetMode="External"/><Relationship Id="rId41" Type="http://schemas.openxmlformats.org/officeDocument/2006/relationships/hyperlink" Target="Cooperative_Structure.pptx"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Task1_3Evaluation_Rubric.pdf" TargetMode="External"/><Relationship Id="rId23" Type="http://schemas.openxmlformats.org/officeDocument/2006/relationships/hyperlink" Target="Task1_1Why_Cooperate.docx" TargetMode="External"/><Relationship Id="rId28" Type="http://schemas.openxmlformats.org/officeDocument/2006/relationships/hyperlink" Target="Task1_3Guiding_Principles.docx" TargetMode="External"/><Relationship Id="rId36" Type="http://schemas.openxmlformats.org/officeDocument/2006/relationships/hyperlink" Target="http://www.ntca.org/" TargetMode="External"/><Relationship Id="rId49" Type="http://schemas.openxmlformats.org/officeDocument/2006/relationships/hyperlink" Target="https://www.ica.coop/en/cooperatives/cooperative-identi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ABF_Teacher_Documen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8632-705C-4DA1-AA14-36F472369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C:\Users\Carl\AppData\Roaming\Microsoft\Templates\ABF_Teacher_Document_Template.dotx</Template>
  <TotalTime>397</TotalTime>
  <Pages>14</Pages>
  <Words>5556</Words>
  <Characters>31673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Module 1 Cooperative Business</vt:lpstr>
    </vt:vector>
  </TitlesOfParts>
  <Manager>Nancy Trivette</Manager>
  <Company>Curriculum for Agricultural Science Education</Company>
  <LinksUpToDate>false</LinksUpToDate>
  <CharactersWithSpaces>37155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Cooperative Business</dc:title>
  <dc:subject>My Local Cooperative</dc:subject>
  <dc:creator>Carl Aakre</dc:creator>
  <cp:keywords/>
  <dc:description/>
  <cp:lastModifiedBy>Rogers, Ashley</cp:lastModifiedBy>
  <cp:revision>44</cp:revision>
  <cp:lastPrinted>2020-01-30T23:07:00Z</cp:lastPrinted>
  <dcterms:created xsi:type="dcterms:W3CDTF">2019-06-07T14:34:00Z</dcterms:created>
  <dcterms:modified xsi:type="dcterms:W3CDTF">2022-11-02T19:52:00Z</dcterms:modified>
</cp:coreProperties>
</file>