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6A631" w14:textId="188D01EE" w:rsidR="00A916E6" w:rsidRDefault="00BA6AB4" w:rsidP="00533101">
      <w:pPr>
        <w:pStyle w:val="MLC"/>
        <w:tabs>
          <w:tab w:val="center" w:pos="5400"/>
        </w:tabs>
      </w:pPr>
      <w:r>
        <w:t xml:space="preserve"> Task 1.1 Problem Cards</w:t>
      </w:r>
      <w:r w:rsidR="00533101">
        <w:tab/>
      </w:r>
    </w:p>
    <w:p w14:paraId="35E48596" w14:textId="77777777" w:rsidR="00BA6AB4" w:rsidRDefault="00BA6AB4" w:rsidP="00A916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724D3C" w14:paraId="59089661" w14:textId="77777777" w:rsidTr="00006A4F">
        <w:trPr>
          <w:trHeight w:val="2160"/>
        </w:trPr>
        <w:tc>
          <w:tcPr>
            <w:tcW w:w="5395" w:type="dxa"/>
            <w:vAlign w:val="center"/>
          </w:tcPr>
          <w:p w14:paraId="0F4AF5C3" w14:textId="52148D1D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5F735DB1" wp14:editId="338CDDD7">
                  <wp:extent cx="1651000" cy="684539"/>
                  <wp:effectExtent l="0" t="0" r="0" b="0"/>
                  <wp:docPr id="2" name="Picture 2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0254617" w14:textId="77777777" w:rsidR="00960F75" w:rsidRDefault="00960F75" w:rsidP="00960F75">
            <w:pPr>
              <w:jc w:val="center"/>
            </w:pPr>
          </w:p>
          <w:p w14:paraId="3C8C04CE" w14:textId="28B565F1" w:rsidR="00724D3C" w:rsidRDefault="00724D3C" w:rsidP="00A916E6">
            <w:r>
              <w:t xml:space="preserve">Your class needs to raise money </w:t>
            </w:r>
            <w:r w:rsidR="0019713E">
              <w:t>to go</w:t>
            </w:r>
            <w:r>
              <w:t xml:space="preserve"> on a field trip. How will your class select the fundraisers to raise the money?</w:t>
            </w:r>
          </w:p>
        </w:tc>
        <w:tc>
          <w:tcPr>
            <w:tcW w:w="5395" w:type="dxa"/>
            <w:vAlign w:val="center"/>
          </w:tcPr>
          <w:p w14:paraId="18E6B293" w14:textId="58503DBB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195D0DCC" wp14:editId="21E6FCF0">
                  <wp:extent cx="1651000" cy="684539"/>
                  <wp:effectExtent l="0" t="0" r="0" b="0"/>
                  <wp:docPr id="12" name="Picture 12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55D6D45" w14:textId="77777777" w:rsidR="00960F75" w:rsidRDefault="00960F75" w:rsidP="00960F75">
            <w:pPr>
              <w:jc w:val="center"/>
            </w:pPr>
          </w:p>
          <w:p w14:paraId="62A11752" w14:textId="5A3C30C9" w:rsidR="00724D3C" w:rsidRDefault="00724D3C" w:rsidP="00A916E6">
            <w:r>
              <w:t>Your school is planning activities for homecoming week. How will your school decide on which activities to have?</w:t>
            </w:r>
          </w:p>
        </w:tc>
      </w:tr>
      <w:tr w:rsidR="00724D3C" w14:paraId="3677CD06" w14:textId="77777777" w:rsidTr="00006A4F">
        <w:trPr>
          <w:trHeight w:val="2160"/>
        </w:trPr>
        <w:tc>
          <w:tcPr>
            <w:tcW w:w="5395" w:type="dxa"/>
            <w:vAlign w:val="center"/>
          </w:tcPr>
          <w:p w14:paraId="6AA612B4" w14:textId="4617966E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11F2C677" wp14:editId="29B4882B">
                  <wp:extent cx="1651000" cy="684539"/>
                  <wp:effectExtent l="0" t="0" r="0" b="0"/>
                  <wp:docPr id="13" name="Picture 13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0286AB9" w14:textId="77777777" w:rsidR="00960F75" w:rsidRDefault="00960F75" w:rsidP="00960F75">
            <w:pPr>
              <w:jc w:val="center"/>
            </w:pPr>
          </w:p>
          <w:p w14:paraId="397DEF2A" w14:textId="0B100BBC" w:rsidR="00724D3C" w:rsidRDefault="00006A4F" w:rsidP="00A916E6">
            <w:r>
              <w:t>A parent gives their t</w:t>
            </w:r>
            <w:r w:rsidR="00724D3C">
              <w:t>hree children $35 to spend at the county fair. How can the children manage the money?</w:t>
            </w:r>
          </w:p>
        </w:tc>
        <w:tc>
          <w:tcPr>
            <w:tcW w:w="5395" w:type="dxa"/>
            <w:vAlign w:val="center"/>
          </w:tcPr>
          <w:p w14:paraId="4D1698A3" w14:textId="788C7808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3FE5D513" wp14:editId="6F2C11A4">
                  <wp:extent cx="1651000" cy="684539"/>
                  <wp:effectExtent l="0" t="0" r="0" b="0"/>
                  <wp:docPr id="14" name="Picture 1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6EA7E74" w14:textId="77777777" w:rsidR="00960F75" w:rsidRDefault="00960F75" w:rsidP="00960F75">
            <w:pPr>
              <w:jc w:val="center"/>
            </w:pPr>
          </w:p>
          <w:p w14:paraId="2F4CF5A0" w14:textId="4B596290" w:rsidR="00724D3C" w:rsidRDefault="00724D3C" w:rsidP="00A916E6">
            <w:r>
              <w:t xml:space="preserve">You want to have a birthday party. How will </w:t>
            </w:r>
            <w:r w:rsidR="00006A4F">
              <w:t>you select a</w:t>
            </w:r>
            <w:r>
              <w:t xml:space="preserve"> theme and games for the party?</w:t>
            </w:r>
          </w:p>
        </w:tc>
      </w:tr>
      <w:tr w:rsidR="00724D3C" w14:paraId="42E126EE" w14:textId="77777777" w:rsidTr="00006A4F">
        <w:trPr>
          <w:trHeight w:val="2160"/>
        </w:trPr>
        <w:tc>
          <w:tcPr>
            <w:tcW w:w="5395" w:type="dxa"/>
            <w:vAlign w:val="center"/>
          </w:tcPr>
          <w:p w14:paraId="60A0018E" w14:textId="20F20E48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011AA877" wp14:editId="76BD9B91">
                  <wp:extent cx="1651000" cy="684539"/>
                  <wp:effectExtent l="0" t="0" r="0" b="0"/>
                  <wp:docPr id="15" name="Picture 15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5688850" w14:textId="77777777" w:rsidR="00960F75" w:rsidRDefault="00960F75" w:rsidP="00960F75">
            <w:pPr>
              <w:jc w:val="center"/>
            </w:pPr>
          </w:p>
          <w:p w14:paraId="2D01271D" w14:textId="6CA76DD1" w:rsidR="00724D3C" w:rsidRDefault="00006A4F" w:rsidP="00A916E6">
            <w:r>
              <w:t>Your advisor gives you</w:t>
            </w:r>
            <w:r w:rsidR="00724D3C">
              <w:t xml:space="preserve"> $40 to purchase snacks and beverages for a</w:t>
            </w:r>
            <w:r>
              <w:t>n</w:t>
            </w:r>
            <w:r w:rsidR="00724D3C">
              <w:t xml:space="preserve"> FFA meeting. How will you decide which snacks and beverages to purchase?</w:t>
            </w:r>
          </w:p>
        </w:tc>
        <w:tc>
          <w:tcPr>
            <w:tcW w:w="5395" w:type="dxa"/>
            <w:vAlign w:val="center"/>
          </w:tcPr>
          <w:p w14:paraId="4732F63C" w14:textId="4D8097CE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594C9EB0" wp14:editId="6B70B282">
                  <wp:extent cx="1651000" cy="684539"/>
                  <wp:effectExtent l="0" t="0" r="0" b="0"/>
                  <wp:docPr id="16" name="Picture 16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91D4154" w14:textId="77777777" w:rsidR="00960F75" w:rsidRDefault="00960F75" w:rsidP="00960F75">
            <w:pPr>
              <w:jc w:val="center"/>
            </w:pPr>
          </w:p>
          <w:p w14:paraId="20464566" w14:textId="1A095BB0" w:rsidR="00724D3C" w:rsidRDefault="00724D3C" w:rsidP="00A916E6">
            <w:r>
              <w:t>Your younger brother is preparing for a test. How can he prepare for the test?</w:t>
            </w:r>
          </w:p>
        </w:tc>
      </w:tr>
      <w:tr w:rsidR="00724D3C" w14:paraId="5C4AF3FE" w14:textId="77777777" w:rsidTr="00006A4F">
        <w:trPr>
          <w:trHeight w:val="2160"/>
        </w:trPr>
        <w:tc>
          <w:tcPr>
            <w:tcW w:w="5395" w:type="dxa"/>
            <w:vAlign w:val="center"/>
          </w:tcPr>
          <w:p w14:paraId="31807F6B" w14:textId="5056BCC3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2A945BE8" wp14:editId="1896AFAC">
                  <wp:extent cx="1651000" cy="684539"/>
                  <wp:effectExtent l="0" t="0" r="0" b="0"/>
                  <wp:docPr id="17" name="Picture 17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A4EB56" w14:textId="77777777" w:rsidR="00960F75" w:rsidRDefault="00960F75" w:rsidP="00960F75">
            <w:pPr>
              <w:jc w:val="center"/>
            </w:pPr>
          </w:p>
          <w:p w14:paraId="529F603C" w14:textId="09A66EBF" w:rsidR="00724D3C" w:rsidRDefault="00724D3C" w:rsidP="00A916E6">
            <w:r>
              <w:t>Your class is going to watch a movie for a reward day. How will your class select the movie to watch?</w:t>
            </w:r>
          </w:p>
        </w:tc>
        <w:tc>
          <w:tcPr>
            <w:tcW w:w="5395" w:type="dxa"/>
            <w:vAlign w:val="center"/>
          </w:tcPr>
          <w:p w14:paraId="46F040C8" w14:textId="1720A846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5AE43F93" wp14:editId="0167C272">
                  <wp:extent cx="1651000" cy="684539"/>
                  <wp:effectExtent l="0" t="0" r="0" b="0"/>
                  <wp:docPr id="18" name="Picture 18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9F21067" w14:textId="77777777" w:rsidR="00960F75" w:rsidRDefault="00960F75" w:rsidP="00960F75">
            <w:pPr>
              <w:jc w:val="center"/>
            </w:pPr>
          </w:p>
          <w:p w14:paraId="473BCD97" w14:textId="489C4AA6" w:rsidR="00724D3C" w:rsidRDefault="00006A4F" w:rsidP="00A916E6">
            <w:r>
              <w:t xml:space="preserve">Your family needs a plan </w:t>
            </w:r>
            <w:r w:rsidR="00F34084">
              <w:t>to complete</w:t>
            </w:r>
            <w:r>
              <w:t xml:space="preserve"> the daily chores. How should the chores be assigned?</w:t>
            </w:r>
          </w:p>
        </w:tc>
      </w:tr>
      <w:tr w:rsidR="00724D3C" w14:paraId="72EE4EE3" w14:textId="77777777" w:rsidTr="00006A4F">
        <w:trPr>
          <w:trHeight w:val="2160"/>
        </w:trPr>
        <w:tc>
          <w:tcPr>
            <w:tcW w:w="5395" w:type="dxa"/>
            <w:vAlign w:val="center"/>
          </w:tcPr>
          <w:p w14:paraId="7CAF0A66" w14:textId="07D3D530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64A647C9" wp14:editId="5A1CD072">
                  <wp:extent cx="1651000" cy="684539"/>
                  <wp:effectExtent l="0" t="0" r="0" b="0"/>
                  <wp:docPr id="19" name="Picture 19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2EF30C" w14:textId="77777777" w:rsidR="00960F75" w:rsidRDefault="00960F75" w:rsidP="00960F75">
            <w:pPr>
              <w:jc w:val="center"/>
            </w:pPr>
          </w:p>
          <w:p w14:paraId="427F44D2" w14:textId="018D1E88" w:rsidR="00724D3C" w:rsidRDefault="00006A4F" w:rsidP="00A916E6">
            <w:r>
              <w:t>You are planning a weekend camping trip with your friends. How will you decide what to bring?</w:t>
            </w:r>
          </w:p>
        </w:tc>
        <w:tc>
          <w:tcPr>
            <w:tcW w:w="5395" w:type="dxa"/>
            <w:vAlign w:val="center"/>
          </w:tcPr>
          <w:p w14:paraId="2D9062DE" w14:textId="566BDE29" w:rsidR="00960F75" w:rsidRDefault="00533101" w:rsidP="00960F75">
            <w:pPr>
              <w:jc w:val="center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0336AE54" wp14:editId="63CA816A">
                  <wp:extent cx="1651000" cy="684539"/>
                  <wp:effectExtent l="0" t="0" r="0" b="0"/>
                  <wp:docPr id="20" name="Picture 20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04"/>
                          <a:stretch/>
                        </pic:blipFill>
                        <pic:spPr bwMode="auto">
                          <a:xfrm>
                            <a:off x="0" y="0"/>
                            <a:ext cx="1700272" cy="7049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2DBC29" w14:textId="77777777" w:rsidR="00960F75" w:rsidRDefault="00960F75" w:rsidP="00960F75">
            <w:pPr>
              <w:jc w:val="center"/>
            </w:pPr>
          </w:p>
          <w:p w14:paraId="277FF532" w14:textId="04879077" w:rsidR="00724D3C" w:rsidRDefault="00BA2EBB" w:rsidP="00A916E6">
            <w:r>
              <w:t>Your family is planning a summer vacation. How should your family decide where to go?</w:t>
            </w:r>
          </w:p>
        </w:tc>
      </w:tr>
    </w:tbl>
    <w:p w14:paraId="67802D83" w14:textId="77777777" w:rsidR="00724D3C" w:rsidRDefault="00724D3C" w:rsidP="00A916E6"/>
    <w:sectPr w:rsidR="00724D3C" w:rsidSect="002506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962E6" w14:textId="77777777" w:rsidR="008F75C0" w:rsidRDefault="008F75C0" w:rsidP="001E4BCA">
      <w:r>
        <w:separator/>
      </w:r>
    </w:p>
  </w:endnote>
  <w:endnote w:type="continuationSeparator" w:id="0">
    <w:p w14:paraId="4D82AC82" w14:textId="77777777" w:rsidR="008F75C0" w:rsidRDefault="008F75C0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8A1C8" w14:textId="77777777" w:rsidR="006717E1" w:rsidRDefault="006717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  <w:tblLayout w:type="fixed"/>
      <w:tblLook w:val="04A0" w:firstRow="1" w:lastRow="0" w:firstColumn="1" w:lastColumn="0" w:noHBand="0" w:noVBand="1"/>
    </w:tblPr>
    <w:tblGrid>
      <w:gridCol w:w="4945"/>
      <w:gridCol w:w="5845"/>
    </w:tblGrid>
    <w:tr w:rsidR="003279B3" w14:paraId="1FBDD1D5" w14:textId="77777777" w:rsidTr="006876E6">
      <w:tc>
        <w:tcPr>
          <w:tcW w:w="4945" w:type="dxa"/>
          <w:shd w:val="clear" w:color="auto" w:fill="F2F2F2" w:themeFill="background1" w:themeFillShade="F2"/>
        </w:tcPr>
        <w:p w14:paraId="7DD34E65" w14:textId="77777777" w:rsidR="003279B3" w:rsidRDefault="002860C5" w:rsidP="00860D10">
          <w:pPr>
            <w:pStyle w:val="Footer"/>
            <w:jc w:val="left"/>
          </w:pPr>
          <w:r>
            <w:t>My Local Cooperative</w:t>
          </w:r>
          <w:r w:rsidR="006D3B50">
            <w:t xml:space="preserve"> </w:t>
          </w:r>
          <w:r w:rsidR="006E56C1">
            <w:t xml:space="preserve">© </w:t>
          </w:r>
          <w:r w:rsidR="006D3B50">
            <w:t>201</w:t>
          </w:r>
          <w:r>
            <w:t>9</w:t>
          </w:r>
        </w:p>
      </w:tc>
      <w:tc>
        <w:tcPr>
          <w:tcW w:w="5845" w:type="dxa"/>
          <w:shd w:val="clear" w:color="auto" w:fill="F2F2F2" w:themeFill="background1" w:themeFillShade="F2"/>
        </w:tcPr>
        <w:p w14:paraId="2E737E37" w14:textId="1542B386" w:rsidR="003279B3" w:rsidRDefault="002860C5" w:rsidP="00F40268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 w:rsidR="00E16D49">
            <w:t xml:space="preserve">Task </w:t>
          </w:r>
          <w:r w:rsidR="006717E1">
            <w:t xml:space="preserve">1.1 Problem Cards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92649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5027A7A7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41C8C" w14:textId="77777777" w:rsidR="006717E1" w:rsidRDefault="00671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6A9F" w14:textId="77777777" w:rsidR="008F75C0" w:rsidRDefault="008F75C0" w:rsidP="001E4BCA">
      <w:r>
        <w:separator/>
      </w:r>
    </w:p>
  </w:footnote>
  <w:footnote w:type="continuationSeparator" w:id="0">
    <w:p w14:paraId="7F7BAFF7" w14:textId="77777777" w:rsidR="008F75C0" w:rsidRDefault="008F75C0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A15CA" w14:textId="77777777" w:rsidR="006717E1" w:rsidRDefault="006717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9A223" w14:textId="77777777" w:rsidR="006717E1" w:rsidRDefault="006717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1F886" w14:textId="77777777" w:rsidR="006717E1" w:rsidRDefault="006717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alt="MCj02950710000[1]" style="width:142.65pt;height:128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428068">
    <w:abstractNumId w:val="9"/>
  </w:num>
  <w:num w:numId="2" w16cid:durableId="1987126897">
    <w:abstractNumId w:val="11"/>
  </w:num>
  <w:num w:numId="3" w16cid:durableId="504252126">
    <w:abstractNumId w:val="12"/>
  </w:num>
  <w:num w:numId="4" w16cid:durableId="1375469992">
    <w:abstractNumId w:val="13"/>
  </w:num>
  <w:num w:numId="5" w16cid:durableId="2006591338">
    <w:abstractNumId w:val="4"/>
  </w:num>
  <w:num w:numId="6" w16cid:durableId="714811274">
    <w:abstractNumId w:val="10"/>
  </w:num>
  <w:num w:numId="7" w16cid:durableId="480855267">
    <w:abstractNumId w:val="6"/>
  </w:num>
  <w:num w:numId="8" w16cid:durableId="1304116786">
    <w:abstractNumId w:val="5"/>
  </w:num>
  <w:num w:numId="9" w16cid:durableId="599216718">
    <w:abstractNumId w:val="2"/>
  </w:num>
  <w:num w:numId="10" w16cid:durableId="2045934932">
    <w:abstractNumId w:val="3"/>
  </w:num>
  <w:num w:numId="11" w16cid:durableId="781922542">
    <w:abstractNumId w:val="1"/>
  </w:num>
  <w:num w:numId="12" w16cid:durableId="1276716021">
    <w:abstractNumId w:val="7"/>
  </w:num>
  <w:num w:numId="13" w16cid:durableId="1655525092">
    <w:abstractNumId w:val="0"/>
  </w:num>
  <w:num w:numId="14" w16cid:durableId="835921952">
    <w:abstractNumId w:val="13"/>
    <w:lvlOverride w:ilvl="0">
      <w:startOverride w:val="1"/>
    </w:lvlOverride>
  </w:num>
  <w:num w:numId="15" w16cid:durableId="1736396929">
    <w:abstractNumId w:val="4"/>
    <w:lvlOverride w:ilvl="0">
      <w:startOverride w:val="1"/>
    </w:lvlOverride>
  </w:num>
  <w:num w:numId="16" w16cid:durableId="791170437">
    <w:abstractNumId w:val="12"/>
    <w:lvlOverride w:ilvl="0">
      <w:startOverride w:val="1"/>
    </w:lvlOverride>
  </w:num>
  <w:num w:numId="17" w16cid:durableId="1771464600">
    <w:abstractNumId w:val="10"/>
    <w:lvlOverride w:ilvl="0">
      <w:startOverride w:val="1"/>
    </w:lvlOverride>
  </w:num>
  <w:num w:numId="18" w16cid:durableId="157816954">
    <w:abstractNumId w:val="5"/>
    <w:lvlOverride w:ilvl="0">
      <w:startOverride w:val="1"/>
    </w:lvlOverride>
  </w:num>
  <w:num w:numId="19" w16cid:durableId="765535484">
    <w:abstractNumId w:val="0"/>
    <w:lvlOverride w:ilvl="0">
      <w:startOverride w:val="1"/>
    </w:lvlOverride>
  </w:num>
  <w:num w:numId="20" w16cid:durableId="1657690043">
    <w:abstractNumId w:val="7"/>
    <w:lvlOverride w:ilvl="0">
      <w:startOverride w:val="1"/>
    </w:lvlOverride>
  </w:num>
  <w:num w:numId="21" w16cid:durableId="649871977">
    <w:abstractNumId w:val="3"/>
    <w:lvlOverride w:ilvl="0">
      <w:startOverride w:val="1"/>
    </w:lvlOverride>
  </w:num>
  <w:num w:numId="22" w16cid:durableId="1777208198">
    <w:abstractNumId w:val="2"/>
    <w:lvlOverride w:ilvl="0">
      <w:startOverride w:val="1"/>
    </w:lvlOverride>
  </w:num>
  <w:num w:numId="23" w16cid:durableId="611941555">
    <w:abstractNumId w:val="2"/>
    <w:lvlOverride w:ilvl="0">
      <w:startOverride w:val="1"/>
    </w:lvlOverride>
  </w:num>
  <w:num w:numId="24" w16cid:durableId="1854611799">
    <w:abstractNumId w:val="2"/>
    <w:lvlOverride w:ilvl="0">
      <w:startOverride w:val="1"/>
    </w:lvlOverride>
  </w:num>
  <w:num w:numId="25" w16cid:durableId="651911838">
    <w:abstractNumId w:val="8"/>
  </w:num>
  <w:num w:numId="26" w16cid:durableId="1814253177">
    <w:abstractNumId w:val="8"/>
    <w:lvlOverride w:ilvl="0">
      <w:startOverride w:val="1"/>
    </w:lvlOverride>
  </w:num>
  <w:num w:numId="27" w16cid:durableId="1028487026">
    <w:abstractNumId w:val="8"/>
    <w:lvlOverride w:ilvl="0">
      <w:startOverride w:val="1"/>
    </w:lvlOverride>
  </w:num>
  <w:num w:numId="28" w16cid:durableId="696585472">
    <w:abstractNumId w:val="8"/>
    <w:lvlOverride w:ilvl="0">
      <w:startOverride w:val="1"/>
    </w:lvlOverride>
  </w:num>
  <w:num w:numId="29" w16cid:durableId="1312101802">
    <w:abstractNumId w:val="8"/>
    <w:lvlOverride w:ilvl="0">
      <w:startOverride w:val="1"/>
    </w:lvlOverride>
  </w:num>
  <w:num w:numId="30" w16cid:durableId="2014843655">
    <w:abstractNumId w:val="8"/>
    <w:lvlOverride w:ilvl="0">
      <w:startOverride w:val="1"/>
    </w:lvlOverride>
  </w:num>
  <w:num w:numId="31" w16cid:durableId="2027243741">
    <w:abstractNumId w:val="8"/>
    <w:lvlOverride w:ilvl="0">
      <w:startOverride w:val="1"/>
    </w:lvlOverride>
  </w:num>
  <w:num w:numId="32" w16cid:durableId="200941228">
    <w:abstractNumId w:val="8"/>
    <w:lvlOverride w:ilvl="0">
      <w:startOverride w:val="1"/>
    </w:lvlOverride>
  </w:num>
  <w:num w:numId="33" w16cid:durableId="1022169707">
    <w:abstractNumId w:val="7"/>
    <w:lvlOverride w:ilvl="0">
      <w:startOverride w:val="1"/>
    </w:lvlOverride>
  </w:num>
  <w:num w:numId="34" w16cid:durableId="1725179906">
    <w:abstractNumId w:val="7"/>
    <w:lvlOverride w:ilvl="0">
      <w:startOverride w:val="1"/>
    </w:lvlOverride>
  </w:num>
  <w:num w:numId="35" w16cid:durableId="1183318810">
    <w:abstractNumId w:val="2"/>
    <w:lvlOverride w:ilvl="0">
      <w:startOverride w:val="1"/>
    </w:lvlOverride>
  </w:num>
  <w:num w:numId="36" w16cid:durableId="797332630">
    <w:abstractNumId w:val="2"/>
    <w:lvlOverride w:ilvl="0">
      <w:startOverride w:val="1"/>
    </w:lvlOverride>
  </w:num>
  <w:num w:numId="37" w16cid:durableId="940408174">
    <w:abstractNumId w:val="2"/>
    <w:lvlOverride w:ilvl="0">
      <w:startOverride w:val="1"/>
    </w:lvlOverride>
  </w:num>
  <w:num w:numId="38" w16cid:durableId="2061634817">
    <w:abstractNumId w:val="2"/>
    <w:lvlOverride w:ilvl="0">
      <w:startOverride w:val="1"/>
    </w:lvlOverride>
  </w:num>
  <w:num w:numId="39" w16cid:durableId="75644550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QzsDAyNzWxNLA0MjZS0lEKTi0uzszPAykwrQUAj8Hf8iwAAAA="/>
  </w:docVars>
  <w:rsids>
    <w:rsidRoot w:val="00724D3C"/>
    <w:rsid w:val="00006A4F"/>
    <w:rsid w:val="000508B8"/>
    <w:rsid w:val="000534DE"/>
    <w:rsid w:val="000D744D"/>
    <w:rsid w:val="000E33B3"/>
    <w:rsid w:val="000E3490"/>
    <w:rsid w:val="000E5936"/>
    <w:rsid w:val="000F029A"/>
    <w:rsid w:val="000F5E57"/>
    <w:rsid w:val="00100BF7"/>
    <w:rsid w:val="001169D4"/>
    <w:rsid w:val="0012760E"/>
    <w:rsid w:val="00157D13"/>
    <w:rsid w:val="00183F7A"/>
    <w:rsid w:val="00193596"/>
    <w:rsid w:val="0019391D"/>
    <w:rsid w:val="00195A66"/>
    <w:rsid w:val="0019713E"/>
    <w:rsid w:val="001B4CD7"/>
    <w:rsid w:val="001D19EF"/>
    <w:rsid w:val="001E4BCA"/>
    <w:rsid w:val="001F1DD1"/>
    <w:rsid w:val="00226ED9"/>
    <w:rsid w:val="00230DA0"/>
    <w:rsid w:val="00235535"/>
    <w:rsid w:val="002457D9"/>
    <w:rsid w:val="002506D4"/>
    <w:rsid w:val="002527B6"/>
    <w:rsid w:val="002860C5"/>
    <w:rsid w:val="00287A79"/>
    <w:rsid w:val="002A2F49"/>
    <w:rsid w:val="002A3CEE"/>
    <w:rsid w:val="002C3368"/>
    <w:rsid w:val="002E0921"/>
    <w:rsid w:val="00306753"/>
    <w:rsid w:val="003078F8"/>
    <w:rsid w:val="003120AC"/>
    <w:rsid w:val="003279B3"/>
    <w:rsid w:val="003374B1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34CF"/>
    <w:rsid w:val="00433D0D"/>
    <w:rsid w:val="004551CE"/>
    <w:rsid w:val="004665E7"/>
    <w:rsid w:val="00472C04"/>
    <w:rsid w:val="00484888"/>
    <w:rsid w:val="00533101"/>
    <w:rsid w:val="00590EE9"/>
    <w:rsid w:val="005D1548"/>
    <w:rsid w:val="005E1358"/>
    <w:rsid w:val="005E21C8"/>
    <w:rsid w:val="005E7694"/>
    <w:rsid w:val="00602C6E"/>
    <w:rsid w:val="0061080C"/>
    <w:rsid w:val="006270C5"/>
    <w:rsid w:val="0063506D"/>
    <w:rsid w:val="006717E1"/>
    <w:rsid w:val="00685328"/>
    <w:rsid w:val="006874F4"/>
    <w:rsid w:val="006876E6"/>
    <w:rsid w:val="006A19F7"/>
    <w:rsid w:val="006A5CB2"/>
    <w:rsid w:val="006C52C4"/>
    <w:rsid w:val="006C6A6B"/>
    <w:rsid w:val="006D3857"/>
    <w:rsid w:val="006D3B50"/>
    <w:rsid w:val="006E2FE6"/>
    <w:rsid w:val="006E56C1"/>
    <w:rsid w:val="006F0AFD"/>
    <w:rsid w:val="00704BF7"/>
    <w:rsid w:val="00706ACF"/>
    <w:rsid w:val="007071E9"/>
    <w:rsid w:val="00711783"/>
    <w:rsid w:val="00724D3C"/>
    <w:rsid w:val="0078228F"/>
    <w:rsid w:val="00794CCD"/>
    <w:rsid w:val="007969C2"/>
    <w:rsid w:val="00796F1B"/>
    <w:rsid w:val="007B303C"/>
    <w:rsid w:val="007C3838"/>
    <w:rsid w:val="007D1934"/>
    <w:rsid w:val="00805F42"/>
    <w:rsid w:val="00813714"/>
    <w:rsid w:val="0083083E"/>
    <w:rsid w:val="00860D10"/>
    <w:rsid w:val="00876737"/>
    <w:rsid w:val="0088216E"/>
    <w:rsid w:val="0088408F"/>
    <w:rsid w:val="00892649"/>
    <w:rsid w:val="008A30C1"/>
    <w:rsid w:val="008C0EE1"/>
    <w:rsid w:val="008D06F9"/>
    <w:rsid w:val="008F63C8"/>
    <w:rsid w:val="008F75C0"/>
    <w:rsid w:val="009225A3"/>
    <w:rsid w:val="00941D03"/>
    <w:rsid w:val="00950B13"/>
    <w:rsid w:val="00960F75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2631B"/>
    <w:rsid w:val="00A7125B"/>
    <w:rsid w:val="00A916E6"/>
    <w:rsid w:val="00A95D1B"/>
    <w:rsid w:val="00AA2D85"/>
    <w:rsid w:val="00AB79BB"/>
    <w:rsid w:val="00AE1E6D"/>
    <w:rsid w:val="00B219A4"/>
    <w:rsid w:val="00B27131"/>
    <w:rsid w:val="00B609CE"/>
    <w:rsid w:val="00B840BE"/>
    <w:rsid w:val="00BA2EBB"/>
    <w:rsid w:val="00BA6AB4"/>
    <w:rsid w:val="00BD0E4B"/>
    <w:rsid w:val="00BF0B24"/>
    <w:rsid w:val="00C04A38"/>
    <w:rsid w:val="00C20182"/>
    <w:rsid w:val="00C25108"/>
    <w:rsid w:val="00C33233"/>
    <w:rsid w:val="00C42DF8"/>
    <w:rsid w:val="00C44861"/>
    <w:rsid w:val="00C80D21"/>
    <w:rsid w:val="00C92D2E"/>
    <w:rsid w:val="00C964B9"/>
    <w:rsid w:val="00CA65C2"/>
    <w:rsid w:val="00CD603C"/>
    <w:rsid w:val="00CD7684"/>
    <w:rsid w:val="00D466FA"/>
    <w:rsid w:val="00D8200D"/>
    <w:rsid w:val="00D933BF"/>
    <w:rsid w:val="00DC7DD8"/>
    <w:rsid w:val="00DD2241"/>
    <w:rsid w:val="00DE122A"/>
    <w:rsid w:val="00DE64EE"/>
    <w:rsid w:val="00E02F4B"/>
    <w:rsid w:val="00E042AE"/>
    <w:rsid w:val="00E0582D"/>
    <w:rsid w:val="00E13CB9"/>
    <w:rsid w:val="00E1621B"/>
    <w:rsid w:val="00E16D49"/>
    <w:rsid w:val="00E51672"/>
    <w:rsid w:val="00E83FBF"/>
    <w:rsid w:val="00EB1CED"/>
    <w:rsid w:val="00F0728C"/>
    <w:rsid w:val="00F1108D"/>
    <w:rsid w:val="00F2589E"/>
    <w:rsid w:val="00F34084"/>
    <w:rsid w:val="00F40268"/>
    <w:rsid w:val="00F7765B"/>
    <w:rsid w:val="00F81814"/>
    <w:rsid w:val="00FA1FDF"/>
    <w:rsid w:val="00FB558B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DAB764"/>
  <w15:chartTrackingRefBased/>
  <w15:docId w15:val="{E9B0AB43-E4AB-42F4-815E-1BDB09A8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E16D49"/>
    <w:pPr>
      <w:spacing w:after="120"/>
      <w:contextualSpacing/>
    </w:pPr>
    <w:rPr>
      <w:b/>
      <w:color w:val="006A68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E16D49"/>
    <w:rPr>
      <w:rFonts w:ascii="Arial" w:hAnsi="Arial"/>
      <w:b/>
      <w:color w:val="006A68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892649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892649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533101"/>
    <w:pPr>
      <w:shd w:val="clear" w:color="auto" w:fill="004871"/>
      <w:spacing w:after="0" w:line="240" w:lineRule="auto"/>
    </w:pPr>
    <w:rPr>
      <w:rFonts w:ascii="Arial" w:hAnsi="Arial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533101"/>
    <w:rPr>
      <w:rFonts w:ascii="Arial" w:hAnsi="Arial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C42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D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DF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ak\Documents\Custom%20Office%20Templates\MLC_Task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C:\Users\claak\Documents\Custom Office Templates\MLC_Task_Template.dotx</Template>
  <TotalTime>28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X.X Name</vt:lpstr>
    </vt:vector>
  </TitlesOfParts>
  <Manager>Nancy Trivette</Manager>
  <Company>Curriculum for Agricultural Science Education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1.1 Problem Cards</dc:title>
  <dc:subject>My Local Cooperative Module 1</dc:subject>
  <dc:creator>Carl Aakre</dc:creator>
  <cp:keywords/>
  <dc:description/>
  <cp:lastModifiedBy>Rogers, Ashley</cp:lastModifiedBy>
  <cp:revision>8</cp:revision>
  <dcterms:created xsi:type="dcterms:W3CDTF">2020-01-13T17:12:00Z</dcterms:created>
  <dcterms:modified xsi:type="dcterms:W3CDTF">2022-11-02T19:57:00Z</dcterms:modified>
</cp:coreProperties>
</file>