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860C5" w14:paraId="6A2397D7" w14:textId="77777777" w:rsidTr="002860C5">
        <w:trPr>
          <w:trHeight w:val="473"/>
        </w:trPr>
        <w:tc>
          <w:tcPr>
            <w:tcW w:w="6984" w:type="dxa"/>
            <w:vAlign w:val="center"/>
          </w:tcPr>
          <w:p w14:paraId="539AADD4" w14:textId="18ACDD5F" w:rsidR="002860C5" w:rsidRPr="006D5428" w:rsidRDefault="002860C5" w:rsidP="006D5428">
            <w:r w:rsidRPr="006D5428"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37058748" w14:textId="75C812DA" w:rsidR="002860C5" w:rsidRDefault="00BF59ED" w:rsidP="008370B2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1788199A" wp14:editId="5E36941E">
                  <wp:simplePos x="0" y="0"/>
                  <wp:positionH relativeFrom="margin">
                    <wp:posOffset>443230</wp:posOffset>
                  </wp:positionH>
                  <wp:positionV relativeFrom="margin">
                    <wp:posOffset>-635</wp:posOffset>
                  </wp:positionV>
                  <wp:extent cx="1977390" cy="9055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77390" cy="905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860C5" w14:paraId="79080982" w14:textId="77777777" w:rsidTr="00BF59ED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FADEA69" w14:textId="061EED96" w:rsidR="002860C5" w:rsidRPr="00E16D49" w:rsidRDefault="008370B2" w:rsidP="00E16D49">
            <w:pPr>
              <w:pStyle w:val="MLC"/>
            </w:pPr>
            <w:r>
              <w:t xml:space="preserve"> </w:t>
            </w:r>
            <w:r w:rsidR="00E16D49">
              <w:t xml:space="preserve">Task </w:t>
            </w:r>
            <w:r w:rsidR="00CC33F2">
              <w:t>1.</w:t>
            </w:r>
            <w:r w:rsidR="00483DA8">
              <w:t>3</w:t>
            </w:r>
            <w:r w:rsidR="00CC33F2">
              <w:t xml:space="preserve"> Guiding Principles</w:t>
            </w:r>
          </w:p>
        </w:tc>
        <w:tc>
          <w:tcPr>
            <w:tcW w:w="3816" w:type="dxa"/>
            <w:vMerge/>
            <w:vAlign w:val="center"/>
          </w:tcPr>
          <w:p w14:paraId="1E0676CB" w14:textId="77777777" w:rsidR="002860C5" w:rsidRDefault="002860C5" w:rsidP="008370B2">
            <w:pPr>
              <w:jc w:val="right"/>
              <w:rPr>
                <w:noProof/>
              </w:rPr>
            </w:pPr>
          </w:p>
        </w:tc>
      </w:tr>
    </w:tbl>
    <w:p w14:paraId="744E65DF" w14:textId="1DBA3B8A" w:rsidR="00A916E6" w:rsidRDefault="00A916E6" w:rsidP="00A916E6"/>
    <w:p w14:paraId="0C8AD34F" w14:textId="476D60F0" w:rsidR="00E16D49" w:rsidRPr="00BF59ED" w:rsidRDefault="00E16D49" w:rsidP="00E16D49">
      <w:pPr>
        <w:pStyle w:val="ActivitySection"/>
        <w:rPr>
          <w:color w:val="004871"/>
        </w:rPr>
      </w:pPr>
      <w:r w:rsidRPr="00BF59ED">
        <w:rPr>
          <w:color w:val="004871"/>
        </w:rPr>
        <w:t>Purpose</w:t>
      </w:r>
    </w:p>
    <w:p w14:paraId="3337D13E" w14:textId="27387A30" w:rsidR="00CC33F2" w:rsidRDefault="00CC33F2" w:rsidP="00BE00A7">
      <w:pPr>
        <w:pStyle w:val="ActivityBody"/>
      </w:pPr>
      <w:r>
        <w:t xml:space="preserve">During </w:t>
      </w:r>
      <w:r w:rsidRPr="004B18ED">
        <w:rPr>
          <w:rStyle w:val="ActivityBodyItalicChar"/>
        </w:rPr>
        <w:t>Task 1.</w:t>
      </w:r>
      <w:r w:rsidR="00483DA8">
        <w:rPr>
          <w:rStyle w:val="ActivityBodyItalicChar"/>
        </w:rPr>
        <w:t>2</w:t>
      </w:r>
      <w:r w:rsidRPr="004B18ED">
        <w:rPr>
          <w:rStyle w:val="ActivityBodyItalicChar"/>
        </w:rPr>
        <w:t xml:space="preserve"> Coop </w:t>
      </w:r>
      <w:r w:rsidR="00561047">
        <w:rPr>
          <w:rStyle w:val="ActivityBodyItalicChar"/>
        </w:rPr>
        <w:t>Detectives</w:t>
      </w:r>
      <w:r>
        <w:t xml:space="preserve">, you </w:t>
      </w:r>
      <w:r w:rsidR="00F97A94">
        <w:t>learned how a cooperative is different from other types of businesses.</w:t>
      </w:r>
      <w:r w:rsidR="008370B2">
        <w:t xml:space="preserve"> </w:t>
      </w:r>
      <w:r w:rsidR="00BE00A7">
        <w:t xml:space="preserve">All </w:t>
      </w:r>
      <w:r w:rsidR="008370B2">
        <w:t xml:space="preserve">cooperatives follow seven guiding principles established by the </w:t>
      </w:r>
      <w:r w:rsidR="00DE6592">
        <w:t xml:space="preserve">Rochdale Pioneers, the </w:t>
      </w:r>
      <w:r>
        <w:t>first modern cooperativ</w:t>
      </w:r>
      <w:r w:rsidR="00DE6592">
        <w:t>e,</w:t>
      </w:r>
      <w:r>
        <w:t xml:space="preserve"> in 1844.</w:t>
      </w:r>
      <w:r w:rsidR="008370B2">
        <w:t xml:space="preserve"> </w:t>
      </w:r>
      <w:r w:rsidR="00EA568A">
        <w:t xml:space="preserve">These principles </w:t>
      </w:r>
      <w:r>
        <w:t xml:space="preserve">guide </w:t>
      </w:r>
      <w:r w:rsidR="004B18ED">
        <w:t>cooperative</w:t>
      </w:r>
      <w:r>
        <w:t xml:space="preserve"> operation</w:t>
      </w:r>
      <w:r w:rsidR="004B18ED">
        <w:t>s</w:t>
      </w:r>
      <w:r>
        <w:t xml:space="preserve"> </w:t>
      </w:r>
      <w:r w:rsidR="004B18ED">
        <w:t xml:space="preserve">and make </w:t>
      </w:r>
      <w:r w:rsidR="00CF35AF">
        <w:t>the organizations</w:t>
      </w:r>
      <w:r>
        <w:t xml:space="preserve"> unique to other types of business structures</w:t>
      </w:r>
      <w:r w:rsidR="004B18ED">
        <w:t>. How are these principles incorporated in</w:t>
      </w:r>
      <w:r w:rsidR="00F53188">
        <w:t xml:space="preserve"> a business?</w:t>
      </w:r>
    </w:p>
    <w:p w14:paraId="2F902B37" w14:textId="77777777" w:rsidR="00E16D49" w:rsidRPr="00BF59ED" w:rsidRDefault="00E16D49" w:rsidP="00E16D49">
      <w:pPr>
        <w:rPr>
          <w:color w:val="004871"/>
        </w:rPr>
      </w:pPr>
    </w:p>
    <w:p w14:paraId="0436A930" w14:textId="77777777" w:rsidR="00F40268" w:rsidRPr="00BF59ED" w:rsidRDefault="00F40268" w:rsidP="00F40268">
      <w:pPr>
        <w:pStyle w:val="ActivitySection"/>
        <w:rPr>
          <w:color w:val="004871"/>
        </w:rPr>
      </w:pPr>
      <w:r w:rsidRPr="00BF59ED">
        <w:rPr>
          <w:color w:val="004871"/>
        </w:rP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F40268" w14:paraId="37B22140" w14:textId="77777777" w:rsidTr="00F40268">
        <w:tc>
          <w:tcPr>
            <w:tcW w:w="5395" w:type="dxa"/>
          </w:tcPr>
          <w:p w14:paraId="40053A2E" w14:textId="28A52087" w:rsidR="00F40268" w:rsidRDefault="00F40268" w:rsidP="00F40268">
            <w:pPr>
              <w:pStyle w:val="ActivityBodyBold"/>
            </w:pPr>
            <w:r>
              <w:t xml:space="preserve">Per </w:t>
            </w:r>
            <w:r w:rsidR="002232E9">
              <w:t>team</w:t>
            </w:r>
            <w:r>
              <w:t xml:space="preserve"> of </w:t>
            </w:r>
            <w:r w:rsidR="002232E9">
              <w:t>three</w:t>
            </w:r>
            <w:r>
              <w:t xml:space="preserve"> students:</w:t>
            </w:r>
          </w:p>
          <w:p w14:paraId="2395C2D7" w14:textId="1984F214" w:rsidR="00F40268" w:rsidRDefault="00CC33F2" w:rsidP="00F40268">
            <w:pPr>
              <w:pStyle w:val="Activitybullet"/>
            </w:pPr>
            <w:r>
              <w:t>Computer with internet access</w:t>
            </w:r>
            <w:r w:rsidR="00201480">
              <w:t xml:space="preserve"> and presentation software</w:t>
            </w:r>
          </w:p>
        </w:tc>
        <w:tc>
          <w:tcPr>
            <w:tcW w:w="5395" w:type="dxa"/>
          </w:tcPr>
          <w:p w14:paraId="43607A90" w14:textId="77777777" w:rsidR="00F40268" w:rsidRDefault="00F40268" w:rsidP="00F40268">
            <w:pPr>
              <w:pStyle w:val="ActivityBodyBold"/>
            </w:pPr>
            <w:r>
              <w:t>Per student:</w:t>
            </w:r>
          </w:p>
          <w:p w14:paraId="13D5A509" w14:textId="77777777" w:rsidR="00F40268" w:rsidRDefault="00EA568A" w:rsidP="00F40268">
            <w:pPr>
              <w:pStyle w:val="Activitybullet"/>
            </w:pPr>
            <w:r>
              <w:t>Pencil</w:t>
            </w:r>
          </w:p>
          <w:p w14:paraId="674AB296" w14:textId="6985F6D9" w:rsidR="00EA568A" w:rsidRPr="00F97A94" w:rsidRDefault="00EA568A" w:rsidP="00F40268">
            <w:pPr>
              <w:pStyle w:val="Activitybullet"/>
              <w:rPr>
                <w:rStyle w:val="ActivityBodyItalicChar"/>
              </w:rPr>
            </w:pPr>
            <w:r w:rsidRPr="00F97A94">
              <w:rPr>
                <w:rStyle w:val="ActivityBodyItalicChar"/>
              </w:rPr>
              <w:t>Task 1.</w:t>
            </w:r>
            <w:r w:rsidR="00483DA8">
              <w:rPr>
                <w:rStyle w:val="ActivityBodyItalicChar"/>
              </w:rPr>
              <w:t>3</w:t>
            </w:r>
            <w:r w:rsidR="00201480" w:rsidRPr="00F97A94">
              <w:rPr>
                <w:rStyle w:val="ActivityBodyItalicChar"/>
              </w:rPr>
              <w:t xml:space="preserve"> Evaluation</w:t>
            </w:r>
            <w:r w:rsidRPr="00F97A94">
              <w:rPr>
                <w:rStyle w:val="ActivityBodyItalicChar"/>
              </w:rPr>
              <w:t xml:space="preserve"> Rubric</w:t>
            </w:r>
          </w:p>
        </w:tc>
      </w:tr>
    </w:tbl>
    <w:p w14:paraId="47B25849" w14:textId="77777777" w:rsidR="00F40268" w:rsidRDefault="00F40268" w:rsidP="00F40268"/>
    <w:p w14:paraId="1FF1BFAA" w14:textId="77777777" w:rsidR="00F40268" w:rsidRPr="00BF59ED" w:rsidRDefault="00F40268" w:rsidP="00F40268">
      <w:pPr>
        <w:pStyle w:val="ActivitySection"/>
        <w:rPr>
          <w:color w:val="004871"/>
        </w:rPr>
      </w:pPr>
      <w:r w:rsidRPr="00BF59ED">
        <w:rPr>
          <w:color w:val="004871"/>
        </w:rPr>
        <w:t>Procedure</w:t>
      </w:r>
    </w:p>
    <w:p w14:paraId="4CE80E3C" w14:textId="64E8F98F" w:rsidR="00741D8E" w:rsidRDefault="00741D8E" w:rsidP="00741D8E">
      <w:pPr>
        <w:pStyle w:val="ActivityBody"/>
      </w:pPr>
      <w:r>
        <w:t xml:space="preserve">Work individually to </w:t>
      </w:r>
      <w:r w:rsidR="008370B2">
        <w:t>describe</w:t>
      </w:r>
      <w:r>
        <w:t xml:space="preserve"> the cooperative guiding principles, then </w:t>
      </w:r>
      <w:r w:rsidR="008370B2">
        <w:t xml:space="preserve">work with a team to </w:t>
      </w:r>
      <w:r>
        <w:t xml:space="preserve">research </w:t>
      </w:r>
      <w:r w:rsidR="00743DD1">
        <w:t>one</w:t>
      </w:r>
      <w:r>
        <w:t xml:space="preserve"> cooperative </w:t>
      </w:r>
      <w:r w:rsidR="00647809">
        <w:t xml:space="preserve">business </w:t>
      </w:r>
      <w:r>
        <w:t xml:space="preserve">and explain how </w:t>
      </w:r>
      <w:r w:rsidR="00155BBF">
        <w:t>the business</w:t>
      </w:r>
      <w:r w:rsidR="00647809">
        <w:t xml:space="preserve"> follow</w:t>
      </w:r>
      <w:r w:rsidR="00155BBF">
        <w:t>s</w:t>
      </w:r>
      <w:r w:rsidR="00647809">
        <w:t xml:space="preserve"> </w:t>
      </w:r>
      <w:r>
        <w:t>those principles</w:t>
      </w:r>
      <w:r w:rsidR="00647809">
        <w:t>.</w:t>
      </w:r>
    </w:p>
    <w:p w14:paraId="47954AAA" w14:textId="415B726A" w:rsidR="009D333E" w:rsidRDefault="009D333E" w:rsidP="009D333E">
      <w:pPr>
        <w:pStyle w:val="ActivityBodyBold"/>
      </w:pPr>
      <w:r>
        <w:t xml:space="preserve">Part One – </w:t>
      </w:r>
      <w:r w:rsidR="00741D8E">
        <w:t>Guiding</w:t>
      </w:r>
      <w:r>
        <w:t xml:space="preserve"> Principles</w:t>
      </w:r>
    </w:p>
    <w:p w14:paraId="7EEEA444" w14:textId="683D9F02" w:rsidR="00EA568A" w:rsidRDefault="00EA568A" w:rsidP="00F97A94">
      <w:pPr>
        <w:pStyle w:val="ActivityNumbers"/>
      </w:pPr>
      <w:r>
        <w:t xml:space="preserve">Review the seven guiding principles listed </w:t>
      </w:r>
      <w:r w:rsidR="00DE6592">
        <w:t xml:space="preserve">in Table 1 </w:t>
      </w:r>
      <w:r>
        <w:t>on the student worksheet.</w:t>
      </w:r>
    </w:p>
    <w:p w14:paraId="2B811D9F" w14:textId="7FCDC63E" w:rsidR="009D333E" w:rsidRDefault="009D333E" w:rsidP="00F97A94">
      <w:pPr>
        <w:pStyle w:val="ActivityNumbers"/>
      </w:pPr>
      <w:r>
        <w:t xml:space="preserve">In your own words, record what you believe </w:t>
      </w:r>
      <w:r w:rsidR="00DE6592">
        <w:t>each</w:t>
      </w:r>
      <w:r>
        <w:t xml:space="preserve"> principle means.</w:t>
      </w:r>
    </w:p>
    <w:p w14:paraId="6C302132" w14:textId="39DF84F9" w:rsidR="009D333E" w:rsidRDefault="00DE6592" w:rsidP="00F97A94">
      <w:pPr>
        <w:pStyle w:val="ActivityNumbers"/>
      </w:pPr>
      <w:r>
        <w:t xml:space="preserve">Using a computer go to </w:t>
      </w:r>
      <w:hyperlink r:id="rId8" w:tgtFrame="_blank" w:history="1">
        <w:r>
          <w:rPr>
            <w:rStyle w:val="Hyperlink"/>
          </w:rPr>
          <w:t>https://www.ica.coop/en/cooperatives/cooperative-identity</w:t>
        </w:r>
      </w:hyperlink>
    </w:p>
    <w:p w14:paraId="1D946C73" w14:textId="3EEB2EEA" w:rsidR="009D333E" w:rsidRDefault="00DE6592" w:rsidP="00F97A94">
      <w:pPr>
        <w:pStyle w:val="ActivityNumbers"/>
      </w:pPr>
      <w:r>
        <w:t xml:space="preserve">Record </w:t>
      </w:r>
      <w:r w:rsidR="009D333E">
        <w:t>the International Cooperative Alliance</w:t>
      </w:r>
      <w:r w:rsidR="00780A16">
        <w:t xml:space="preserve"> (ICA)</w:t>
      </w:r>
      <w:r w:rsidR="009D333E">
        <w:t xml:space="preserve"> </w:t>
      </w:r>
      <w:r>
        <w:t>description of each principle in Table 1</w:t>
      </w:r>
      <w:r w:rsidR="009D333E">
        <w:t>.</w:t>
      </w:r>
    </w:p>
    <w:p w14:paraId="5F738FC3" w14:textId="65CD3AAD" w:rsidR="00201480" w:rsidRDefault="00201480" w:rsidP="00F97A94">
      <w:pPr>
        <w:pStyle w:val="ActivityNumbers"/>
      </w:pPr>
      <w:r>
        <w:t xml:space="preserve">Discuss with your class how your meaning was different or </w:t>
      </w:r>
      <w:proofErr w:type="gramStart"/>
      <w:r>
        <w:t>similar to</w:t>
      </w:r>
      <w:proofErr w:type="gramEnd"/>
      <w:r>
        <w:t xml:space="preserve"> the ICA description. Your teacher will lead the discussion.</w:t>
      </w:r>
    </w:p>
    <w:p w14:paraId="6F045F3C" w14:textId="6559793E" w:rsidR="00EA568A" w:rsidRPr="00741D8E" w:rsidRDefault="00EA568A" w:rsidP="00741D8E"/>
    <w:p w14:paraId="348D1BFC" w14:textId="00F93488" w:rsidR="009D333E" w:rsidRDefault="009D333E" w:rsidP="009D333E">
      <w:pPr>
        <w:pStyle w:val="ActivityBodyBold"/>
      </w:pPr>
      <w:r>
        <w:t>Part Two – Principle Examples</w:t>
      </w:r>
    </w:p>
    <w:p w14:paraId="4A2720AD" w14:textId="6CAB59FB" w:rsidR="009D333E" w:rsidRDefault="009D333E" w:rsidP="00F40268">
      <w:pPr>
        <w:pStyle w:val="ActivityBody"/>
      </w:pPr>
      <w:r>
        <w:t>Your teacher will assign you</w:t>
      </w:r>
      <w:r w:rsidR="00F53188">
        <w:t>r team</w:t>
      </w:r>
      <w:r>
        <w:t xml:space="preserve"> one of the following cooperatives to research.</w:t>
      </w:r>
    </w:p>
    <w:p w14:paraId="7BA6A45B" w14:textId="6A19A18A" w:rsidR="009D333E" w:rsidRDefault="009D333E" w:rsidP="009D333E">
      <w:pPr>
        <w:pStyle w:val="Activitybullet"/>
      </w:pPr>
      <w:bookmarkStart w:id="0" w:name="_Hlk9339686"/>
      <w:r>
        <w:t>CHS</w:t>
      </w:r>
      <w:r w:rsidR="009436A1">
        <w:t xml:space="preserve"> </w:t>
      </w:r>
      <w:hyperlink r:id="rId9" w:tgtFrame="_blank" w:history="1">
        <w:r w:rsidR="00066B25" w:rsidRPr="001D025F">
          <w:rPr>
            <w:rStyle w:val="Hyperlink"/>
          </w:rPr>
          <w:t>www.chsinc.com</w:t>
        </w:r>
      </w:hyperlink>
    </w:p>
    <w:p w14:paraId="56348929" w14:textId="29AF2887" w:rsidR="009436A1" w:rsidRDefault="009436A1" w:rsidP="009D333E">
      <w:pPr>
        <w:pStyle w:val="Activitybullet"/>
      </w:pPr>
      <w:r>
        <w:t>Dairy Farmers of America</w:t>
      </w:r>
      <w:r w:rsidR="001B04AA">
        <w:t xml:space="preserve"> </w:t>
      </w:r>
      <w:hyperlink r:id="rId10" w:tgtFrame="_blank" w:history="1">
        <w:r w:rsidR="001B04AA" w:rsidRPr="00124DBB">
          <w:rPr>
            <w:rStyle w:val="Hyperlink"/>
          </w:rPr>
          <w:t>www.dfamilk.com</w:t>
        </w:r>
      </w:hyperlink>
    </w:p>
    <w:p w14:paraId="5835836D" w14:textId="679FC309" w:rsidR="001B04AA" w:rsidRDefault="009436A1" w:rsidP="001B04AA">
      <w:pPr>
        <w:pStyle w:val="Activitybullet"/>
      </w:pPr>
      <w:r>
        <w:t xml:space="preserve">Sunkist Growers </w:t>
      </w:r>
      <w:r w:rsidR="00741D8E">
        <w:t>Inc.</w:t>
      </w:r>
      <w:r w:rsidR="001B04AA">
        <w:t xml:space="preserve"> </w:t>
      </w:r>
      <w:hyperlink r:id="rId11" w:tgtFrame="_blank" w:history="1">
        <w:r w:rsidR="001B04AA" w:rsidRPr="00124DBB">
          <w:rPr>
            <w:rStyle w:val="Hyperlink"/>
          </w:rPr>
          <w:t>www.sunkist.com</w:t>
        </w:r>
      </w:hyperlink>
    </w:p>
    <w:p w14:paraId="1312A571" w14:textId="584557E0" w:rsidR="009436A1" w:rsidRDefault="001B04AA" w:rsidP="009D333E">
      <w:pPr>
        <w:pStyle w:val="Activitybullet"/>
      </w:pPr>
      <w:r>
        <w:t xml:space="preserve">Touchstone Energy Cooperative </w:t>
      </w:r>
      <w:hyperlink r:id="rId12" w:tgtFrame="_blank" w:history="1">
        <w:r w:rsidRPr="00124DBB">
          <w:rPr>
            <w:rStyle w:val="Hyperlink"/>
          </w:rPr>
          <w:t>www.touchstoneenergy.com</w:t>
        </w:r>
      </w:hyperlink>
    </w:p>
    <w:p w14:paraId="14CDC8E4" w14:textId="25429F93" w:rsidR="001B04AA" w:rsidRDefault="001B04AA" w:rsidP="009D333E">
      <w:pPr>
        <w:pStyle w:val="Activitybullet"/>
      </w:pPr>
      <w:r>
        <w:t>4</w:t>
      </w:r>
      <w:r w:rsidRPr="001B04AA">
        <w:rPr>
          <w:vertAlign w:val="superscript"/>
        </w:rPr>
        <w:t>th</w:t>
      </w:r>
      <w:r>
        <w:t xml:space="preserve"> Street Food Cooperative </w:t>
      </w:r>
      <w:hyperlink r:id="rId13" w:tgtFrame="_blank" w:history="1">
        <w:r w:rsidR="00D43ABC" w:rsidRPr="00124DBB">
          <w:rPr>
            <w:rStyle w:val="Hyperlink"/>
          </w:rPr>
          <w:t>www.4thstreetfoodcoop.org</w:t>
        </w:r>
      </w:hyperlink>
    </w:p>
    <w:p w14:paraId="7B636A26" w14:textId="6B398A24" w:rsidR="00D43ABC" w:rsidRDefault="00D43ABC" w:rsidP="00D43ABC">
      <w:pPr>
        <w:pStyle w:val="Activitybullet"/>
      </w:pPr>
      <w:r>
        <w:t xml:space="preserve">National Telecommunications Cooperative Association </w:t>
      </w:r>
      <w:hyperlink r:id="rId14" w:tgtFrame="_blank" w:history="1">
        <w:r w:rsidRPr="00124DBB">
          <w:rPr>
            <w:rStyle w:val="Hyperlink"/>
          </w:rPr>
          <w:t>www.ntca.org</w:t>
        </w:r>
      </w:hyperlink>
    </w:p>
    <w:p w14:paraId="28C61C3E" w14:textId="363FF072" w:rsidR="009436A1" w:rsidRDefault="00D43ABC" w:rsidP="009D333E">
      <w:pPr>
        <w:pStyle w:val="Activitybullet"/>
      </w:pPr>
      <w:r>
        <w:t xml:space="preserve">Farm Credit Union </w:t>
      </w:r>
      <w:hyperlink r:id="rId15" w:tgtFrame="_blank" w:history="1">
        <w:r w:rsidRPr="00124DBB">
          <w:rPr>
            <w:rStyle w:val="Hyperlink"/>
          </w:rPr>
          <w:t>www.farmcredit.com</w:t>
        </w:r>
      </w:hyperlink>
    </w:p>
    <w:bookmarkEnd w:id="0"/>
    <w:p w14:paraId="32D9F80E" w14:textId="77777777" w:rsidR="009D333E" w:rsidRPr="00741D8E" w:rsidRDefault="009D333E" w:rsidP="00741D8E"/>
    <w:p w14:paraId="2CA1C125" w14:textId="306F85FB" w:rsidR="00F53188" w:rsidRDefault="00EA568A" w:rsidP="00F40268">
      <w:pPr>
        <w:pStyle w:val="ActivityBody"/>
      </w:pPr>
      <w:r>
        <w:t xml:space="preserve">Work with your </w:t>
      </w:r>
      <w:r w:rsidR="00F53188">
        <w:t>team</w:t>
      </w:r>
      <w:r>
        <w:t xml:space="preserve"> to develop a presentation explaining how the cooperative </w:t>
      </w:r>
      <w:r w:rsidR="00DE6592">
        <w:t>follows</w:t>
      </w:r>
      <w:r>
        <w:t xml:space="preserve"> each of the seven guiding principles</w:t>
      </w:r>
      <w:r w:rsidR="00130D29">
        <w:t xml:space="preserve"> described in Table 1. </w:t>
      </w:r>
      <w:r w:rsidR="00F53188">
        <w:t xml:space="preserve">Present your information to the class. </w:t>
      </w:r>
      <w:r w:rsidR="00D43ABC">
        <w:t>Your</w:t>
      </w:r>
      <w:r w:rsidR="00F53188">
        <w:t xml:space="preserve"> team’s </w:t>
      </w:r>
      <w:r w:rsidR="00CF35AF">
        <w:t>presentation</w:t>
      </w:r>
      <w:r w:rsidR="00F53188">
        <w:t xml:space="preserve"> should meet the following criteria and will be evaluated using </w:t>
      </w:r>
      <w:r w:rsidR="00F53188" w:rsidRPr="00F53188">
        <w:rPr>
          <w:rStyle w:val="ActivityBodyItalicChar"/>
        </w:rPr>
        <w:t xml:space="preserve">Task </w:t>
      </w:r>
      <w:r w:rsidR="00561047">
        <w:rPr>
          <w:rStyle w:val="ActivityBodyItalicChar"/>
        </w:rPr>
        <w:t>1.</w:t>
      </w:r>
      <w:r w:rsidR="00483DA8">
        <w:rPr>
          <w:rStyle w:val="ActivityBodyItalicChar"/>
        </w:rPr>
        <w:t>3</w:t>
      </w:r>
      <w:r w:rsidR="00F53188" w:rsidRPr="00F53188">
        <w:rPr>
          <w:rStyle w:val="ActivityBodyItalicChar"/>
        </w:rPr>
        <w:t xml:space="preserve"> Evaluation Rubric</w:t>
      </w:r>
      <w:r w:rsidR="00F53188">
        <w:t>.</w:t>
      </w:r>
    </w:p>
    <w:p w14:paraId="4DEE4047" w14:textId="16C47685" w:rsidR="00FE03A6" w:rsidRDefault="007E064A" w:rsidP="007E064A">
      <w:pPr>
        <w:pStyle w:val="Activitybullet"/>
      </w:pPr>
      <w:bookmarkStart w:id="1" w:name="_Hlk8631811"/>
      <w:r>
        <w:t>Provides evidence on how the cooperative meets each principle</w:t>
      </w:r>
    </w:p>
    <w:p w14:paraId="31B38916" w14:textId="581671B6" w:rsidR="007E064A" w:rsidRDefault="007E064A" w:rsidP="007E064A">
      <w:pPr>
        <w:pStyle w:val="Activitybullet"/>
      </w:pPr>
      <w:r>
        <w:t>Describes the products and/or services provided to its members</w:t>
      </w:r>
    </w:p>
    <w:p w14:paraId="05C7A385" w14:textId="1A6687A7" w:rsidR="007E064A" w:rsidRDefault="007E064A" w:rsidP="007E064A">
      <w:pPr>
        <w:pStyle w:val="Activitybullet"/>
      </w:pPr>
      <w:r>
        <w:t>Explains how a person can become a member</w:t>
      </w:r>
    </w:p>
    <w:p w14:paraId="5CBCC4BA" w14:textId="10875ED2" w:rsidR="007E064A" w:rsidRDefault="00743DD1" w:rsidP="007E064A">
      <w:pPr>
        <w:pStyle w:val="Activitybullet"/>
      </w:pPr>
      <w:r>
        <w:t>Explains t</w:t>
      </w:r>
      <w:r w:rsidR="007E064A">
        <w:t>he process for making business decisions</w:t>
      </w:r>
    </w:p>
    <w:p w14:paraId="412196FD" w14:textId="2FA6A248" w:rsidR="007E064A" w:rsidRDefault="007E064A" w:rsidP="007E064A">
      <w:pPr>
        <w:pStyle w:val="Activitybullet"/>
      </w:pPr>
      <w:r>
        <w:t>Includes examples of how the cooperative gives back to its community</w:t>
      </w:r>
    </w:p>
    <w:p w14:paraId="43AEC0BE" w14:textId="365A73C8" w:rsidR="00E77029" w:rsidRDefault="00E77029" w:rsidP="007E064A">
      <w:pPr>
        <w:pStyle w:val="Activitybullet"/>
      </w:pPr>
      <w:r>
        <w:lastRenderedPageBreak/>
        <w:t>Organized in a logical sequence</w:t>
      </w:r>
    </w:p>
    <w:p w14:paraId="4214136F" w14:textId="5EB5A390" w:rsidR="00E77029" w:rsidRDefault="00E77029" w:rsidP="00E77029">
      <w:pPr>
        <w:pStyle w:val="Activitybullet"/>
      </w:pPr>
      <w:r>
        <w:t>Effectively deliver the information with equal participation by all team member</w:t>
      </w:r>
    </w:p>
    <w:bookmarkEnd w:id="1"/>
    <w:p w14:paraId="185299C1" w14:textId="24C3DC41" w:rsidR="00F40268" w:rsidRDefault="00F53188" w:rsidP="00F40268">
      <w:pPr>
        <w:pStyle w:val="ActivityBody"/>
      </w:pPr>
      <w:r>
        <w:t xml:space="preserve">Complete Table 2 on the student worksheet during each </w:t>
      </w:r>
      <w:r w:rsidR="00FE03A6">
        <w:t>of the other teams</w:t>
      </w:r>
      <w:r w:rsidR="00743DD1">
        <w:t>’</w:t>
      </w:r>
      <w:r w:rsidR="00FE03A6">
        <w:t xml:space="preserve"> </w:t>
      </w:r>
      <w:r>
        <w:t>presentation</w:t>
      </w:r>
      <w:r w:rsidR="00743DD1">
        <w:t>s</w:t>
      </w:r>
      <w:r>
        <w:t>.</w:t>
      </w:r>
    </w:p>
    <w:p w14:paraId="33E12F0C" w14:textId="08E562A3" w:rsidR="00130D29" w:rsidRDefault="00130D29" w:rsidP="00F40268"/>
    <w:p w14:paraId="60D6A019" w14:textId="77777777" w:rsidR="00F40268" w:rsidRPr="00BF59ED" w:rsidRDefault="00F40268" w:rsidP="00F40268">
      <w:pPr>
        <w:pStyle w:val="ActivitySection"/>
        <w:rPr>
          <w:color w:val="004871"/>
        </w:rPr>
      </w:pPr>
      <w:r w:rsidRPr="00BF59ED">
        <w:rPr>
          <w:color w:val="004871"/>
        </w:rPr>
        <w:t>Conclusion</w:t>
      </w:r>
    </w:p>
    <w:p w14:paraId="24C8B686" w14:textId="6305C375" w:rsidR="00F40268" w:rsidRDefault="009C67D1" w:rsidP="00F97A94">
      <w:pPr>
        <w:pStyle w:val="ActivityNumbers"/>
        <w:numPr>
          <w:ilvl w:val="0"/>
          <w:numId w:val="41"/>
        </w:numPr>
      </w:pPr>
      <w:r>
        <w:t>How do cooperatives give back to members?</w:t>
      </w:r>
    </w:p>
    <w:p w14:paraId="1B3F823B" w14:textId="6E73D7A4" w:rsidR="009C67D1" w:rsidRPr="009C67D1" w:rsidRDefault="009C67D1" w:rsidP="009C67D1"/>
    <w:p w14:paraId="6D248FFC" w14:textId="2EB4957B" w:rsidR="009C67D1" w:rsidRPr="009C67D1" w:rsidRDefault="009C67D1" w:rsidP="009C67D1"/>
    <w:p w14:paraId="60D76EEA" w14:textId="77777777" w:rsidR="009C67D1" w:rsidRPr="009C67D1" w:rsidRDefault="009C67D1" w:rsidP="009C67D1"/>
    <w:p w14:paraId="45B1388E" w14:textId="43C7020A" w:rsidR="009C67D1" w:rsidRDefault="009C67D1" w:rsidP="0088216E">
      <w:pPr>
        <w:pStyle w:val="ActivityNumbers"/>
      </w:pPr>
      <w:r>
        <w:t>How do cooperatives benefit local communities?</w:t>
      </w:r>
    </w:p>
    <w:p w14:paraId="1A94D1DD" w14:textId="77777777" w:rsidR="009C67D1" w:rsidRPr="009C67D1" w:rsidRDefault="009C67D1" w:rsidP="009C67D1"/>
    <w:p w14:paraId="5A43D324" w14:textId="77777777" w:rsidR="009C67D1" w:rsidRPr="009C67D1" w:rsidRDefault="009C67D1" w:rsidP="009C67D1"/>
    <w:p w14:paraId="7707ED55" w14:textId="77777777" w:rsidR="009C67D1" w:rsidRPr="009C67D1" w:rsidRDefault="009C67D1" w:rsidP="009C67D1"/>
    <w:p w14:paraId="37F180DC" w14:textId="7D18DBB8" w:rsidR="009C67D1" w:rsidRDefault="009C67D1" w:rsidP="0088216E">
      <w:pPr>
        <w:pStyle w:val="ActivityNumbers"/>
      </w:pPr>
      <w:r>
        <w:t>What makes a cooperative a democratic structure?</w:t>
      </w:r>
    </w:p>
    <w:p w14:paraId="3DB22904" w14:textId="76DC4C00" w:rsidR="009C67D1" w:rsidRDefault="009C67D1" w:rsidP="009C67D1"/>
    <w:p w14:paraId="7A68EBA0" w14:textId="26244C11" w:rsidR="009C67D1" w:rsidRDefault="009C67D1" w:rsidP="009C67D1"/>
    <w:p w14:paraId="5986F43A" w14:textId="77777777" w:rsidR="009C67D1" w:rsidRPr="009C67D1" w:rsidRDefault="009C67D1" w:rsidP="009C67D1"/>
    <w:p w14:paraId="7E01C978" w14:textId="29732E53" w:rsidR="009C67D1" w:rsidRDefault="009C67D1" w:rsidP="0088216E">
      <w:pPr>
        <w:pStyle w:val="ActivityNumbers"/>
      </w:pPr>
      <w:r>
        <w:t>Which principle do you believe is</w:t>
      </w:r>
      <w:r w:rsidR="00CF35AF">
        <w:t xml:space="preserve"> </w:t>
      </w:r>
      <w:r w:rsidR="00743DD1">
        <w:t xml:space="preserve">most </w:t>
      </w:r>
      <w:r w:rsidR="00CF35AF">
        <w:t>critical</w:t>
      </w:r>
      <w:r>
        <w:t xml:space="preserve"> for a cooperative to follow? Why?</w:t>
      </w:r>
    </w:p>
    <w:p w14:paraId="4F9088E8" w14:textId="57B37F5E" w:rsidR="004B18ED" w:rsidRDefault="004B18ED" w:rsidP="004B18ED"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4B18ED" w14:paraId="111A8A7D" w14:textId="77777777" w:rsidTr="008370B2">
        <w:trPr>
          <w:trHeight w:val="473"/>
        </w:trPr>
        <w:tc>
          <w:tcPr>
            <w:tcW w:w="6984" w:type="dxa"/>
            <w:vAlign w:val="center"/>
          </w:tcPr>
          <w:p w14:paraId="04C67040" w14:textId="77777777" w:rsidR="004B18ED" w:rsidRPr="006D5428" w:rsidRDefault="004B18ED" w:rsidP="006D5428">
            <w:bookmarkStart w:id="2" w:name="_Hlk29902467"/>
            <w:r w:rsidRPr="006D5428">
              <w:lastRenderedPageBreak/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4BCCF688" w14:textId="76A93551" w:rsidR="004B18ED" w:rsidRDefault="00BF59ED" w:rsidP="008370B2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 wp14:anchorId="546F4E99" wp14:editId="41C6B4D8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438910" cy="659130"/>
                  <wp:effectExtent l="0" t="0" r="0" b="0"/>
                  <wp:wrapSquare wrapText="bothSides"/>
                  <wp:docPr id="3" name="Picture 3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438910" cy="6591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B18ED" w14:paraId="2C9EB9E3" w14:textId="77777777" w:rsidTr="00BF59ED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423F9109" w14:textId="2957FA80" w:rsidR="004B18ED" w:rsidRPr="00E16D49" w:rsidRDefault="00780A16" w:rsidP="008370B2">
            <w:pPr>
              <w:pStyle w:val="MLC"/>
            </w:pPr>
            <w:r>
              <w:t xml:space="preserve"> </w:t>
            </w:r>
            <w:r w:rsidR="004B18ED">
              <w:t>Task 1.</w:t>
            </w:r>
            <w:r w:rsidR="00483DA8">
              <w:t>3</w:t>
            </w:r>
            <w:r w:rsidR="004B18ED">
              <w:t xml:space="preserve"> Student Worksheet</w:t>
            </w:r>
          </w:p>
        </w:tc>
        <w:tc>
          <w:tcPr>
            <w:tcW w:w="3816" w:type="dxa"/>
            <w:vMerge/>
            <w:vAlign w:val="center"/>
          </w:tcPr>
          <w:p w14:paraId="1BABE5E1" w14:textId="77777777" w:rsidR="004B18ED" w:rsidRDefault="004B18ED" w:rsidP="008370B2">
            <w:pPr>
              <w:jc w:val="right"/>
              <w:rPr>
                <w:noProof/>
              </w:rPr>
            </w:pPr>
          </w:p>
        </w:tc>
      </w:tr>
      <w:bookmarkEnd w:id="2"/>
    </w:tbl>
    <w:p w14:paraId="1C2A0D98" w14:textId="0950F1BC" w:rsidR="004B18ED" w:rsidRDefault="004B18ED" w:rsidP="004B18ED"/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825"/>
        <w:gridCol w:w="4547"/>
        <w:gridCol w:w="4058"/>
      </w:tblGrid>
      <w:tr w:rsidR="008370B2" w14:paraId="066C5CB5" w14:textId="25A592B1" w:rsidTr="0063281E">
        <w:tc>
          <w:tcPr>
            <w:tcW w:w="10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94619" w14:textId="74475AB8" w:rsidR="008370B2" w:rsidRPr="00647809" w:rsidRDefault="008370B2" w:rsidP="004B18ED">
            <w:pPr>
              <w:pStyle w:val="ActivityBody"/>
              <w:ind w:left="0"/>
              <w:rPr>
                <w:rStyle w:val="KeyTerm"/>
              </w:rPr>
            </w:pPr>
            <w:r w:rsidRPr="00647809">
              <w:rPr>
                <w:rStyle w:val="KeyTerm"/>
              </w:rPr>
              <w:t xml:space="preserve">Table 1. </w:t>
            </w:r>
            <w:r w:rsidR="00647809" w:rsidRPr="00647809">
              <w:rPr>
                <w:rStyle w:val="KeyTermItalic"/>
              </w:rPr>
              <w:t>Seven Principles</w:t>
            </w:r>
          </w:p>
        </w:tc>
      </w:tr>
      <w:tr w:rsidR="002232E9" w14:paraId="30D3510C" w14:textId="050316F6" w:rsidTr="0063281E">
        <w:tc>
          <w:tcPr>
            <w:tcW w:w="1825" w:type="dxa"/>
            <w:tcBorders>
              <w:top w:val="single" w:sz="4" w:space="0" w:color="auto"/>
            </w:tcBorders>
            <w:shd w:val="pct5" w:color="auto" w:fill="auto"/>
          </w:tcPr>
          <w:p w14:paraId="0BAD277B" w14:textId="580CDA52" w:rsidR="002232E9" w:rsidRDefault="002232E9" w:rsidP="00741D8E">
            <w:pPr>
              <w:pStyle w:val="RubricHeadings"/>
            </w:pPr>
            <w:r>
              <w:t>Principle</w:t>
            </w:r>
          </w:p>
        </w:tc>
        <w:tc>
          <w:tcPr>
            <w:tcW w:w="4547" w:type="dxa"/>
            <w:tcBorders>
              <w:top w:val="single" w:sz="4" w:space="0" w:color="auto"/>
            </w:tcBorders>
            <w:shd w:val="pct5" w:color="auto" w:fill="auto"/>
          </w:tcPr>
          <w:p w14:paraId="0CD05ED9" w14:textId="0E910A79" w:rsidR="002232E9" w:rsidRDefault="002232E9" w:rsidP="00741D8E">
            <w:pPr>
              <w:pStyle w:val="RubricHeadings"/>
            </w:pPr>
            <w:r>
              <w:t>Personal Meaning</w:t>
            </w:r>
          </w:p>
        </w:tc>
        <w:tc>
          <w:tcPr>
            <w:tcW w:w="4058" w:type="dxa"/>
            <w:tcBorders>
              <w:top w:val="single" w:sz="4" w:space="0" w:color="auto"/>
            </w:tcBorders>
            <w:shd w:val="pct5" w:color="auto" w:fill="auto"/>
          </w:tcPr>
          <w:p w14:paraId="629481BB" w14:textId="53BC2A61" w:rsidR="002232E9" w:rsidRDefault="00780A16" w:rsidP="00741D8E">
            <w:pPr>
              <w:pStyle w:val="RubricHeadings"/>
            </w:pPr>
            <w:r>
              <w:t>ICA Description</w:t>
            </w:r>
          </w:p>
        </w:tc>
      </w:tr>
      <w:tr w:rsidR="002232E9" w14:paraId="13555742" w14:textId="7641BCC5" w:rsidTr="00201480">
        <w:trPr>
          <w:trHeight w:val="720"/>
        </w:trPr>
        <w:tc>
          <w:tcPr>
            <w:tcW w:w="1825" w:type="dxa"/>
          </w:tcPr>
          <w:p w14:paraId="35D90543" w14:textId="18A0E401" w:rsidR="002232E9" w:rsidRDefault="002232E9" w:rsidP="004B18ED">
            <w:pPr>
              <w:pStyle w:val="ActivityBody"/>
              <w:ind w:left="0"/>
            </w:pPr>
            <w:r>
              <w:t>Voluntary and open membership</w:t>
            </w:r>
          </w:p>
        </w:tc>
        <w:tc>
          <w:tcPr>
            <w:tcW w:w="4547" w:type="dxa"/>
          </w:tcPr>
          <w:p w14:paraId="61ABB541" w14:textId="77777777" w:rsidR="002232E9" w:rsidRDefault="002232E9" w:rsidP="004B18ED">
            <w:pPr>
              <w:pStyle w:val="ActivityBody"/>
              <w:ind w:left="0"/>
            </w:pPr>
          </w:p>
        </w:tc>
        <w:tc>
          <w:tcPr>
            <w:tcW w:w="4058" w:type="dxa"/>
          </w:tcPr>
          <w:p w14:paraId="52F3C99A" w14:textId="77777777" w:rsidR="002232E9" w:rsidRDefault="002232E9" w:rsidP="004B18ED">
            <w:pPr>
              <w:pStyle w:val="ActivityBody"/>
              <w:ind w:left="0"/>
            </w:pPr>
          </w:p>
        </w:tc>
      </w:tr>
      <w:tr w:rsidR="002232E9" w14:paraId="06C992A0" w14:textId="6D89F27B" w:rsidTr="00201480">
        <w:trPr>
          <w:trHeight w:val="720"/>
        </w:trPr>
        <w:tc>
          <w:tcPr>
            <w:tcW w:w="1825" w:type="dxa"/>
          </w:tcPr>
          <w:p w14:paraId="4C012DE2" w14:textId="4C1855FD" w:rsidR="002232E9" w:rsidRDefault="002232E9" w:rsidP="004B18ED">
            <w:pPr>
              <w:pStyle w:val="ActivityBody"/>
              <w:ind w:left="0"/>
            </w:pPr>
            <w:r>
              <w:t>Democratic member control</w:t>
            </w:r>
          </w:p>
        </w:tc>
        <w:tc>
          <w:tcPr>
            <w:tcW w:w="4547" w:type="dxa"/>
          </w:tcPr>
          <w:p w14:paraId="644A05B3" w14:textId="77777777" w:rsidR="002232E9" w:rsidRDefault="002232E9" w:rsidP="004B18ED">
            <w:pPr>
              <w:pStyle w:val="ActivityBody"/>
              <w:ind w:left="0"/>
            </w:pPr>
          </w:p>
        </w:tc>
        <w:tc>
          <w:tcPr>
            <w:tcW w:w="4058" w:type="dxa"/>
          </w:tcPr>
          <w:p w14:paraId="60285B35" w14:textId="77777777" w:rsidR="002232E9" w:rsidRDefault="002232E9" w:rsidP="004B18ED">
            <w:pPr>
              <w:pStyle w:val="ActivityBody"/>
              <w:ind w:left="0"/>
            </w:pPr>
          </w:p>
        </w:tc>
      </w:tr>
      <w:tr w:rsidR="002232E9" w14:paraId="19FEE941" w14:textId="073FEA48" w:rsidTr="00201480">
        <w:trPr>
          <w:trHeight w:val="720"/>
        </w:trPr>
        <w:tc>
          <w:tcPr>
            <w:tcW w:w="1825" w:type="dxa"/>
          </w:tcPr>
          <w:p w14:paraId="7E0ABB7E" w14:textId="7A272E21" w:rsidR="002232E9" w:rsidRDefault="002232E9" w:rsidP="004B18ED">
            <w:pPr>
              <w:pStyle w:val="ActivityBody"/>
              <w:ind w:left="0"/>
            </w:pPr>
            <w:r>
              <w:t>Member economic participation</w:t>
            </w:r>
          </w:p>
        </w:tc>
        <w:tc>
          <w:tcPr>
            <w:tcW w:w="4547" w:type="dxa"/>
          </w:tcPr>
          <w:p w14:paraId="7CC7D9E4" w14:textId="77777777" w:rsidR="002232E9" w:rsidRDefault="002232E9" w:rsidP="004B18ED">
            <w:pPr>
              <w:pStyle w:val="ActivityBody"/>
              <w:ind w:left="0"/>
            </w:pPr>
          </w:p>
        </w:tc>
        <w:tc>
          <w:tcPr>
            <w:tcW w:w="4058" w:type="dxa"/>
          </w:tcPr>
          <w:p w14:paraId="3A0B8075" w14:textId="77777777" w:rsidR="002232E9" w:rsidRDefault="002232E9" w:rsidP="004B18ED">
            <w:pPr>
              <w:pStyle w:val="ActivityBody"/>
              <w:ind w:left="0"/>
            </w:pPr>
          </w:p>
        </w:tc>
      </w:tr>
      <w:tr w:rsidR="002232E9" w14:paraId="7A6DA801" w14:textId="664BDA19" w:rsidTr="00201480">
        <w:trPr>
          <w:trHeight w:val="720"/>
        </w:trPr>
        <w:tc>
          <w:tcPr>
            <w:tcW w:w="1825" w:type="dxa"/>
          </w:tcPr>
          <w:p w14:paraId="63472BF7" w14:textId="1F486232" w:rsidR="002232E9" w:rsidRDefault="002232E9" w:rsidP="004B18ED">
            <w:pPr>
              <w:pStyle w:val="ActivityBody"/>
              <w:ind w:left="0"/>
            </w:pPr>
            <w:r>
              <w:t>Autonomy and Independence</w:t>
            </w:r>
          </w:p>
        </w:tc>
        <w:tc>
          <w:tcPr>
            <w:tcW w:w="4547" w:type="dxa"/>
          </w:tcPr>
          <w:p w14:paraId="3C6E9C44" w14:textId="77777777" w:rsidR="002232E9" w:rsidRDefault="002232E9" w:rsidP="004B18ED">
            <w:pPr>
              <w:pStyle w:val="ActivityBody"/>
              <w:ind w:left="0"/>
            </w:pPr>
          </w:p>
        </w:tc>
        <w:tc>
          <w:tcPr>
            <w:tcW w:w="4058" w:type="dxa"/>
          </w:tcPr>
          <w:p w14:paraId="06FAE9DF" w14:textId="77777777" w:rsidR="002232E9" w:rsidRDefault="002232E9" w:rsidP="004B18ED">
            <w:pPr>
              <w:pStyle w:val="ActivityBody"/>
              <w:ind w:left="0"/>
            </w:pPr>
          </w:p>
        </w:tc>
      </w:tr>
      <w:tr w:rsidR="002232E9" w14:paraId="69AA9CFA" w14:textId="62EABBFE" w:rsidTr="00201480">
        <w:trPr>
          <w:trHeight w:val="720"/>
        </w:trPr>
        <w:tc>
          <w:tcPr>
            <w:tcW w:w="1825" w:type="dxa"/>
          </w:tcPr>
          <w:p w14:paraId="5BD31D41" w14:textId="61455D05" w:rsidR="002232E9" w:rsidRDefault="002232E9" w:rsidP="004B18ED">
            <w:pPr>
              <w:pStyle w:val="ActivityBody"/>
              <w:ind w:left="0"/>
            </w:pPr>
            <w:r>
              <w:t>Education, Training, and Information</w:t>
            </w:r>
          </w:p>
        </w:tc>
        <w:tc>
          <w:tcPr>
            <w:tcW w:w="4547" w:type="dxa"/>
          </w:tcPr>
          <w:p w14:paraId="4D164039" w14:textId="77777777" w:rsidR="002232E9" w:rsidRDefault="002232E9" w:rsidP="004B18ED">
            <w:pPr>
              <w:pStyle w:val="ActivityBody"/>
              <w:ind w:left="0"/>
            </w:pPr>
          </w:p>
        </w:tc>
        <w:tc>
          <w:tcPr>
            <w:tcW w:w="4058" w:type="dxa"/>
          </w:tcPr>
          <w:p w14:paraId="623AF103" w14:textId="77777777" w:rsidR="002232E9" w:rsidRDefault="002232E9" w:rsidP="004B18ED">
            <w:pPr>
              <w:pStyle w:val="ActivityBody"/>
              <w:ind w:left="0"/>
            </w:pPr>
          </w:p>
        </w:tc>
      </w:tr>
      <w:tr w:rsidR="002232E9" w14:paraId="19582DDC" w14:textId="0A3CF5F5" w:rsidTr="00201480">
        <w:trPr>
          <w:trHeight w:val="720"/>
        </w:trPr>
        <w:tc>
          <w:tcPr>
            <w:tcW w:w="1825" w:type="dxa"/>
          </w:tcPr>
          <w:p w14:paraId="51550D98" w14:textId="2A595FD2" w:rsidR="002232E9" w:rsidRDefault="002232E9" w:rsidP="004B18ED">
            <w:pPr>
              <w:pStyle w:val="ActivityBody"/>
              <w:ind w:left="0"/>
            </w:pPr>
            <w:r>
              <w:t>Cooperation among cooperatives</w:t>
            </w:r>
          </w:p>
        </w:tc>
        <w:tc>
          <w:tcPr>
            <w:tcW w:w="4547" w:type="dxa"/>
          </w:tcPr>
          <w:p w14:paraId="46F753D7" w14:textId="77777777" w:rsidR="002232E9" w:rsidRDefault="002232E9" w:rsidP="004B18ED">
            <w:pPr>
              <w:pStyle w:val="ActivityBody"/>
              <w:ind w:left="0"/>
            </w:pPr>
          </w:p>
        </w:tc>
        <w:tc>
          <w:tcPr>
            <w:tcW w:w="4058" w:type="dxa"/>
          </w:tcPr>
          <w:p w14:paraId="5FB460C3" w14:textId="77777777" w:rsidR="002232E9" w:rsidRDefault="002232E9" w:rsidP="004B18ED">
            <w:pPr>
              <w:pStyle w:val="ActivityBody"/>
              <w:ind w:left="0"/>
            </w:pPr>
          </w:p>
        </w:tc>
      </w:tr>
      <w:tr w:rsidR="002232E9" w14:paraId="20BB0A52" w14:textId="25F111DA" w:rsidTr="00201480">
        <w:trPr>
          <w:trHeight w:val="720"/>
        </w:trPr>
        <w:tc>
          <w:tcPr>
            <w:tcW w:w="1825" w:type="dxa"/>
          </w:tcPr>
          <w:p w14:paraId="66E400B9" w14:textId="1061BA8C" w:rsidR="002232E9" w:rsidRDefault="002232E9" w:rsidP="004B18ED">
            <w:pPr>
              <w:pStyle w:val="ActivityBody"/>
              <w:ind w:left="0"/>
            </w:pPr>
            <w:r>
              <w:t>Concern for community</w:t>
            </w:r>
          </w:p>
        </w:tc>
        <w:tc>
          <w:tcPr>
            <w:tcW w:w="4547" w:type="dxa"/>
          </w:tcPr>
          <w:p w14:paraId="53FCB510" w14:textId="77777777" w:rsidR="002232E9" w:rsidRDefault="002232E9" w:rsidP="004B18ED">
            <w:pPr>
              <w:pStyle w:val="ActivityBody"/>
              <w:ind w:left="0"/>
            </w:pPr>
          </w:p>
        </w:tc>
        <w:tc>
          <w:tcPr>
            <w:tcW w:w="4058" w:type="dxa"/>
          </w:tcPr>
          <w:p w14:paraId="2C469916" w14:textId="77777777" w:rsidR="002232E9" w:rsidRDefault="002232E9" w:rsidP="004B18ED">
            <w:pPr>
              <w:pStyle w:val="ActivityBody"/>
              <w:ind w:left="0"/>
            </w:pPr>
          </w:p>
        </w:tc>
      </w:tr>
    </w:tbl>
    <w:p w14:paraId="01565FE4" w14:textId="607FC632" w:rsidR="004B18ED" w:rsidRDefault="004B18ED" w:rsidP="00F53188"/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84"/>
      </w:tblGrid>
      <w:tr w:rsidR="00F53188" w14:paraId="6A53BF9B" w14:textId="77777777" w:rsidTr="00F97A94">
        <w:trPr>
          <w:trHeight w:val="242"/>
        </w:trPr>
        <w:tc>
          <w:tcPr>
            <w:tcW w:w="10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323DE" w14:textId="24E71B7A" w:rsidR="00F53188" w:rsidRPr="00647809" w:rsidRDefault="00F53188" w:rsidP="004B18ED">
            <w:pPr>
              <w:pStyle w:val="ActivityBody"/>
              <w:ind w:left="0"/>
              <w:rPr>
                <w:rStyle w:val="KeyTerm"/>
              </w:rPr>
            </w:pPr>
            <w:bookmarkStart w:id="3" w:name="_Hlk9340303"/>
            <w:r w:rsidRPr="00647809">
              <w:rPr>
                <w:rStyle w:val="KeyTerm"/>
              </w:rPr>
              <w:t xml:space="preserve">Table 2. </w:t>
            </w:r>
            <w:r w:rsidRPr="00647809">
              <w:rPr>
                <w:rStyle w:val="KeyTermItalic"/>
              </w:rPr>
              <w:t>Coop Analysis</w:t>
            </w:r>
          </w:p>
        </w:tc>
      </w:tr>
      <w:tr w:rsidR="00F53188" w14:paraId="2736ACF2" w14:textId="77777777" w:rsidTr="00F97A94">
        <w:trPr>
          <w:trHeight w:val="393"/>
        </w:trPr>
        <w:tc>
          <w:tcPr>
            <w:tcW w:w="10384" w:type="dxa"/>
            <w:tcBorders>
              <w:top w:val="single" w:sz="4" w:space="0" w:color="auto"/>
            </w:tcBorders>
          </w:tcPr>
          <w:p w14:paraId="29EA93D9" w14:textId="2697F876" w:rsidR="00F53188" w:rsidRPr="00647809" w:rsidRDefault="00F53188" w:rsidP="004B18ED">
            <w:pPr>
              <w:pStyle w:val="ActivityBody"/>
              <w:ind w:left="0"/>
              <w:rPr>
                <w:rStyle w:val="KeyTerm"/>
              </w:rPr>
            </w:pPr>
            <w:r w:rsidRPr="00647809">
              <w:rPr>
                <w:rStyle w:val="KeyTerm"/>
              </w:rPr>
              <w:t>Coop Name:</w:t>
            </w:r>
          </w:p>
        </w:tc>
      </w:tr>
      <w:tr w:rsidR="00F53188" w14:paraId="40553D01" w14:textId="77777777" w:rsidTr="00F97A94">
        <w:trPr>
          <w:trHeight w:val="685"/>
        </w:trPr>
        <w:tc>
          <w:tcPr>
            <w:tcW w:w="10384" w:type="dxa"/>
          </w:tcPr>
          <w:p w14:paraId="779593D5" w14:textId="01AAF751" w:rsidR="00F53188" w:rsidRDefault="00F53188" w:rsidP="004B18ED">
            <w:pPr>
              <w:pStyle w:val="ActivityBody"/>
              <w:ind w:left="0"/>
            </w:pPr>
            <w:r>
              <w:t>What does the cooperative buy or sell?</w:t>
            </w:r>
          </w:p>
        </w:tc>
      </w:tr>
      <w:tr w:rsidR="00F53188" w14:paraId="4DC12439" w14:textId="77777777" w:rsidTr="00F97A94">
        <w:trPr>
          <w:trHeight w:val="685"/>
        </w:trPr>
        <w:tc>
          <w:tcPr>
            <w:tcW w:w="10384" w:type="dxa"/>
          </w:tcPr>
          <w:p w14:paraId="21121520" w14:textId="5FD960DB" w:rsidR="00F53188" w:rsidRDefault="00F53188" w:rsidP="004B18ED">
            <w:pPr>
              <w:pStyle w:val="ActivityBody"/>
              <w:ind w:left="0"/>
            </w:pPr>
            <w:r>
              <w:t>How does the cooperative benefit its members?</w:t>
            </w:r>
          </w:p>
        </w:tc>
      </w:tr>
      <w:tr w:rsidR="00F53188" w14:paraId="1DB0B347" w14:textId="77777777" w:rsidTr="00F97A94">
        <w:trPr>
          <w:trHeight w:val="685"/>
        </w:trPr>
        <w:tc>
          <w:tcPr>
            <w:tcW w:w="10384" w:type="dxa"/>
          </w:tcPr>
          <w:p w14:paraId="05977002" w14:textId="3EF62B19" w:rsidR="00F53188" w:rsidRDefault="00F53188" w:rsidP="004B18ED">
            <w:pPr>
              <w:pStyle w:val="ActivityBody"/>
              <w:ind w:left="0"/>
            </w:pPr>
            <w:r>
              <w:t>How do members of the cooperative make decisions?</w:t>
            </w:r>
          </w:p>
        </w:tc>
      </w:tr>
      <w:tr w:rsidR="00F53188" w14:paraId="3BB83F38" w14:textId="77777777" w:rsidTr="00F97A94">
        <w:trPr>
          <w:trHeight w:val="685"/>
        </w:trPr>
        <w:tc>
          <w:tcPr>
            <w:tcW w:w="10384" w:type="dxa"/>
          </w:tcPr>
          <w:p w14:paraId="1EDA6743" w14:textId="03465049" w:rsidR="00F53188" w:rsidRDefault="00F53188" w:rsidP="004B18ED">
            <w:pPr>
              <w:pStyle w:val="ActivityBody"/>
              <w:ind w:left="0"/>
            </w:pPr>
            <w:r>
              <w:t>How does the cooperative benefit local communities?</w:t>
            </w:r>
          </w:p>
        </w:tc>
      </w:tr>
      <w:tr w:rsidR="00647809" w:rsidRPr="00647809" w14:paraId="51EA4DC4" w14:textId="77777777" w:rsidTr="00F97A94">
        <w:trPr>
          <w:trHeight w:val="376"/>
        </w:trPr>
        <w:tc>
          <w:tcPr>
            <w:tcW w:w="10384" w:type="dxa"/>
          </w:tcPr>
          <w:p w14:paraId="5AD90038" w14:textId="77777777" w:rsidR="00647809" w:rsidRPr="00647809" w:rsidRDefault="00647809" w:rsidP="006F2EC7">
            <w:pPr>
              <w:pStyle w:val="ActivityBody"/>
              <w:ind w:left="0"/>
              <w:rPr>
                <w:rStyle w:val="KeyTerm"/>
              </w:rPr>
            </w:pPr>
            <w:r w:rsidRPr="00647809">
              <w:rPr>
                <w:rStyle w:val="KeyTerm"/>
              </w:rPr>
              <w:t>Coop Name:</w:t>
            </w:r>
          </w:p>
        </w:tc>
      </w:tr>
      <w:tr w:rsidR="00647809" w14:paraId="7FEF1C08" w14:textId="77777777" w:rsidTr="00F97A94">
        <w:trPr>
          <w:trHeight w:val="685"/>
        </w:trPr>
        <w:tc>
          <w:tcPr>
            <w:tcW w:w="10384" w:type="dxa"/>
          </w:tcPr>
          <w:p w14:paraId="24B647D9" w14:textId="77777777" w:rsidR="00647809" w:rsidRDefault="00647809" w:rsidP="006F2EC7">
            <w:pPr>
              <w:pStyle w:val="ActivityBody"/>
              <w:ind w:left="0"/>
            </w:pPr>
            <w:r>
              <w:t>What does the cooperative buy or sell?</w:t>
            </w:r>
          </w:p>
        </w:tc>
      </w:tr>
      <w:tr w:rsidR="00647809" w14:paraId="67A4F8D1" w14:textId="77777777" w:rsidTr="00F97A94">
        <w:trPr>
          <w:trHeight w:val="685"/>
        </w:trPr>
        <w:tc>
          <w:tcPr>
            <w:tcW w:w="10384" w:type="dxa"/>
          </w:tcPr>
          <w:p w14:paraId="131354B2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its members?</w:t>
            </w:r>
          </w:p>
        </w:tc>
      </w:tr>
      <w:tr w:rsidR="00647809" w14:paraId="41806AF6" w14:textId="77777777" w:rsidTr="00F97A94">
        <w:trPr>
          <w:trHeight w:val="685"/>
        </w:trPr>
        <w:tc>
          <w:tcPr>
            <w:tcW w:w="10384" w:type="dxa"/>
          </w:tcPr>
          <w:p w14:paraId="3EEA670E" w14:textId="77777777" w:rsidR="00647809" w:rsidRDefault="00647809" w:rsidP="006F2EC7">
            <w:pPr>
              <w:pStyle w:val="ActivityBody"/>
              <w:ind w:left="0"/>
            </w:pPr>
            <w:r>
              <w:t>How do members of the cooperative make decisions?</w:t>
            </w:r>
          </w:p>
        </w:tc>
      </w:tr>
      <w:tr w:rsidR="00647809" w14:paraId="31A53DEF" w14:textId="77777777" w:rsidTr="00F97A94">
        <w:trPr>
          <w:trHeight w:val="685"/>
        </w:trPr>
        <w:tc>
          <w:tcPr>
            <w:tcW w:w="10384" w:type="dxa"/>
          </w:tcPr>
          <w:p w14:paraId="76944844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local communities?</w:t>
            </w:r>
          </w:p>
        </w:tc>
      </w:tr>
      <w:bookmarkEnd w:id="3"/>
    </w:tbl>
    <w:p w14:paraId="110A1323" w14:textId="14471E32" w:rsidR="00130D29" w:rsidRDefault="00130D29"/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0430"/>
      </w:tblGrid>
      <w:tr w:rsidR="00647809" w:rsidRPr="00647809" w14:paraId="2D609A43" w14:textId="77777777" w:rsidTr="00F97A94">
        <w:trPr>
          <w:trHeight w:val="440"/>
        </w:trPr>
        <w:tc>
          <w:tcPr>
            <w:tcW w:w="10430" w:type="dxa"/>
          </w:tcPr>
          <w:p w14:paraId="2B45BC96" w14:textId="3896ECE0" w:rsidR="00647809" w:rsidRPr="00647809" w:rsidRDefault="00647809" w:rsidP="006F2EC7">
            <w:pPr>
              <w:pStyle w:val="ActivityBody"/>
              <w:ind w:left="0"/>
              <w:rPr>
                <w:rStyle w:val="KeyTerm"/>
              </w:rPr>
            </w:pPr>
            <w:r w:rsidRPr="00647809">
              <w:rPr>
                <w:rStyle w:val="KeyTerm"/>
              </w:rPr>
              <w:t>Coop Name:</w:t>
            </w:r>
          </w:p>
        </w:tc>
      </w:tr>
      <w:tr w:rsidR="00647809" w14:paraId="3134AF78" w14:textId="77777777" w:rsidTr="00130D29">
        <w:trPr>
          <w:trHeight w:val="720"/>
        </w:trPr>
        <w:tc>
          <w:tcPr>
            <w:tcW w:w="10430" w:type="dxa"/>
          </w:tcPr>
          <w:p w14:paraId="6E0AD906" w14:textId="77777777" w:rsidR="00647809" w:rsidRDefault="00647809" w:rsidP="006F2EC7">
            <w:pPr>
              <w:pStyle w:val="ActivityBody"/>
              <w:ind w:left="0"/>
            </w:pPr>
            <w:r>
              <w:t>What does the cooperative buy or sell?</w:t>
            </w:r>
          </w:p>
        </w:tc>
      </w:tr>
      <w:tr w:rsidR="00647809" w14:paraId="20F54235" w14:textId="77777777" w:rsidTr="00130D29">
        <w:trPr>
          <w:trHeight w:val="720"/>
        </w:trPr>
        <w:tc>
          <w:tcPr>
            <w:tcW w:w="10430" w:type="dxa"/>
          </w:tcPr>
          <w:p w14:paraId="4D3C64D6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its members?</w:t>
            </w:r>
          </w:p>
        </w:tc>
      </w:tr>
      <w:tr w:rsidR="00647809" w14:paraId="331FF409" w14:textId="77777777" w:rsidTr="00130D29">
        <w:trPr>
          <w:trHeight w:val="720"/>
        </w:trPr>
        <w:tc>
          <w:tcPr>
            <w:tcW w:w="10430" w:type="dxa"/>
          </w:tcPr>
          <w:p w14:paraId="7BF9A445" w14:textId="77777777" w:rsidR="00647809" w:rsidRDefault="00647809" w:rsidP="006F2EC7">
            <w:pPr>
              <w:pStyle w:val="ActivityBody"/>
              <w:ind w:left="0"/>
            </w:pPr>
            <w:r>
              <w:t>How do members of the cooperative make decisions?</w:t>
            </w:r>
          </w:p>
        </w:tc>
      </w:tr>
      <w:tr w:rsidR="00647809" w14:paraId="523F9C42" w14:textId="77777777" w:rsidTr="00130D29">
        <w:trPr>
          <w:trHeight w:val="720"/>
        </w:trPr>
        <w:tc>
          <w:tcPr>
            <w:tcW w:w="10430" w:type="dxa"/>
          </w:tcPr>
          <w:p w14:paraId="6BE1D89B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local communities?</w:t>
            </w:r>
          </w:p>
        </w:tc>
      </w:tr>
      <w:tr w:rsidR="00647809" w:rsidRPr="00647809" w14:paraId="3FB452F2" w14:textId="77777777" w:rsidTr="00F97A94">
        <w:trPr>
          <w:trHeight w:val="485"/>
        </w:trPr>
        <w:tc>
          <w:tcPr>
            <w:tcW w:w="10430" w:type="dxa"/>
          </w:tcPr>
          <w:p w14:paraId="6D5A63D2" w14:textId="77777777" w:rsidR="00647809" w:rsidRPr="00647809" w:rsidRDefault="00647809" w:rsidP="006F2EC7">
            <w:pPr>
              <w:pStyle w:val="ActivityBody"/>
              <w:ind w:left="0"/>
              <w:rPr>
                <w:rStyle w:val="KeyTerm"/>
              </w:rPr>
            </w:pPr>
            <w:r w:rsidRPr="00647809">
              <w:rPr>
                <w:rStyle w:val="KeyTerm"/>
              </w:rPr>
              <w:t>Coop Name:</w:t>
            </w:r>
          </w:p>
        </w:tc>
      </w:tr>
      <w:tr w:rsidR="00647809" w14:paraId="170C4434" w14:textId="77777777" w:rsidTr="00130D29">
        <w:trPr>
          <w:trHeight w:val="720"/>
        </w:trPr>
        <w:tc>
          <w:tcPr>
            <w:tcW w:w="10430" w:type="dxa"/>
          </w:tcPr>
          <w:p w14:paraId="03DED7DF" w14:textId="77777777" w:rsidR="00647809" w:rsidRDefault="00647809" w:rsidP="006F2EC7">
            <w:pPr>
              <w:pStyle w:val="ActivityBody"/>
              <w:ind w:left="0"/>
            </w:pPr>
            <w:r>
              <w:t>What does the cooperative buy or sell?</w:t>
            </w:r>
          </w:p>
        </w:tc>
      </w:tr>
      <w:tr w:rsidR="00647809" w14:paraId="63771F62" w14:textId="77777777" w:rsidTr="00130D29">
        <w:trPr>
          <w:trHeight w:val="720"/>
        </w:trPr>
        <w:tc>
          <w:tcPr>
            <w:tcW w:w="10430" w:type="dxa"/>
          </w:tcPr>
          <w:p w14:paraId="4CA14F97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its members?</w:t>
            </w:r>
          </w:p>
        </w:tc>
      </w:tr>
      <w:tr w:rsidR="00647809" w14:paraId="3668D684" w14:textId="77777777" w:rsidTr="00130D29">
        <w:trPr>
          <w:trHeight w:val="720"/>
        </w:trPr>
        <w:tc>
          <w:tcPr>
            <w:tcW w:w="10430" w:type="dxa"/>
          </w:tcPr>
          <w:p w14:paraId="6BFBD009" w14:textId="77777777" w:rsidR="00647809" w:rsidRDefault="00647809" w:rsidP="006F2EC7">
            <w:pPr>
              <w:pStyle w:val="ActivityBody"/>
              <w:ind w:left="0"/>
            </w:pPr>
            <w:r>
              <w:t>How do members of the cooperative make decisions?</w:t>
            </w:r>
          </w:p>
        </w:tc>
      </w:tr>
      <w:tr w:rsidR="00647809" w14:paraId="15484B49" w14:textId="77777777" w:rsidTr="00130D29">
        <w:trPr>
          <w:trHeight w:val="720"/>
        </w:trPr>
        <w:tc>
          <w:tcPr>
            <w:tcW w:w="10430" w:type="dxa"/>
          </w:tcPr>
          <w:p w14:paraId="6EFA597F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local communities?</w:t>
            </w:r>
          </w:p>
        </w:tc>
      </w:tr>
      <w:tr w:rsidR="00647809" w:rsidRPr="00647809" w14:paraId="7F342145" w14:textId="77777777" w:rsidTr="00F97A94">
        <w:trPr>
          <w:trHeight w:val="503"/>
        </w:trPr>
        <w:tc>
          <w:tcPr>
            <w:tcW w:w="10430" w:type="dxa"/>
          </w:tcPr>
          <w:p w14:paraId="117CE399" w14:textId="77777777" w:rsidR="00647809" w:rsidRPr="00647809" w:rsidRDefault="00647809" w:rsidP="006F2EC7">
            <w:pPr>
              <w:pStyle w:val="ActivityBody"/>
              <w:ind w:left="0"/>
              <w:rPr>
                <w:rStyle w:val="KeyTerm"/>
              </w:rPr>
            </w:pPr>
            <w:r w:rsidRPr="00647809">
              <w:rPr>
                <w:rStyle w:val="KeyTerm"/>
              </w:rPr>
              <w:t>Coop Name:</w:t>
            </w:r>
          </w:p>
        </w:tc>
      </w:tr>
      <w:tr w:rsidR="00647809" w14:paraId="65846447" w14:textId="77777777" w:rsidTr="00130D29">
        <w:trPr>
          <w:trHeight w:val="720"/>
        </w:trPr>
        <w:tc>
          <w:tcPr>
            <w:tcW w:w="10430" w:type="dxa"/>
          </w:tcPr>
          <w:p w14:paraId="0DED5938" w14:textId="77777777" w:rsidR="00647809" w:rsidRDefault="00647809" w:rsidP="006F2EC7">
            <w:pPr>
              <w:pStyle w:val="ActivityBody"/>
              <w:ind w:left="0"/>
            </w:pPr>
            <w:r>
              <w:t>What does the cooperative buy or sell?</w:t>
            </w:r>
          </w:p>
        </w:tc>
      </w:tr>
      <w:tr w:rsidR="00647809" w14:paraId="7E77E038" w14:textId="77777777" w:rsidTr="00130D29">
        <w:trPr>
          <w:trHeight w:val="720"/>
        </w:trPr>
        <w:tc>
          <w:tcPr>
            <w:tcW w:w="10430" w:type="dxa"/>
          </w:tcPr>
          <w:p w14:paraId="2307D4B5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its members?</w:t>
            </w:r>
          </w:p>
        </w:tc>
      </w:tr>
      <w:tr w:rsidR="00647809" w14:paraId="08D9BC3B" w14:textId="77777777" w:rsidTr="00130D29">
        <w:trPr>
          <w:trHeight w:val="720"/>
        </w:trPr>
        <w:tc>
          <w:tcPr>
            <w:tcW w:w="10430" w:type="dxa"/>
          </w:tcPr>
          <w:p w14:paraId="57E1B496" w14:textId="77777777" w:rsidR="00647809" w:rsidRDefault="00647809" w:rsidP="006F2EC7">
            <w:pPr>
              <w:pStyle w:val="ActivityBody"/>
              <w:ind w:left="0"/>
            </w:pPr>
            <w:r>
              <w:t>How do members of the cooperative make decisions?</w:t>
            </w:r>
          </w:p>
        </w:tc>
      </w:tr>
      <w:tr w:rsidR="00647809" w14:paraId="1C958AEE" w14:textId="77777777" w:rsidTr="00130D29">
        <w:trPr>
          <w:trHeight w:val="720"/>
        </w:trPr>
        <w:tc>
          <w:tcPr>
            <w:tcW w:w="10430" w:type="dxa"/>
          </w:tcPr>
          <w:p w14:paraId="2416DFD4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local communities?</w:t>
            </w:r>
          </w:p>
        </w:tc>
      </w:tr>
      <w:tr w:rsidR="00647809" w:rsidRPr="00647809" w14:paraId="7909BE47" w14:textId="77777777" w:rsidTr="00F97A94">
        <w:trPr>
          <w:trHeight w:val="485"/>
        </w:trPr>
        <w:tc>
          <w:tcPr>
            <w:tcW w:w="10430" w:type="dxa"/>
          </w:tcPr>
          <w:p w14:paraId="2FFF87CE" w14:textId="77777777" w:rsidR="00647809" w:rsidRPr="00647809" w:rsidRDefault="00647809" w:rsidP="006F2EC7">
            <w:pPr>
              <w:pStyle w:val="ActivityBody"/>
              <w:ind w:left="0"/>
              <w:rPr>
                <w:rStyle w:val="KeyTerm"/>
              </w:rPr>
            </w:pPr>
            <w:r w:rsidRPr="00647809">
              <w:rPr>
                <w:rStyle w:val="KeyTerm"/>
              </w:rPr>
              <w:t>Coop Name:</w:t>
            </w:r>
          </w:p>
        </w:tc>
      </w:tr>
      <w:tr w:rsidR="00647809" w14:paraId="6F3B20BA" w14:textId="77777777" w:rsidTr="00130D29">
        <w:trPr>
          <w:trHeight w:val="720"/>
        </w:trPr>
        <w:tc>
          <w:tcPr>
            <w:tcW w:w="10430" w:type="dxa"/>
          </w:tcPr>
          <w:p w14:paraId="05D59ED6" w14:textId="77777777" w:rsidR="00647809" w:rsidRDefault="00647809" w:rsidP="006F2EC7">
            <w:pPr>
              <w:pStyle w:val="ActivityBody"/>
              <w:ind w:left="0"/>
            </w:pPr>
            <w:r>
              <w:t>What does the cooperative buy or sell?</w:t>
            </w:r>
          </w:p>
        </w:tc>
      </w:tr>
      <w:tr w:rsidR="00647809" w14:paraId="6277EB4C" w14:textId="77777777" w:rsidTr="00130D29">
        <w:trPr>
          <w:trHeight w:val="720"/>
        </w:trPr>
        <w:tc>
          <w:tcPr>
            <w:tcW w:w="10430" w:type="dxa"/>
          </w:tcPr>
          <w:p w14:paraId="4A63671F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its members?</w:t>
            </w:r>
          </w:p>
        </w:tc>
      </w:tr>
      <w:tr w:rsidR="00647809" w14:paraId="3D9D2B8A" w14:textId="77777777" w:rsidTr="00201480">
        <w:trPr>
          <w:trHeight w:val="720"/>
        </w:trPr>
        <w:tc>
          <w:tcPr>
            <w:tcW w:w="10430" w:type="dxa"/>
            <w:tcBorders>
              <w:bottom w:val="single" w:sz="4" w:space="0" w:color="auto"/>
            </w:tcBorders>
          </w:tcPr>
          <w:p w14:paraId="2D8AB70D" w14:textId="77777777" w:rsidR="00647809" w:rsidRDefault="00647809" w:rsidP="006F2EC7">
            <w:pPr>
              <w:pStyle w:val="ActivityBody"/>
              <w:ind w:left="0"/>
            </w:pPr>
            <w:r>
              <w:t>How do members of the cooperative make decisions?</w:t>
            </w:r>
          </w:p>
        </w:tc>
      </w:tr>
      <w:tr w:rsidR="00647809" w14:paraId="6DB859D3" w14:textId="77777777" w:rsidTr="00201480">
        <w:trPr>
          <w:trHeight w:val="720"/>
        </w:trPr>
        <w:tc>
          <w:tcPr>
            <w:tcW w:w="10430" w:type="dxa"/>
            <w:tcBorders>
              <w:bottom w:val="single" w:sz="4" w:space="0" w:color="auto"/>
            </w:tcBorders>
          </w:tcPr>
          <w:p w14:paraId="519C215A" w14:textId="77777777" w:rsidR="00647809" w:rsidRDefault="00647809" w:rsidP="006F2EC7">
            <w:pPr>
              <w:pStyle w:val="ActivityBody"/>
              <w:ind w:left="0"/>
            </w:pPr>
            <w:r>
              <w:t>How does the cooperative benefit local communities?</w:t>
            </w:r>
          </w:p>
        </w:tc>
      </w:tr>
    </w:tbl>
    <w:p w14:paraId="5FA47DD5" w14:textId="16BA0506" w:rsidR="00F53188" w:rsidRPr="004B18ED" w:rsidRDefault="00F53188" w:rsidP="004B18ED">
      <w:pPr>
        <w:pStyle w:val="ActivityBody"/>
      </w:pPr>
    </w:p>
    <w:sectPr w:rsidR="00F53188" w:rsidRPr="004B18ED" w:rsidSect="004B18ED">
      <w:footerReference w:type="default" r:id="rId16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5103" w14:textId="77777777" w:rsidR="001E6F87" w:rsidRDefault="001E6F87" w:rsidP="001E4BCA">
      <w:r>
        <w:separator/>
      </w:r>
    </w:p>
  </w:endnote>
  <w:endnote w:type="continuationSeparator" w:id="0">
    <w:p w14:paraId="6CB7EE3B" w14:textId="77777777" w:rsidR="001E6F87" w:rsidRDefault="001E6F87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8370B2" w14:paraId="2D6862E2" w14:textId="77777777" w:rsidTr="00760F7D">
      <w:tc>
        <w:tcPr>
          <w:tcW w:w="4945" w:type="dxa"/>
          <w:shd w:val="clear" w:color="auto" w:fill="F2F2F2" w:themeFill="background1" w:themeFillShade="F2"/>
        </w:tcPr>
        <w:p w14:paraId="24167D60" w14:textId="6793FA67" w:rsidR="008370B2" w:rsidRDefault="008370B2" w:rsidP="00860D10">
          <w:pPr>
            <w:pStyle w:val="Footer"/>
            <w:jc w:val="left"/>
          </w:pPr>
          <w:r>
            <w:t>My Local Cooperative © 2019</w:t>
          </w:r>
        </w:p>
      </w:tc>
      <w:tc>
        <w:tcPr>
          <w:tcW w:w="5845" w:type="dxa"/>
          <w:shd w:val="clear" w:color="auto" w:fill="F2F2F2" w:themeFill="background1" w:themeFillShade="F2"/>
        </w:tcPr>
        <w:p w14:paraId="0DD487BF" w14:textId="241F6979" w:rsidR="008370B2" w:rsidRDefault="008370B2" w:rsidP="00F40268">
          <w:pPr>
            <w:pStyle w:val="Footer"/>
            <w:rPr>
              <w:noProof/>
            </w:rPr>
          </w:pPr>
          <w:r>
            <w:t>MLC – Task 1.</w:t>
          </w:r>
          <w:r w:rsidR="00483DA8">
            <w:t>3</w:t>
          </w:r>
          <w:r>
            <w:t xml:space="preserve"> Guiding Principles – 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noProof/>
            </w:rPr>
            <w:t xml:space="preserve"> </w:t>
          </w:r>
        </w:p>
      </w:tc>
    </w:tr>
  </w:tbl>
  <w:p w14:paraId="18A6504B" w14:textId="77777777" w:rsidR="008370B2" w:rsidRPr="001E4BCA" w:rsidRDefault="008370B2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68E08" w14:textId="77777777" w:rsidR="001E6F87" w:rsidRDefault="001E6F87" w:rsidP="001E4BCA">
      <w:r>
        <w:separator/>
      </w:r>
    </w:p>
  </w:footnote>
  <w:footnote w:type="continuationSeparator" w:id="0">
    <w:p w14:paraId="48AA4A36" w14:textId="77777777" w:rsidR="001E6F87" w:rsidRDefault="001E6F87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B4EBF"/>
    <w:multiLevelType w:val="hybridMultilevel"/>
    <w:tmpl w:val="74380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162072">
    <w:abstractNumId w:val="10"/>
  </w:num>
  <w:num w:numId="2" w16cid:durableId="255941571">
    <w:abstractNumId w:val="12"/>
  </w:num>
  <w:num w:numId="3" w16cid:durableId="1704095946">
    <w:abstractNumId w:val="13"/>
  </w:num>
  <w:num w:numId="4" w16cid:durableId="1057166670">
    <w:abstractNumId w:val="14"/>
  </w:num>
  <w:num w:numId="5" w16cid:durableId="1132863038">
    <w:abstractNumId w:val="4"/>
  </w:num>
  <w:num w:numId="6" w16cid:durableId="716320420">
    <w:abstractNumId w:val="11"/>
  </w:num>
  <w:num w:numId="7" w16cid:durableId="156312722">
    <w:abstractNumId w:val="6"/>
  </w:num>
  <w:num w:numId="8" w16cid:durableId="147207400">
    <w:abstractNumId w:val="5"/>
  </w:num>
  <w:num w:numId="9" w16cid:durableId="1799300120">
    <w:abstractNumId w:val="2"/>
  </w:num>
  <w:num w:numId="10" w16cid:durableId="821586313">
    <w:abstractNumId w:val="3"/>
  </w:num>
  <w:num w:numId="11" w16cid:durableId="1312370563">
    <w:abstractNumId w:val="1"/>
  </w:num>
  <w:num w:numId="12" w16cid:durableId="1635326280">
    <w:abstractNumId w:val="7"/>
  </w:num>
  <w:num w:numId="13" w16cid:durableId="7879346">
    <w:abstractNumId w:val="0"/>
  </w:num>
  <w:num w:numId="14" w16cid:durableId="2052990983">
    <w:abstractNumId w:val="14"/>
    <w:lvlOverride w:ilvl="0">
      <w:startOverride w:val="1"/>
    </w:lvlOverride>
  </w:num>
  <w:num w:numId="15" w16cid:durableId="1579631489">
    <w:abstractNumId w:val="4"/>
    <w:lvlOverride w:ilvl="0">
      <w:startOverride w:val="1"/>
    </w:lvlOverride>
  </w:num>
  <w:num w:numId="16" w16cid:durableId="229508598">
    <w:abstractNumId w:val="13"/>
    <w:lvlOverride w:ilvl="0">
      <w:startOverride w:val="1"/>
    </w:lvlOverride>
  </w:num>
  <w:num w:numId="17" w16cid:durableId="1749577124">
    <w:abstractNumId w:val="11"/>
    <w:lvlOverride w:ilvl="0">
      <w:startOverride w:val="1"/>
    </w:lvlOverride>
  </w:num>
  <w:num w:numId="18" w16cid:durableId="1181044905">
    <w:abstractNumId w:val="5"/>
    <w:lvlOverride w:ilvl="0">
      <w:startOverride w:val="1"/>
    </w:lvlOverride>
  </w:num>
  <w:num w:numId="19" w16cid:durableId="1175463875">
    <w:abstractNumId w:val="0"/>
    <w:lvlOverride w:ilvl="0">
      <w:startOverride w:val="1"/>
    </w:lvlOverride>
  </w:num>
  <w:num w:numId="20" w16cid:durableId="2027517497">
    <w:abstractNumId w:val="7"/>
    <w:lvlOverride w:ilvl="0">
      <w:startOverride w:val="1"/>
    </w:lvlOverride>
  </w:num>
  <w:num w:numId="21" w16cid:durableId="1559633350">
    <w:abstractNumId w:val="3"/>
    <w:lvlOverride w:ilvl="0">
      <w:startOverride w:val="1"/>
    </w:lvlOverride>
  </w:num>
  <w:num w:numId="22" w16cid:durableId="1760908832">
    <w:abstractNumId w:val="2"/>
    <w:lvlOverride w:ilvl="0">
      <w:startOverride w:val="1"/>
    </w:lvlOverride>
  </w:num>
  <w:num w:numId="23" w16cid:durableId="1014191669">
    <w:abstractNumId w:val="2"/>
    <w:lvlOverride w:ilvl="0">
      <w:startOverride w:val="1"/>
    </w:lvlOverride>
  </w:num>
  <w:num w:numId="24" w16cid:durableId="214319022">
    <w:abstractNumId w:val="2"/>
    <w:lvlOverride w:ilvl="0">
      <w:startOverride w:val="1"/>
    </w:lvlOverride>
  </w:num>
  <w:num w:numId="25" w16cid:durableId="1577010621">
    <w:abstractNumId w:val="8"/>
  </w:num>
  <w:num w:numId="26" w16cid:durableId="1312371594">
    <w:abstractNumId w:val="8"/>
    <w:lvlOverride w:ilvl="0">
      <w:startOverride w:val="1"/>
    </w:lvlOverride>
  </w:num>
  <w:num w:numId="27" w16cid:durableId="900943165">
    <w:abstractNumId w:val="8"/>
    <w:lvlOverride w:ilvl="0">
      <w:startOverride w:val="1"/>
    </w:lvlOverride>
  </w:num>
  <w:num w:numId="28" w16cid:durableId="917905087">
    <w:abstractNumId w:val="8"/>
    <w:lvlOverride w:ilvl="0">
      <w:startOverride w:val="1"/>
    </w:lvlOverride>
  </w:num>
  <w:num w:numId="29" w16cid:durableId="1276861954">
    <w:abstractNumId w:val="8"/>
    <w:lvlOverride w:ilvl="0">
      <w:startOverride w:val="1"/>
    </w:lvlOverride>
  </w:num>
  <w:num w:numId="30" w16cid:durableId="1083381643">
    <w:abstractNumId w:val="8"/>
    <w:lvlOverride w:ilvl="0">
      <w:startOverride w:val="1"/>
    </w:lvlOverride>
  </w:num>
  <w:num w:numId="31" w16cid:durableId="1668745956">
    <w:abstractNumId w:val="8"/>
    <w:lvlOverride w:ilvl="0">
      <w:startOverride w:val="1"/>
    </w:lvlOverride>
  </w:num>
  <w:num w:numId="32" w16cid:durableId="1949699799">
    <w:abstractNumId w:val="8"/>
    <w:lvlOverride w:ilvl="0">
      <w:startOverride w:val="1"/>
    </w:lvlOverride>
  </w:num>
  <w:num w:numId="33" w16cid:durableId="93483581">
    <w:abstractNumId w:val="7"/>
    <w:lvlOverride w:ilvl="0">
      <w:startOverride w:val="1"/>
    </w:lvlOverride>
  </w:num>
  <w:num w:numId="34" w16cid:durableId="2075394352">
    <w:abstractNumId w:val="7"/>
    <w:lvlOverride w:ilvl="0">
      <w:startOverride w:val="1"/>
    </w:lvlOverride>
  </w:num>
  <w:num w:numId="35" w16cid:durableId="1712727275">
    <w:abstractNumId w:val="2"/>
    <w:lvlOverride w:ilvl="0">
      <w:startOverride w:val="1"/>
    </w:lvlOverride>
  </w:num>
  <w:num w:numId="36" w16cid:durableId="513878968">
    <w:abstractNumId w:val="2"/>
    <w:lvlOverride w:ilvl="0">
      <w:startOverride w:val="1"/>
    </w:lvlOverride>
  </w:num>
  <w:num w:numId="37" w16cid:durableId="2016493171">
    <w:abstractNumId w:val="2"/>
    <w:lvlOverride w:ilvl="0">
      <w:startOverride w:val="1"/>
    </w:lvlOverride>
  </w:num>
  <w:num w:numId="38" w16cid:durableId="1600288309">
    <w:abstractNumId w:val="2"/>
    <w:lvlOverride w:ilvl="0">
      <w:startOverride w:val="1"/>
    </w:lvlOverride>
  </w:num>
  <w:num w:numId="39" w16cid:durableId="1246845698">
    <w:abstractNumId w:val="2"/>
    <w:lvlOverride w:ilvl="0">
      <w:startOverride w:val="1"/>
    </w:lvlOverride>
  </w:num>
  <w:num w:numId="40" w16cid:durableId="2034383753">
    <w:abstractNumId w:val="9"/>
  </w:num>
  <w:num w:numId="41" w16cid:durableId="921452369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I0NjMzMzAyMzIzNDRS0lEKTi0uzszPAykwNKwFAFaWK3YtAAAA"/>
  </w:docVars>
  <w:rsids>
    <w:rsidRoot w:val="002860C5"/>
    <w:rsid w:val="000508B8"/>
    <w:rsid w:val="000534DE"/>
    <w:rsid w:val="00066B25"/>
    <w:rsid w:val="000D744D"/>
    <w:rsid w:val="000E33B3"/>
    <w:rsid w:val="000E3490"/>
    <w:rsid w:val="000E5936"/>
    <w:rsid w:val="000F029A"/>
    <w:rsid w:val="00100BF7"/>
    <w:rsid w:val="001169D4"/>
    <w:rsid w:val="00130D29"/>
    <w:rsid w:val="00155BBF"/>
    <w:rsid w:val="00157D13"/>
    <w:rsid w:val="00183D26"/>
    <w:rsid w:val="00183F7A"/>
    <w:rsid w:val="00193596"/>
    <w:rsid w:val="0019391D"/>
    <w:rsid w:val="001B04AA"/>
    <w:rsid w:val="001B4CD7"/>
    <w:rsid w:val="001D19EF"/>
    <w:rsid w:val="001E4BCA"/>
    <w:rsid w:val="001E6F87"/>
    <w:rsid w:val="00201480"/>
    <w:rsid w:val="0021553C"/>
    <w:rsid w:val="002232E9"/>
    <w:rsid w:val="00226ED9"/>
    <w:rsid w:val="00230DA0"/>
    <w:rsid w:val="00235535"/>
    <w:rsid w:val="00237941"/>
    <w:rsid w:val="002527B6"/>
    <w:rsid w:val="002860C5"/>
    <w:rsid w:val="00287A79"/>
    <w:rsid w:val="002A2F49"/>
    <w:rsid w:val="002A3CEE"/>
    <w:rsid w:val="002B67D6"/>
    <w:rsid w:val="002C1AD2"/>
    <w:rsid w:val="002C3368"/>
    <w:rsid w:val="002E0921"/>
    <w:rsid w:val="00306753"/>
    <w:rsid w:val="003120AC"/>
    <w:rsid w:val="0031238F"/>
    <w:rsid w:val="003279B3"/>
    <w:rsid w:val="003344B1"/>
    <w:rsid w:val="00335AA7"/>
    <w:rsid w:val="003421FD"/>
    <w:rsid w:val="00364A23"/>
    <w:rsid w:val="00364CF2"/>
    <w:rsid w:val="00364F1E"/>
    <w:rsid w:val="003663FB"/>
    <w:rsid w:val="00375ACB"/>
    <w:rsid w:val="00380BF2"/>
    <w:rsid w:val="003A686C"/>
    <w:rsid w:val="003C5052"/>
    <w:rsid w:val="003D0D7D"/>
    <w:rsid w:val="003E0A80"/>
    <w:rsid w:val="003F18F6"/>
    <w:rsid w:val="003F34CF"/>
    <w:rsid w:val="00433D0D"/>
    <w:rsid w:val="004551CE"/>
    <w:rsid w:val="004665E7"/>
    <w:rsid w:val="00472C04"/>
    <w:rsid w:val="00483DA8"/>
    <w:rsid w:val="004A00A8"/>
    <w:rsid w:val="004B18ED"/>
    <w:rsid w:val="00561047"/>
    <w:rsid w:val="0056599B"/>
    <w:rsid w:val="00590EE9"/>
    <w:rsid w:val="005D1548"/>
    <w:rsid w:val="005E1358"/>
    <w:rsid w:val="005E21C8"/>
    <w:rsid w:val="005E7694"/>
    <w:rsid w:val="00602C6E"/>
    <w:rsid w:val="006270C5"/>
    <w:rsid w:val="0063281E"/>
    <w:rsid w:val="0063506D"/>
    <w:rsid w:val="00647809"/>
    <w:rsid w:val="00666B16"/>
    <w:rsid w:val="00685328"/>
    <w:rsid w:val="006874F4"/>
    <w:rsid w:val="006876E6"/>
    <w:rsid w:val="006A19F7"/>
    <w:rsid w:val="006A5CB2"/>
    <w:rsid w:val="006C01AB"/>
    <w:rsid w:val="006C52C4"/>
    <w:rsid w:val="006C6A6B"/>
    <w:rsid w:val="006D3857"/>
    <w:rsid w:val="006D3B50"/>
    <w:rsid w:val="006D5428"/>
    <w:rsid w:val="006E2FE6"/>
    <w:rsid w:val="006E56C1"/>
    <w:rsid w:val="006F0AFD"/>
    <w:rsid w:val="00704BF7"/>
    <w:rsid w:val="00706ACF"/>
    <w:rsid w:val="007071E9"/>
    <w:rsid w:val="00711783"/>
    <w:rsid w:val="00741D8E"/>
    <w:rsid w:val="00743DD1"/>
    <w:rsid w:val="00760F7D"/>
    <w:rsid w:val="00780A16"/>
    <w:rsid w:val="00794CCD"/>
    <w:rsid w:val="007969C2"/>
    <w:rsid w:val="00796F1B"/>
    <w:rsid w:val="007C3838"/>
    <w:rsid w:val="007D1934"/>
    <w:rsid w:val="007E064A"/>
    <w:rsid w:val="007E4C05"/>
    <w:rsid w:val="00805F42"/>
    <w:rsid w:val="00813714"/>
    <w:rsid w:val="0083083E"/>
    <w:rsid w:val="008370B2"/>
    <w:rsid w:val="00850AF2"/>
    <w:rsid w:val="00860D10"/>
    <w:rsid w:val="00876737"/>
    <w:rsid w:val="0088216E"/>
    <w:rsid w:val="0088408F"/>
    <w:rsid w:val="00892649"/>
    <w:rsid w:val="008A30C1"/>
    <w:rsid w:val="008C0EE1"/>
    <w:rsid w:val="008D06F9"/>
    <w:rsid w:val="008D7E71"/>
    <w:rsid w:val="008F63C8"/>
    <w:rsid w:val="00931023"/>
    <w:rsid w:val="00941D03"/>
    <w:rsid w:val="009436A1"/>
    <w:rsid w:val="00950B13"/>
    <w:rsid w:val="009731F7"/>
    <w:rsid w:val="00974C26"/>
    <w:rsid w:val="00976502"/>
    <w:rsid w:val="00984664"/>
    <w:rsid w:val="009C67D1"/>
    <w:rsid w:val="009D13E6"/>
    <w:rsid w:val="009D333E"/>
    <w:rsid w:val="009D4FE8"/>
    <w:rsid w:val="009F08FA"/>
    <w:rsid w:val="009F1CE0"/>
    <w:rsid w:val="00A02CD8"/>
    <w:rsid w:val="00A2631B"/>
    <w:rsid w:val="00A7125B"/>
    <w:rsid w:val="00A916E6"/>
    <w:rsid w:val="00A95D1B"/>
    <w:rsid w:val="00AA2D85"/>
    <w:rsid w:val="00AB79BB"/>
    <w:rsid w:val="00AE1E6D"/>
    <w:rsid w:val="00B11B40"/>
    <w:rsid w:val="00B219A4"/>
    <w:rsid w:val="00B27131"/>
    <w:rsid w:val="00B609CE"/>
    <w:rsid w:val="00B840BE"/>
    <w:rsid w:val="00BE00A7"/>
    <w:rsid w:val="00BF0B24"/>
    <w:rsid w:val="00BF59ED"/>
    <w:rsid w:val="00C04A38"/>
    <w:rsid w:val="00C20182"/>
    <w:rsid w:val="00C25108"/>
    <w:rsid w:val="00C33233"/>
    <w:rsid w:val="00C42DF8"/>
    <w:rsid w:val="00C44861"/>
    <w:rsid w:val="00C80D21"/>
    <w:rsid w:val="00C92D2E"/>
    <w:rsid w:val="00C964B9"/>
    <w:rsid w:val="00CA1403"/>
    <w:rsid w:val="00CA65C2"/>
    <w:rsid w:val="00CC33F2"/>
    <w:rsid w:val="00CD603C"/>
    <w:rsid w:val="00CD7684"/>
    <w:rsid w:val="00CF35AF"/>
    <w:rsid w:val="00D43ABC"/>
    <w:rsid w:val="00D4484D"/>
    <w:rsid w:val="00D466FA"/>
    <w:rsid w:val="00D8200D"/>
    <w:rsid w:val="00D933BF"/>
    <w:rsid w:val="00D95DF4"/>
    <w:rsid w:val="00DC7471"/>
    <w:rsid w:val="00DC7DD8"/>
    <w:rsid w:val="00DD2241"/>
    <w:rsid w:val="00DE122A"/>
    <w:rsid w:val="00DE64EE"/>
    <w:rsid w:val="00DE6592"/>
    <w:rsid w:val="00E042AE"/>
    <w:rsid w:val="00E0582D"/>
    <w:rsid w:val="00E13CB9"/>
    <w:rsid w:val="00E1621B"/>
    <w:rsid w:val="00E16D49"/>
    <w:rsid w:val="00E51672"/>
    <w:rsid w:val="00E77029"/>
    <w:rsid w:val="00E83FBF"/>
    <w:rsid w:val="00EA568A"/>
    <w:rsid w:val="00EB1CED"/>
    <w:rsid w:val="00F0728C"/>
    <w:rsid w:val="00F1108D"/>
    <w:rsid w:val="00F2589E"/>
    <w:rsid w:val="00F40268"/>
    <w:rsid w:val="00F429BF"/>
    <w:rsid w:val="00F53188"/>
    <w:rsid w:val="00F7765B"/>
    <w:rsid w:val="00F81814"/>
    <w:rsid w:val="00F97A94"/>
    <w:rsid w:val="00FA1FDF"/>
    <w:rsid w:val="00FD3221"/>
    <w:rsid w:val="00FD4955"/>
    <w:rsid w:val="00FE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E2A955"/>
  <w15:chartTrackingRefBased/>
  <w15:docId w15:val="{CDC0E7B7-887B-4169-A5DA-2B48DF13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E16D49"/>
    <w:pPr>
      <w:spacing w:after="120"/>
      <w:contextualSpacing/>
    </w:pPr>
    <w:rPr>
      <w:b/>
      <w:color w:val="006A68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E16D49"/>
    <w:rPr>
      <w:rFonts w:ascii="Arial" w:hAnsi="Arial"/>
      <w:b/>
      <w:color w:val="006A68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892649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892649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BF59ED"/>
    <w:pPr>
      <w:shd w:val="clear" w:color="auto" w:fill="004871"/>
      <w:spacing w:after="0" w:line="240" w:lineRule="auto"/>
    </w:pPr>
    <w:rPr>
      <w:rFonts w:ascii="Arial" w:hAnsi="Arial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BF59ED"/>
    <w:rPr>
      <w:rFonts w:ascii="Arial" w:hAnsi="Arial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C42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D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DF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DF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43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ca.coop/en/cooperatives/cooperative-identity" TargetMode="External"/><Relationship Id="rId13" Type="http://schemas.openxmlformats.org/officeDocument/2006/relationships/hyperlink" Target="http://www.4thstreetfoodcoop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touchstoneenergy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nkist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armcredit.com/" TargetMode="External"/><Relationship Id="rId10" Type="http://schemas.openxmlformats.org/officeDocument/2006/relationships/hyperlink" Target="http://www.dfamil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sinc.com/" TargetMode="External"/><Relationship Id="rId14" Type="http://schemas.openxmlformats.org/officeDocument/2006/relationships/hyperlink" Target="http://www.ntca.or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C:\Users\Carl\AppData\Roaming\Microsoft\Templates\ABF_Activity_Template.dotx</Template>
  <TotalTime>43</TotalTime>
  <Pages>5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1.2 Guiding Principles</vt:lpstr>
    </vt:vector>
  </TitlesOfParts>
  <Manager>Nancy Trivette</Manager>
  <Company>Curriculum for Agricultural Science Education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1.3 Guiding Principles</dc:title>
  <dc:subject>MLC Module 1 Cooperative Business</dc:subject>
  <dc:creator>Carl Aakre</dc:creator>
  <cp:keywords/>
  <dc:description/>
  <cp:lastModifiedBy>Rogers, Ashley</cp:lastModifiedBy>
  <cp:revision>11</cp:revision>
  <cp:lastPrinted>2019-05-22T22:37:00Z</cp:lastPrinted>
  <dcterms:created xsi:type="dcterms:W3CDTF">2019-06-06T21:42:00Z</dcterms:created>
  <dcterms:modified xsi:type="dcterms:W3CDTF">2022-11-02T20:04:00Z</dcterms:modified>
</cp:coreProperties>
</file>