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4"/>
        <w:gridCol w:w="3816"/>
      </w:tblGrid>
      <w:tr w:rsidR="002860C5" w14:paraId="6A2397D7" w14:textId="77777777" w:rsidTr="001B32AF">
        <w:trPr>
          <w:trHeight w:val="473"/>
        </w:trPr>
        <w:tc>
          <w:tcPr>
            <w:tcW w:w="6984" w:type="dxa"/>
            <w:shd w:val="clear" w:color="auto" w:fill="auto"/>
            <w:vAlign w:val="center"/>
          </w:tcPr>
          <w:p w14:paraId="539AADD4" w14:textId="18ACDD5F" w:rsidR="002860C5" w:rsidRPr="001428C6" w:rsidRDefault="002860C5" w:rsidP="001428C6">
            <w:r w:rsidRPr="001428C6">
              <w:t>Name____________________________________________________</w:t>
            </w:r>
          </w:p>
        </w:tc>
        <w:tc>
          <w:tcPr>
            <w:tcW w:w="3816" w:type="dxa"/>
            <w:vMerge w:val="restart"/>
            <w:vAlign w:val="center"/>
          </w:tcPr>
          <w:p w14:paraId="37058748" w14:textId="62CE6ADA" w:rsidR="002860C5" w:rsidRDefault="001B32AF" w:rsidP="009B1C2A">
            <w:pPr>
              <w:jc w:val="right"/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23E60F6E" wp14:editId="5E78E23A">
                  <wp:simplePos x="0" y="0"/>
                  <wp:positionH relativeFrom="margin">
                    <wp:posOffset>414655</wp:posOffset>
                  </wp:positionH>
                  <wp:positionV relativeFrom="margin">
                    <wp:posOffset>-113030</wp:posOffset>
                  </wp:positionV>
                  <wp:extent cx="2005330" cy="918210"/>
                  <wp:effectExtent l="0" t="0" r="0" b="0"/>
                  <wp:wrapSquare wrapText="bothSides"/>
                  <wp:docPr id="4" name="Picture 4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2005330" cy="918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860C5" w14:paraId="79080982" w14:textId="77777777" w:rsidTr="001B32AF">
        <w:trPr>
          <w:trHeight w:val="472"/>
        </w:trPr>
        <w:tc>
          <w:tcPr>
            <w:tcW w:w="6984" w:type="dxa"/>
            <w:shd w:val="clear" w:color="auto" w:fill="auto"/>
            <w:vAlign w:val="bottom"/>
          </w:tcPr>
          <w:p w14:paraId="0FADEA69" w14:textId="0E0C8C45" w:rsidR="002860C5" w:rsidRPr="00E16D49" w:rsidRDefault="00195A66" w:rsidP="00497DCF">
            <w:pPr>
              <w:pStyle w:val="MLC"/>
            </w:pPr>
            <w:r>
              <w:t xml:space="preserve"> </w:t>
            </w:r>
            <w:r w:rsidR="00E16D49">
              <w:t xml:space="preserve">Task </w:t>
            </w:r>
            <w:r w:rsidR="00DC3FB4">
              <w:t>1.5</w:t>
            </w:r>
            <w:r w:rsidR="0052084C">
              <w:t xml:space="preserve"> </w:t>
            </w:r>
            <w:r w:rsidR="00BE2B48">
              <w:t>Benefit</w:t>
            </w:r>
            <w:r w:rsidR="0052084C">
              <w:t xml:space="preserve">s </w:t>
            </w:r>
            <w:r w:rsidR="00497DCF">
              <w:t>= Responsibility</w:t>
            </w:r>
          </w:p>
        </w:tc>
        <w:tc>
          <w:tcPr>
            <w:tcW w:w="3816" w:type="dxa"/>
            <w:vMerge/>
            <w:vAlign w:val="center"/>
          </w:tcPr>
          <w:p w14:paraId="1E0676CB" w14:textId="77777777" w:rsidR="002860C5" w:rsidRDefault="002860C5" w:rsidP="009B1C2A">
            <w:pPr>
              <w:jc w:val="right"/>
              <w:rPr>
                <w:noProof/>
              </w:rPr>
            </w:pPr>
          </w:p>
        </w:tc>
      </w:tr>
    </w:tbl>
    <w:p w14:paraId="744E65DF" w14:textId="1DBA3B8A" w:rsidR="00A916E6" w:rsidRDefault="00A916E6" w:rsidP="00A916E6"/>
    <w:p w14:paraId="0C8AD34F" w14:textId="476D60F0" w:rsidR="00E16D49" w:rsidRPr="001B32AF" w:rsidRDefault="00E16D49" w:rsidP="00E16D49">
      <w:pPr>
        <w:pStyle w:val="ActivitySection"/>
        <w:rPr>
          <w:color w:val="004871"/>
        </w:rPr>
      </w:pPr>
      <w:r w:rsidRPr="001B32AF">
        <w:rPr>
          <w:color w:val="004871"/>
        </w:rPr>
        <w:t>Purpose</w:t>
      </w:r>
    </w:p>
    <w:p w14:paraId="4A2A9B3C" w14:textId="131B84F1" w:rsidR="007B328C" w:rsidRDefault="00BE26DA" w:rsidP="007B328C">
      <w:pPr>
        <w:pStyle w:val="ActivityBody"/>
      </w:pPr>
      <w:r>
        <w:t xml:space="preserve">Are you a member of </w:t>
      </w:r>
      <w:r w:rsidR="00276E4A">
        <w:t xml:space="preserve">a </w:t>
      </w:r>
      <w:r>
        <w:t xml:space="preserve">club, </w:t>
      </w:r>
      <w:r w:rsidR="00843967">
        <w:t xml:space="preserve">a </w:t>
      </w:r>
      <w:r>
        <w:t xml:space="preserve">team, or </w:t>
      </w:r>
      <w:r w:rsidR="00843967">
        <w:t xml:space="preserve">an </w:t>
      </w:r>
      <w:r>
        <w:t xml:space="preserve">organization? Why did you join? Cooperatives are an organization of members with a common goal. </w:t>
      </w:r>
      <w:r w:rsidR="00326249">
        <w:t xml:space="preserve">People choose to join cooperatives that meet their personal goals and provide </w:t>
      </w:r>
      <w:r w:rsidR="00DB202B">
        <w:t>them personal benefit</w:t>
      </w:r>
      <w:r w:rsidR="001428C6">
        <w:t>s</w:t>
      </w:r>
      <w:r w:rsidR="00326249">
        <w:t xml:space="preserve">. </w:t>
      </w:r>
      <w:r w:rsidR="0050073C">
        <w:t xml:space="preserve">Members receive many </w:t>
      </w:r>
      <w:r w:rsidR="00DB202B">
        <w:t xml:space="preserve">valuable </w:t>
      </w:r>
      <w:r w:rsidR="0050073C">
        <w:t>benefits, but with those benefits come great responsibilities.</w:t>
      </w:r>
    </w:p>
    <w:p w14:paraId="7F0AB442" w14:textId="4ED2D31C" w:rsidR="0050073C" w:rsidRDefault="0050073C" w:rsidP="0050073C"/>
    <w:p w14:paraId="08F9A9E0" w14:textId="73C761BE" w:rsidR="00DB202B" w:rsidRDefault="00DB202B" w:rsidP="00DB202B">
      <w:pPr>
        <w:pStyle w:val="ActivityBody"/>
      </w:pPr>
      <w:r>
        <w:t>People become members of cooperatives to have access to markets, services, or goods that they normally would not. As a democratic member, they also have the advantage of making decisions and voicing concerns about the business.</w:t>
      </w:r>
      <w:r w:rsidR="002E124A">
        <w:t xml:space="preserve"> As a member of the cooperative, he or she can have an influential political voice when it comes to local issues.</w:t>
      </w:r>
      <w:r>
        <w:t xml:space="preserve"> Members receive returns based upon the income of the cooperative and a member’s patronage. The more a member patronizes the cooperative, the </w:t>
      </w:r>
      <w:r w:rsidR="00EF7BF7">
        <w:t>high</w:t>
      </w:r>
      <w:r>
        <w:t xml:space="preserve">er the </w:t>
      </w:r>
      <w:r w:rsidR="008C77F5">
        <w:t>return</w:t>
      </w:r>
      <w:r w:rsidR="00EF7BF7">
        <w:t>,</w:t>
      </w:r>
      <w:r>
        <w:t xml:space="preserve"> called a patronage refund.</w:t>
      </w:r>
    </w:p>
    <w:p w14:paraId="4BB9DA91" w14:textId="77777777" w:rsidR="00DB202B" w:rsidRPr="0050073C" w:rsidRDefault="00DB202B" w:rsidP="0050073C"/>
    <w:p w14:paraId="4515DF66" w14:textId="66854700" w:rsidR="008C77F5" w:rsidRDefault="00DB202B" w:rsidP="007B328C">
      <w:pPr>
        <w:pStyle w:val="ActivityBody"/>
      </w:pPr>
      <w:r>
        <w:t>To receive benefits, the member must uphold their responsibilities.</w:t>
      </w:r>
      <w:r w:rsidR="008C77F5">
        <w:t xml:space="preserve"> Members provide capital funding to the cooperative</w:t>
      </w:r>
      <w:r w:rsidR="00F330D9">
        <w:t xml:space="preserve"> in the form of membership fees</w:t>
      </w:r>
      <w:r w:rsidR="008C77F5">
        <w:t>.</w:t>
      </w:r>
      <w:r>
        <w:t xml:space="preserve"> </w:t>
      </w:r>
      <w:r w:rsidR="00B70785">
        <w:t>Cooperatives expect members</w:t>
      </w:r>
      <w:r w:rsidR="00F96B66">
        <w:t xml:space="preserve"> to patronize </w:t>
      </w:r>
      <w:r w:rsidR="00F330D9">
        <w:t xml:space="preserve">them by </w:t>
      </w:r>
      <w:r w:rsidR="00F96B66">
        <w:t>purchas</w:t>
      </w:r>
      <w:r w:rsidR="00F330D9">
        <w:t xml:space="preserve">ing </w:t>
      </w:r>
      <w:r w:rsidR="00F96B66">
        <w:t>services and products</w:t>
      </w:r>
      <w:r w:rsidR="00F330D9">
        <w:t xml:space="preserve"> </w:t>
      </w:r>
      <w:r w:rsidR="00F96B66">
        <w:t>regardless of price</w:t>
      </w:r>
      <w:r w:rsidR="008C77F5">
        <w:t xml:space="preserve">. </w:t>
      </w:r>
      <w:r w:rsidR="00F330D9">
        <w:t xml:space="preserve">In return, members receive a refund for their patronage. </w:t>
      </w:r>
      <w:r w:rsidR="008C77F5">
        <w:t>Cooperatives invest a portion of the patronage refund due to the member back into the cooperative.</w:t>
      </w:r>
    </w:p>
    <w:p w14:paraId="63AAA8BD" w14:textId="77777777" w:rsidR="008C77F5" w:rsidRPr="00DF326B" w:rsidRDefault="008C77F5" w:rsidP="00DF326B"/>
    <w:p w14:paraId="46FEBEE8" w14:textId="6527BAF1" w:rsidR="00DD6B62" w:rsidRDefault="00F96B66" w:rsidP="007B328C">
      <w:pPr>
        <w:pStyle w:val="ActivityBody"/>
      </w:pPr>
      <w:r>
        <w:t>It is the responsibility of the member to be informed about the cooperative and what it can do for them. General information includes the purpose, objectives, polic</w:t>
      </w:r>
      <w:r w:rsidR="00276E4A">
        <w:t>i</w:t>
      </w:r>
      <w:r>
        <w:t xml:space="preserve">es, and issues facing the cooperative. Being an informed member allows a person to make conscious decisions when voting to select board members and directors. Cooperatives </w:t>
      </w:r>
      <w:r w:rsidR="00B70785">
        <w:t xml:space="preserve">listen to </w:t>
      </w:r>
      <w:r>
        <w:t>all</w:t>
      </w:r>
      <w:r w:rsidR="00B70785">
        <w:t xml:space="preserve"> members</w:t>
      </w:r>
      <w:r w:rsidR="00EF7BF7">
        <w:t xml:space="preserve"> by electing</w:t>
      </w:r>
      <w:r>
        <w:t xml:space="preserve"> </w:t>
      </w:r>
      <w:r w:rsidR="00EF7BF7">
        <w:t>board members</w:t>
      </w:r>
      <w:r>
        <w:t>. If a member does not know enough about the cooperative or its board o</w:t>
      </w:r>
      <w:r w:rsidR="00843967">
        <w:t>f</w:t>
      </w:r>
      <w:r>
        <w:t xml:space="preserve"> director candidates, he or she is failing their duty as a cooperative member.</w:t>
      </w:r>
      <w:r w:rsidR="008C77F5" w:rsidRPr="008C77F5">
        <w:t xml:space="preserve"> </w:t>
      </w:r>
      <w:r w:rsidR="008C77F5">
        <w:t>Finally, members should review annual reports and consider their use of the cooperative to determine if they should retain membership.</w:t>
      </w:r>
    </w:p>
    <w:p w14:paraId="68E31374" w14:textId="6A6E44B2" w:rsidR="007B328C" w:rsidRPr="0050073C" w:rsidRDefault="007B328C" w:rsidP="0050073C"/>
    <w:p w14:paraId="25C7CE9F" w14:textId="52B83F8C" w:rsidR="00F41EDA" w:rsidRDefault="00DD6B62" w:rsidP="00F41EDA">
      <w:pPr>
        <w:pStyle w:val="ActivityBody"/>
      </w:pPr>
      <w:r>
        <w:t>Why do members in your local community participate in the cooperative business structure? What are their responsibilities and benefits of being a member?</w:t>
      </w:r>
    </w:p>
    <w:p w14:paraId="2F902B37" w14:textId="77777777" w:rsidR="00E16D49" w:rsidRPr="00E16D49" w:rsidRDefault="00E16D49" w:rsidP="00E16D49"/>
    <w:p w14:paraId="0436A930" w14:textId="77777777" w:rsidR="00F40268" w:rsidRPr="001B32AF" w:rsidRDefault="00F40268" w:rsidP="00F40268">
      <w:pPr>
        <w:pStyle w:val="ActivitySection"/>
        <w:rPr>
          <w:color w:val="004871"/>
        </w:rPr>
      </w:pPr>
      <w:r w:rsidRPr="001B32AF">
        <w:rPr>
          <w:color w:val="004871"/>
        </w:rPr>
        <w:t>Materials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5395"/>
        <w:gridCol w:w="5395"/>
      </w:tblGrid>
      <w:tr w:rsidR="00F40268" w14:paraId="37B22140" w14:textId="77777777" w:rsidTr="00F40268">
        <w:tc>
          <w:tcPr>
            <w:tcW w:w="5395" w:type="dxa"/>
          </w:tcPr>
          <w:p w14:paraId="40053A2E" w14:textId="3CE021D4" w:rsidR="00F40268" w:rsidRDefault="00F40268" w:rsidP="00F40268">
            <w:pPr>
              <w:pStyle w:val="ActivityBodyBold"/>
            </w:pPr>
            <w:r>
              <w:t xml:space="preserve">Per </w:t>
            </w:r>
            <w:r w:rsidR="00837A06">
              <w:t>group of four students</w:t>
            </w:r>
            <w:r>
              <w:t>:</w:t>
            </w:r>
          </w:p>
          <w:p w14:paraId="3730E3D0" w14:textId="7D7E9089" w:rsidR="0052084C" w:rsidRDefault="0052084C" w:rsidP="00F40268">
            <w:pPr>
              <w:pStyle w:val="Activitybullet"/>
            </w:pPr>
            <w:r>
              <w:t>Poster paper</w:t>
            </w:r>
          </w:p>
          <w:p w14:paraId="7B7BE5C1" w14:textId="4C911E7E" w:rsidR="00837A06" w:rsidRDefault="00837A06" w:rsidP="00F40268">
            <w:pPr>
              <w:pStyle w:val="Activitybullet"/>
            </w:pPr>
            <w:r>
              <w:t>Strip of tape</w:t>
            </w:r>
          </w:p>
          <w:p w14:paraId="2395C2D7" w14:textId="403B9D3F" w:rsidR="0052084C" w:rsidRDefault="0052084C" w:rsidP="00F40268">
            <w:pPr>
              <w:pStyle w:val="Activitybullet"/>
            </w:pPr>
            <w:r>
              <w:t xml:space="preserve">Permanent </w:t>
            </w:r>
            <w:r w:rsidR="00843967">
              <w:t>m</w:t>
            </w:r>
            <w:r>
              <w:t>arker</w:t>
            </w:r>
          </w:p>
        </w:tc>
        <w:tc>
          <w:tcPr>
            <w:tcW w:w="5395" w:type="dxa"/>
          </w:tcPr>
          <w:p w14:paraId="43607A90" w14:textId="77777777" w:rsidR="00F40268" w:rsidRDefault="00F40268" w:rsidP="00F40268">
            <w:pPr>
              <w:pStyle w:val="ActivityBodyBold"/>
            </w:pPr>
            <w:r>
              <w:t>Per student:</w:t>
            </w:r>
          </w:p>
          <w:p w14:paraId="16CA2102" w14:textId="77777777" w:rsidR="00F40268" w:rsidRDefault="00B70785" w:rsidP="00F40268">
            <w:pPr>
              <w:pStyle w:val="Activitybullet"/>
            </w:pPr>
            <w:r>
              <w:t>Pencil</w:t>
            </w:r>
          </w:p>
          <w:p w14:paraId="674AB296" w14:textId="1CA83A61" w:rsidR="00837A06" w:rsidRPr="000F6AFE" w:rsidRDefault="00837A06" w:rsidP="00F40268">
            <w:pPr>
              <w:pStyle w:val="Activitybullet"/>
              <w:rPr>
                <w:rStyle w:val="ActivityBodyItalicChar"/>
              </w:rPr>
            </w:pPr>
            <w:r w:rsidRPr="000F6AFE">
              <w:rPr>
                <w:rStyle w:val="ActivityBodyItalicChar"/>
              </w:rPr>
              <w:t xml:space="preserve">Task </w:t>
            </w:r>
            <w:r w:rsidR="00DC3FB4">
              <w:rPr>
                <w:rStyle w:val="ActivityBodyItalicChar"/>
              </w:rPr>
              <w:t>1.5</w:t>
            </w:r>
            <w:r w:rsidRPr="000F6AFE">
              <w:rPr>
                <w:rStyle w:val="ActivityBodyItalicChar"/>
              </w:rPr>
              <w:t xml:space="preserve"> Evaluation Rubric</w:t>
            </w:r>
          </w:p>
        </w:tc>
      </w:tr>
    </w:tbl>
    <w:p w14:paraId="47B25849" w14:textId="77777777" w:rsidR="00F40268" w:rsidRDefault="00F40268" w:rsidP="00F40268"/>
    <w:p w14:paraId="1FF1BFAA" w14:textId="77777777" w:rsidR="00F40268" w:rsidRPr="001B32AF" w:rsidRDefault="00F40268" w:rsidP="00F40268">
      <w:pPr>
        <w:pStyle w:val="ActivitySection"/>
        <w:rPr>
          <w:color w:val="004871"/>
        </w:rPr>
      </w:pPr>
      <w:r w:rsidRPr="001B32AF">
        <w:rPr>
          <w:color w:val="004871"/>
        </w:rPr>
        <w:t>Procedure</w:t>
      </w:r>
    </w:p>
    <w:p w14:paraId="7A185187" w14:textId="4A0C50BA" w:rsidR="00DD6B62" w:rsidRDefault="00DD6B62" w:rsidP="00DD6B62">
      <w:pPr>
        <w:pStyle w:val="ActivityBody"/>
      </w:pPr>
      <w:r>
        <w:t xml:space="preserve">Your class will host a local cooperative member </w:t>
      </w:r>
      <w:r w:rsidR="00245DA7">
        <w:t>who will</w:t>
      </w:r>
      <w:r>
        <w:t xml:space="preserve"> speak about his or her membership. </w:t>
      </w:r>
      <w:r w:rsidR="00245DA7">
        <w:t>Work with the class to p</w:t>
      </w:r>
      <w:r>
        <w:t xml:space="preserve">repare a list of questions to </w:t>
      </w:r>
      <w:r w:rsidR="00245DA7">
        <w:t xml:space="preserve">ask the member. Use the questions to determine </w:t>
      </w:r>
      <w:r w:rsidR="00843967">
        <w:t>whether</w:t>
      </w:r>
      <w:r w:rsidR="00245DA7">
        <w:t xml:space="preserve"> you would be interested in joining the cooperative.</w:t>
      </w:r>
    </w:p>
    <w:p w14:paraId="574E32BC" w14:textId="77777777" w:rsidR="00843967" w:rsidRPr="00843967" w:rsidRDefault="00843967" w:rsidP="000F6AFE"/>
    <w:p w14:paraId="08E61A82" w14:textId="6FD688FC" w:rsidR="0061080C" w:rsidRDefault="003F03DD" w:rsidP="005B0DA5">
      <w:pPr>
        <w:pStyle w:val="ActivityBodyBold"/>
      </w:pPr>
      <w:r>
        <w:t xml:space="preserve">Part One – </w:t>
      </w:r>
      <w:r w:rsidR="00CD1AB0">
        <w:t>Individual Questions</w:t>
      </w:r>
    </w:p>
    <w:p w14:paraId="61DE8776" w14:textId="6B0A64B2" w:rsidR="00304FEC" w:rsidRDefault="00131A98" w:rsidP="00304FEC">
      <w:pPr>
        <w:pStyle w:val="ActivityNumbers"/>
      </w:pPr>
      <w:r>
        <w:t>Write</w:t>
      </w:r>
      <w:r w:rsidR="00304FEC">
        <w:t xml:space="preserve"> three questions you have about cooperative membership in Table 1 on the student worksheet.</w:t>
      </w:r>
    </w:p>
    <w:p w14:paraId="0AD23412" w14:textId="1B95DBE4" w:rsidR="00304FEC" w:rsidRDefault="00131A98" w:rsidP="00304FEC">
      <w:pPr>
        <w:pStyle w:val="ActivityNumbers"/>
      </w:pPr>
      <w:r>
        <w:t>Write</w:t>
      </w:r>
      <w:r w:rsidR="00304FEC">
        <w:t xml:space="preserve"> three questions you have about cooperative responsibilities in Table 1 on the student worksheet.</w:t>
      </w:r>
    </w:p>
    <w:p w14:paraId="5F217E03" w14:textId="77777777" w:rsidR="00843967" w:rsidRPr="00843967" w:rsidRDefault="00843967" w:rsidP="00843967"/>
    <w:p w14:paraId="2E58728D" w14:textId="2839D13F" w:rsidR="00CD1AB0" w:rsidRDefault="00CD1AB0" w:rsidP="00CD1AB0">
      <w:pPr>
        <w:pStyle w:val="ActivityBodyBold"/>
      </w:pPr>
      <w:r>
        <w:t>Part</w:t>
      </w:r>
      <w:r w:rsidR="00DD295F">
        <w:t xml:space="preserve"> Two</w:t>
      </w:r>
      <w:r>
        <w:t xml:space="preserve"> – Question </w:t>
      </w:r>
      <w:r w:rsidR="00DD295F">
        <w:t>Categories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6475"/>
        <w:gridCol w:w="4315"/>
      </w:tblGrid>
      <w:tr w:rsidR="00847B16" w14:paraId="00A3929A" w14:textId="77777777" w:rsidTr="00DD295F">
        <w:trPr>
          <w:trHeight w:val="4302"/>
        </w:trPr>
        <w:tc>
          <w:tcPr>
            <w:tcW w:w="6475" w:type="dxa"/>
            <w:vMerge w:val="restart"/>
          </w:tcPr>
          <w:p w14:paraId="0F8F8A49" w14:textId="72181049" w:rsidR="00847B16" w:rsidRDefault="00847B16" w:rsidP="00AA3C7A">
            <w:pPr>
              <w:pStyle w:val="ActivityNumbers"/>
              <w:numPr>
                <w:ilvl w:val="0"/>
                <w:numId w:val="11"/>
              </w:numPr>
            </w:pPr>
            <w:r>
              <w:t xml:space="preserve">In a group of four, </w:t>
            </w:r>
            <w:r w:rsidR="00843967">
              <w:t xml:space="preserve">divide </w:t>
            </w:r>
            <w:r>
              <w:t xml:space="preserve">a poster paper </w:t>
            </w:r>
            <w:r w:rsidR="00843967">
              <w:t xml:space="preserve">into </w:t>
            </w:r>
            <w:r>
              <w:t>five sections</w:t>
            </w:r>
            <w:r w:rsidR="00EF7BF7">
              <w:t>,</w:t>
            </w:r>
            <w:r>
              <w:t xml:space="preserve"> as shown in Figure 1. Title each section as one of the following areas.</w:t>
            </w:r>
          </w:p>
          <w:p w14:paraId="10B8C9D2" w14:textId="77777777" w:rsidR="00847B16" w:rsidRDefault="00847B16" w:rsidP="00847B16">
            <w:pPr>
              <w:pStyle w:val="Activitybullet"/>
            </w:pPr>
            <w:r>
              <w:t>General information</w:t>
            </w:r>
          </w:p>
          <w:p w14:paraId="1C2332B7" w14:textId="77777777" w:rsidR="00847B16" w:rsidRDefault="00847B16" w:rsidP="00847B16">
            <w:pPr>
              <w:pStyle w:val="Activitybullet"/>
            </w:pPr>
            <w:r>
              <w:t>Patronage</w:t>
            </w:r>
          </w:p>
          <w:p w14:paraId="0D5D5D84" w14:textId="77777777" w:rsidR="00847B16" w:rsidRDefault="00847B16" w:rsidP="00847B16">
            <w:pPr>
              <w:pStyle w:val="Activitybullet"/>
            </w:pPr>
            <w:r>
              <w:t>Decision making</w:t>
            </w:r>
          </w:p>
          <w:p w14:paraId="51D94BEC" w14:textId="77777777" w:rsidR="00847B16" w:rsidRDefault="00847B16" w:rsidP="00847B16">
            <w:pPr>
              <w:pStyle w:val="Activitybullet"/>
            </w:pPr>
            <w:r>
              <w:t>Evaluation</w:t>
            </w:r>
          </w:p>
          <w:p w14:paraId="184274B4" w14:textId="28BFA5D5" w:rsidR="00847B16" w:rsidRDefault="00847B16" w:rsidP="00AA3C7A">
            <w:pPr>
              <w:pStyle w:val="Activitybullet"/>
            </w:pPr>
            <w:r>
              <w:t>Community</w:t>
            </w:r>
            <w:r w:rsidR="00C3772E">
              <w:t xml:space="preserve"> and </w:t>
            </w:r>
            <w:r w:rsidR="00276E4A">
              <w:t>p</w:t>
            </w:r>
            <w:r w:rsidR="00C3772E">
              <w:t>olicy</w:t>
            </w:r>
          </w:p>
          <w:p w14:paraId="7AE5266E" w14:textId="3784E150" w:rsidR="00847B16" w:rsidRDefault="00847B16" w:rsidP="00847B16">
            <w:pPr>
              <w:pStyle w:val="ActivityNumbers"/>
            </w:pPr>
            <w:r>
              <w:t>Select a recorder, reporter, facilitator, and interviewer in your group. They will have the following responsibilities.</w:t>
            </w:r>
          </w:p>
          <w:p w14:paraId="440048BD" w14:textId="77777777" w:rsidR="00847B16" w:rsidRDefault="00847B16" w:rsidP="00847B16">
            <w:pPr>
              <w:pStyle w:val="Activitybullet"/>
            </w:pPr>
            <w:r>
              <w:t>Recorder – record all questions on the poster paper.</w:t>
            </w:r>
          </w:p>
          <w:p w14:paraId="59F36163" w14:textId="6DE0546F" w:rsidR="00847B16" w:rsidRDefault="00847B16" w:rsidP="00847B16">
            <w:pPr>
              <w:pStyle w:val="Activitybullet"/>
            </w:pPr>
            <w:r>
              <w:t>Reporter – report all questions to the class.</w:t>
            </w:r>
          </w:p>
          <w:p w14:paraId="5214166B" w14:textId="5A4C08B6" w:rsidR="00847B16" w:rsidRDefault="00847B16" w:rsidP="00847B16">
            <w:pPr>
              <w:pStyle w:val="Activitybullet"/>
            </w:pPr>
            <w:r>
              <w:t xml:space="preserve">Facilitator </w:t>
            </w:r>
            <w:r w:rsidR="00DD295F">
              <w:t>– facilitate equal discussion from all group members.</w:t>
            </w:r>
          </w:p>
          <w:p w14:paraId="2F152D43" w14:textId="06377A45" w:rsidR="00847B16" w:rsidRDefault="00847B16" w:rsidP="00847B16">
            <w:pPr>
              <w:pStyle w:val="Activitybullet"/>
            </w:pPr>
            <w:r>
              <w:t>Interviewer – ask questions of the cooperative member during his or her visit.</w:t>
            </w:r>
          </w:p>
        </w:tc>
        <w:tc>
          <w:tcPr>
            <w:tcW w:w="4315" w:type="dxa"/>
          </w:tcPr>
          <w:p w14:paraId="5A761F82" w14:textId="6C2662AD" w:rsidR="00847B16" w:rsidRDefault="000D19C9" w:rsidP="000D19C9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17A47A17" wp14:editId="682DE915">
                  <wp:extent cx="2514600" cy="3044952"/>
                  <wp:effectExtent l="0" t="0" r="0" b="3175"/>
                  <wp:docPr id="3" name="Picture 3" descr="A close up of a mans fac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oster_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0" cy="3044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B16" w14:paraId="596CA8A1" w14:textId="77777777" w:rsidTr="00847B16">
        <w:tc>
          <w:tcPr>
            <w:tcW w:w="6475" w:type="dxa"/>
            <w:vMerge/>
          </w:tcPr>
          <w:p w14:paraId="1E3BBF4A" w14:textId="77777777" w:rsidR="00847B16" w:rsidRDefault="00847B16" w:rsidP="00847B16"/>
        </w:tc>
        <w:tc>
          <w:tcPr>
            <w:tcW w:w="4315" w:type="dxa"/>
          </w:tcPr>
          <w:p w14:paraId="75264D34" w14:textId="68CF6DEC" w:rsidR="00847B16" w:rsidRDefault="00847B16" w:rsidP="00847B16">
            <w:pPr>
              <w:pStyle w:val="CaptionCentered"/>
            </w:pPr>
            <w:r>
              <w:t>Figure 1. Poster Example</w:t>
            </w:r>
          </w:p>
        </w:tc>
      </w:tr>
    </w:tbl>
    <w:p w14:paraId="5A285B5F" w14:textId="77777777" w:rsidR="00837A06" w:rsidRDefault="00837A06" w:rsidP="00837A06"/>
    <w:p w14:paraId="11C0E87B" w14:textId="688E9D09" w:rsidR="00304FEC" w:rsidRDefault="00276E4A" w:rsidP="00837A06">
      <w:pPr>
        <w:pStyle w:val="ActivityNumbers"/>
      </w:pPr>
      <w:r>
        <w:t>Have y</w:t>
      </w:r>
      <w:r w:rsidR="00DD295F">
        <w:t>our facilitator share his or her questions with the group and then facilitate the process for each member s</w:t>
      </w:r>
      <w:r w:rsidR="00304FEC">
        <w:t>har</w:t>
      </w:r>
      <w:r w:rsidR="00DD295F">
        <w:t>ing</w:t>
      </w:r>
      <w:r w:rsidR="00CD1AB0">
        <w:t xml:space="preserve"> </w:t>
      </w:r>
      <w:r w:rsidR="00837A06">
        <w:t>their</w:t>
      </w:r>
      <w:r w:rsidR="00DD295F">
        <w:t xml:space="preserve"> questions.</w:t>
      </w:r>
    </w:p>
    <w:p w14:paraId="5DAC6CBA" w14:textId="2035A620" w:rsidR="00CD1AB0" w:rsidRDefault="00DD295F" w:rsidP="00304FEC">
      <w:pPr>
        <w:pStyle w:val="ActivityNumbers"/>
      </w:pPr>
      <w:r>
        <w:t xml:space="preserve">After all group members have shared their questions, </w:t>
      </w:r>
      <w:r w:rsidR="00837A06">
        <w:t>as a group</w:t>
      </w:r>
      <w:r w:rsidR="00276E4A">
        <w:t>,</w:t>
      </w:r>
      <w:r w:rsidR="00837A06">
        <w:t xml:space="preserve"> </w:t>
      </w:r>
      <w:r>
        <w:t>determine wh</w:t>
      </w:r>
      <w:r w:rsidR="005B06C6">
        <w:t>ich</w:t>
      </w:r>
      <w:r>
        <w:t xml:space="preserve"> two questions you would like to ask for each of the five categories on the poster paper</w:t>
      </w:r>
      <w:r w:rsidR="00276E4A">
        <w:t>. D</w:t>
      </w:r>
      <w:r>
        <w:t>evelop new questions if needed.</w:t>
      </w:r>
    </w:p>
    <w:p w14:paraId="6F3057C6" w14:textId="349C969F" w:rsidR="005B0DA5" w:rsidRDefault="00DD295F" w:rsidP="00DD295F">
      <w:pPr>
        <w:pStyle w:val="Activitybullet"/>
      </w:pPr>
      <w:r>
        <w:t>The facilitator should listen and lead the discussion.</w:t>
      </w:r>
    </w:p>
    <w:p w14:paraId="764B205C" w14:textId="26E0F6E4" w:rsidR="00DD295F" w:rsidRDefault="00DD295F" w:rsidP="00DD295F">
      <w:pPr>
        <w:pStyle w:val="Activitybullet"/>
      </w:pPr>
      <w:r>
        <w:t xml:space="preserve">The </w:t>
      </w:r>
      <w:r w:rsidR="0052084C">
        <w:t>recorder</w:t>
      </w:r>
      <w:r>
        <w:t xml:space="preserve"> should record two questions for each category on the poster paper.</w:t>
      </w:r>
    </w:p>
    <w:p w14:paraId="109CD571" w14:textId="2645B62C" w:rsidR="00DD295F" w:rsidRDefault="00DD295F" w:rsidP="00DD295F">
      <w:pPr>
        <w:pStyle w:val="ActivityNumbers"/>
      </w:pPr>
      <w:r>
        <w:t>Your teacher will call upon the reporter of each group to report on the questions they would like to ask.</w:t>
      </w:r>
    </w:p>
    <w:p w14:paraId="059AC68A" w14:textId="74E80625" w:rsidR="00DD295F" w:rsidRDefault="00DD295F" w:rsidP="00DD295F">
      <w:pPr>
        <w:pStyle w:val="Activitybullet"/>
      </w:pPr>
      <w:r>
        <w:t xml:space="preserve">After the report, </w:t>
      </w:r>
      <w:r w:rsidR="00837A06">
        <w:t xml:space="preserve">tape the poster </w:t>
      </w:r>
      <w:r>
        <w:t xml:space="preserve">on the wall for </w:t>
      </w:r>
      <w:r w:rsidR="00131A98">
        <w:t>your peers</w:t>
      </w:r>
      <w:r>
        <w:t xml:space="preserve"> to review.</w:t>
      </w:r>
    </w:p>
    <w:p w14:paraId="67D602EC" w14:textId="77777777" w:rsidR="009C44D8" w:rsidRPr="009C44D8" w:rsidRDefault="009C44D8" w:rsidP="009C44D8"/>
    <w:p w14:paraId="39E9218E" w14:textId="0F0C88E3" w:rsidR="00DD295F" w:rsidRDefault="00DD295F" w:rsidP="005B0DA5">
      <w:pPr>
        <w:pStyle w:val="ActivityBodyBold"/>
      </w:pPr>
      <w:r>
        <w:t>Part Three – Question Selection</w:t>
      </w:r>
    </w:p>
    <w:p w14:paraId="52EE4463" w14:textId="79AFC6CA" w:rsidR="0052084C" w:rsidRDefault="00DD295F" w:rsidP="00837A06">
      <w:pPr>
        <w:pStyle w:val="ActivityBody"/>
      </w:pPr>
      <w:r>
        <w:t>Your teacher will assign your group one of the five questioning categories to be responsible for during the interview.</w:t>
      </w:r>
      <w:r w:rsidR="00837A06">
        <w:t xml:space="preserve"> </w:t>
      </w:r>
      <w:r w:rsidR="00131A98">
        <w:t>Decide upon</w:t>
      </w:r>
      <w:r>
        <w:t xml:space="preserve"> two questions you would like to ask the cooperative member. Reflect on the reports from the other groups and refer to </w:t>
      </w:r>
      <w:r w:rsidR="00837A06">
        <w:t>the</w:t>
      </w:r>
      <w:r>
        <w:t xml:space="preserve"> poster</w:t>
      </w:r>
      <w:r w:rsidR="00837A06">
        <w:t>s</w:t>
      </w:r>
      <w:r>
        <w:t xml:space="preserve"> as needed.</w:t>
      </w:r>
      <w:r w:rsidR="00837A06">
        <w:t xml:space="preserve"> </w:t>
      </w:r>
      <w:r w:rsidR="0052084C">
        <w:t>Record your group</w:t>
      </w:r>
      <w:r w:rsidR="00276E4A">
        <w:t>'</w:t>
      </w:r>
      <w:r w:rsidR="0052084C">
        <w:t>s final questions in</w:t>
      </w:r>
      <w:r w:rsidR="009C44D8">
        <w:t xml:space="preserve"> the appropriate category in</w:t>
      </w:r>
      <w:r w:rsidR="0052084C">
        <w:t xml:space="preserve"> Table 2 on the student worksheet.</w:t>
      </w:r>
      <w:r w:rsidR="00C74701">
        <w:t xml:space="preserve"> Have the reporter share your questions with the class. Write down each group</w:t>
      </w:r>
      <w:r w:rsidR="00BB7753">
        <w:t>’</w:t>
      </w:r>
      <w:r w:rsidR="00C74701">
        <w:t>s questions in Table 2.</w:t>
      </w:r>
    </w:p>
    <w:p w14:paraId="4D4DE673" w14:textId="77777777" w:rsidR="009C44D8" w:rsidRPr="009C44D8" w:rsidRDefault="009C44D8" w:rsidP="009C44D8"/>
    <w:p w14:paraId="65A9F6F6" w14:textId="1DF4E5ED" w:rsidR="005B0DA5" w:rsidRDefault="009C44D8" w:rsidP="005B0DA5">
      <w:pPr>
        <w:pStyle w:val="ActivityBodyBold"/>
      </w:pPr>
      <w:r>
        <w:t xml:space="preserve">Part Four – </w:t>
      </w:r>
      <w:r w:rsidR="005B0DA5">
        <w:t>Interview</w:t>
      </w:r>
    </w:p>
    <w:p w14:paraId="3054FAFF" w14:textId="28845901" w:rsidR="00837A06" w:rsidRDefault="009C44D8" w:rsidP="009C44D8">
      <w:pPr>
        <w:pStyle w:val="ActivityBody"/>
      </w:pPr>
      <w:r>
        <w:t xml:space="preserve">The local cooperative member will visit the class for one </w:t>
      </w:r>
      <w:r w:rsidR="00FB4252">
        <w:t xml:space="preserve">period. </w:t>
      </w:r>
      <w:r w:rsidR="00131A98">
        <w:t>Your</w:t>
      </w:r>
      <w:r w:rsidR="00FB4252">
        <w:t xml:space="preserve"> group</w:t>
      </w:r>
      <w:r w:rsidR="00837A06">
        <w:t>’</w:t>
      </w:r>
      <w:r w:rsidR="00FB4252">
        <w:t xml:space="preserve">s interviewer </w:t>
      </w:r>
      <w:r w:rsidR="00837A06">
        <w:t>will</w:t>
      </w:r>
      <w:r w:rsidR="00FB4252">
        <w:t xml:space="preserve"> ask his or her assigned questions as instructed by your teacher. Record answers to each question in Table 2.</w:t>
      </w:r>
      <w:r w:rsidR="00837A06">
        <w:t xml:space="preserve"> After</w:t>
      </w:r>
      <w:r w:rsidR="00276E4A">
        <w:t xml:space="preserve"> </w:t>
      </w:r>
      <w:r w:rsidR="00EF7BF7">
        <w:t>students ask assigned questions</w:t>
      </w:r>
      <w:r w:rsidR="00837A06">
        <w:t xml:space="preserve">, feel free to ask the member </w:t>
      </w:r>
      <w:r w:rsidR="00EF7BF7">
        <w:t>other</w:t>
      </w:r>
      <w:r w:rsidR="00837A06">
        <w:t xml:space="preserve"> questions you have</w:t>
      </w:r>
      <w:r w:rsidR="00EF7BF7">
        <w:t xml:space="preserve"> so that</w:t>
      </w:r>
      <w:r w:rsidR="00837A06">
        <w:t xml:space="preserve"> you </w:t>
      </w:r>
      <w:r w:rsidR="00EF7BF7">
        <w:t>can</w:t>
      </w:r>
      <w:r w:rsidR="00837A06">
        <w:t xml:space="preserve"> write a summ</w:t>
      </w:r>
      <w:r w:rsidR="00276E4A">
        <w:t>a</w:t>
      </w:r>
      <w:r w:rsidR="00837A06">
        <w:t>ry</w:t>
      </w:r>
      <w:r w:rsidR="007A79E6">
        <w:t xml:space="preserve"> about cooperative membership.</w:t>
      </w:r>
    </w:p>
    <w:p w14:paraId="60CB11E8" w14:textId="77777777" w:rsidR="00837A06" w:rsidRPr="00837A06" w:rsidRDefault="00837A06" w:rsidP="00837A06"/>
    <w:p w14:paraId="1A511C3C" w14:textId="78B14A94" w:rsidR="009C44D8" w:rsidRDefault="00837A06" w:rsidP="009C44D8">
      <w:pPr>
        <w:pStyle w:val="ActivityBody"/>
      </w:pPr>
      <w:r>
        <w:t xml:space="preserve">Summarize the interview describing the cooperative membership. Your summary should include the following and will be assessed using </w:t>
      </w:r>
      <w:r w:rsidRPr="00837A06">
        <w:rPr>
          <w:rStyle w:val="ActivityBodyItalicChar"/>
        </w:rPr>
        <w:t xml:space="preserve">Task </w:t>
      </w:r>
      <w:r w:rsidR="00DC3FB4">
        <w:rPr>
          <w:rStyle w:val="ActivityBodyItalicChar"/>
        </w:rPr>
        <w:t>1.5</w:t>
      </w:r>
      <w:r w:rsidRPr="00837A06">
        <w:rPr>
          <w:rStyle w:val="ActivityBodyItalicChar"/>
        </w:rPr>
        <w:t xml:space="preserve"> Evaluation Rubric</w:t>
      </w:r>
      <w:r>
        <w:t>.</w:t>
      </w:r>
    </w:p>
    <w:p w14:paraId="5EC5985B" w14:textId="7E48226E" w:rsidR="00837A06" w:rsidRDefault="00276E4A" w:rsidP="00837A06">
      <w:pPr>
        <w:pStyle w:val="Activitybullet"/>
      </w:pPr>
      <w:bookmarkStart w:id="0" w:name="_Hlk9414800"/>
      <w:r>
        <w:t>An i</w:t>
      </w:r>
      <w:r w:rsidR="00837A06">
        <w:t xml:space="preserve">ntroduction explaining the </w:t>
      </w:r>
      <w:r w:rsidR="000F6AFE">
        <w:t xml:space="preserve">structure </w:t>
      </w:r>
      <w:r w:rsidR="00837A06">
        <w:t>of the cooperative</w:t>
      </w:r>
    </w:p>
    <w:p w14:paraId="66FD3014" w14:textId="60010112" w:rsidR="00837A06" w:rsidRDefault="00837A06" w:rsidP="00837A06">
      <w:pPr>
        <w:pStyle w:val="Activitybullet"/>
      </w:pPr>
      <w:r>
        <w:t>Body including membership benefits and responsibilities</w:t>
      </w:r>
    </w:p>
    <w:p w14:paraId="2192EA0E" w14:textId="5B1C7F27" w:rsidR="00837A06" w:rsidRDefault="00837A06" w:rsidP="00837A06">
      <w:pPr>
        <w:pStyle w:val="Activitybullet"/>
      </w:pPr>
      <w:r>
        <w:lastRenderedPageBreak/>
        <w:t xml:space="preserve">Conclusion explaining </w:t>
      </w:r>
      <w:proofErr w:type="gramStart"/>
      <w:r w:rsidR="005B06C6">
        <w:t>whether or not</w:t>
      </w:r>
      <w:proofErr w:type="gramEnd"/>
      <w:r>
        <w:t xml:space="preserve"> you would become a member and why</w:t>
      </w:r>
    </w:p>
    <w:p w14:paraId="6F46E291" w14:textId="29A2991B" w:rsidR="00283FF0" w:rsidRPr="009C44D8" w:rsidRDefault="00283FF0" w:rsidP="00837A06">
      <w:pPr>
        <w:pStyle w:val="Activitybullet"/>
      </w:pPr>
      <w:r>
        <w:t>Have correct spelling and grammar</w:t>
      </w:r>
    </w:p>
    <w:bookmarkEnd w:id="0"/>
    <w:p w14:paraId="60D6A019" w14:textId="508F9340" w:rsidR="00F40268" w:rsidRDefault="00837A06" w:rsidP="00283FF0">
      <w:pPr>
        <w:pStyle w:val="ActivitySection"/>
      </w:pPr>
      <w:r>
        <w:br w:type="page"/>
      </w:r>
      <w:r w:rsidR="00F40268">
        <w:lastRenderedPageBreak/>
        <w:t>Conclusion</w:t>
      </w:r>
    </w:p>
    <w:p w14:paraId="11B50F50" w14:textId="69DC762B" w:rsidR="00276E4A" w:rsidRDefault="00276E4A" w:rsidP="00276E4A">
      <w:pPr>
        <w:pStyle w:val="ActivityNumbers"/>
        <w:numPr>
          <w:ilvl w:val="0"/>
          <w:numId w:val="15"/>
        </w:numPr>
      </w:pPr>
      <w:r>
        <w:t>Why do agricultural producers form cooperatives?</w:t>
      </w:r>
    </w:p>
    <w:p w14:paraId="49AE4BB4" w14:textId="3E9B0A70" w:rsidR="00276E4A" w:rsidRPr="00276E4A" w:rsidRDefault="00276E4A" w:rsidP="00276E4A"/>
    <w:p w14:paraId="5CEC408E" w14:textId="6E756791" w:rsidR="00276E4A" w:rsidRPr="00276E4A" w:rsidRDefault="00276E4A" w:rsidP="00276E4A"/>
    <w:p w14:paraId="291319AB" w14:textId="77777777" w:rsidR="00276E4A" w:rsidRPr="00276E4A" w:rsidRDefault="00276E4A" w:rsidP="00276E4A"/>
    <w:p w14:paraId="26F812A8" w14:textId="2F4D1A4A" w:rsidR="00276E4A" w:rsidRDefault="00276E4A" w:rsidP="00276E4A">
      <w:pPr>
        <w:pStyle w:val="ActivityNumbers"/>
        <w:numPr>
          <w:ilvl w:val="0"/>
          <w:numId w:val="15"/>
        </w:numPr>
      </w:pPr>
      <w:r>
        <w:t xml:space="preserve">What are the advantages </w:t>
      </w:r>
      <w:r w:rsidR="001428C6">
        <w:t>of</w:t>
      </w:r>
      <w:r>
        <w:t xml:space="preserve"> an agricultural producer </w:t>
      </w:r>
      <w:r w:rsidR="001428C6">
        <w:t>joining</w:t>
      </w:r>
      <w:r>
        <w:t xml:space="preserve"> a cooperative?</w:t>
      </w:r>
    </w:p>
    <w:p w14:paraId="29DDFB5C" w14:textId="4400AFF2" w:rsidR="00276E4A" w:rsidRPr="00276E4A" w:rsidRDefault="00276E4A" w:rsidP="00276E4A"/>
    <w:p w14:paraId="696AA13E" w14:textId="3AB8A88E" w:rsidR="00276E4A" w:rsidRPr="00276E4A" w:rsidRDefault="00276E4A" w:rsidP="00276E4A"/>
    <w:p w14:paraId="5927320A" w14:textId="77777777" w:rsidR="00276E4A" w:rsidRPr="00276E4A" w:rsidRDefault="00276E4A" w:rsidP="00276E4A"/>
    <w:p w14:paraId="3B50AD95" w14:textId="4FB79D65" w:rsidR="00276E4A" w:rsidRDefault="00276E4A" w:rsidP="00276E4A">
      <w:pPr>
        <w:pStyle w:val="ActivityNumbers"/>
        <w:numPr>
          <w:ilvl w:val="0"/>
          <w:numId w:val="15"/>
        </w:numPr>
      </w:pPr>
      <w:r>
        <w:t>What benefits does a cooperative member have?</w:t>
      </w:r>
    </w:p>
    <w:p w14:paraId="521E1DE2" w14:textId="686D3A0C" w:rsidR="00276E4A" w:rsidRPr="00276E4A" w:rsidRDefault="00276E4A" w:rsidP="00276E4A"/>
    <w:p w14:paraId="4158BB1F" w14:textId="040F6929" w:rsidR="00276E4A" w:rsidRPr="00276E4A" w:rsidRDefault="00276E4A" w:rsidP="00276E4A"/>
    <w:p w14:paraId="5E41F5A7" w14:textId="77777777" w:rsidR="00276E4A" w:rsidRPr="00276E4A" w:rsidRDefault="00276E4A" w:rsidP="00276E4A"/>
    <w:p w14:paraId="48DD2B00" w14:textId="3CF4942B" w:rsidR="00276E4A" w:rsidRPr="007A79E6" w:rsidRDefault="00276E4A" w:rsidP="00276E4A">
      <w:pPr>
        <w:pStyle w:val="ActivityNumbers"/>
        <w:numPr>
          <w:ilvl w:val="0"/>
          <w:numId w:val="15"/>
        </w:numPr>
      </w:pPr>
      <w:r>
        <w:t>Why do cooperative members need to uphold their responsibilities?</w:t>
      </w:r>
    </w:p>
    <w:p w14:paraId="24C8B686" w14:textId="022A2A35" w:rsidR="00304FEC" w:rsidRDefault="00304FEC" w:rsidP="007A79E6">
      <w:pPr>
        <w:pStyle w:val="ActivityNumbers"/>
        <w:numPr>
          <w:ilvl w:val="0"/>
          <w:numId w:val="0"/>
        </w:numPr>
        <w:ind w:left="720" w:hanging="360"/>
      </w:pPr>
      <w: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4"/>
        <w:gridCol w:w="3816"/>
      </w:tblGrid>
      <w:tr w:rsidR="00304FEC" w14:paraId="6BD759ED" w14:textId="77777777" w:rsidTr="00A669FA">
        <w:trPr>
          <w:trHeight w:val="473"/>
        </w:trPr>
        <w:tc>
          <w:tcPr>
            <w:tcW w:w="6984" w:type="dxa"/>
            <w:vAlign w:val="center"/>
          </w:tcPr>
          <w:p w14:paraId="5C561726" w14:textId="77777777" w:rsidR="00304FEC" w:rsidRPr="001428C6" w:rsidRDefault="00304FEC" w:rsidP="001428C6">
            <w:r w:rsidRPr="001428C6">
              <w:lastRenderedPageBreak/>
              <w:t>Name____________________________________________________</w:t>
            </w:r>
          </w:p>
        </w:tc>
        <w:tc>
          <w:tcPr>
            <w:tcW w:w="3816" w:type="dxa"/>
            <w:vMerge w:val="restart"/>
            <w:vAlign w:val="center"/>
          </w:tcPr>
          <w:p w14:paraId="6DC2F900" w14:textId="77777777" w:rsidR="00304FEC" w:rsidRDefault="00304FEC" w:rsidP="00A669FA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63C3ABC5" wp14:editId="64A19C60">
                  <wp:extent cx="2284542" cy="539406"/>
                  <wp:effectExtent l="0" t="0" r="1905" b="0"/>
                  <wp:docPr id="1" name="Picture 1" descr="My Local Cooperativ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y Local Cooperativ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4542" cy="539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FEC" w14:paraId="00C369EF" w14:textId="77777777" w:rsidTr="00A669FA">
        <w:trPr>
          <w:trHeight w:val="472"/>
        </w:trPr>
        <w:tc>
          <w:tcPr>
            <w:tcW w:w="6984" w:type="dxa"/>
            <w:shd w:val="clear" w:color="auto" w:fill="006A68"/>
            <w:vAlign w:val="bottom"/>
          </w:tcPr>
          <w:p w14:paraId="3D374672" w14:textId="0CB5EC42" w:rsidR="00304FEC" w:rsidRPr="00E16D49" w:rsidRDefault="00304FEC" w:rsidP="00A669FA">
            <w:pPr>
              <w:pStyle w:val="MLC"/>
            </w:pPr>
            <w:r>
              <w:t xml:space="preserve"> Task </w:t>
            </w:r>
            <w:r w:rsidR="00DC3FB4">
              <w:t>1.5</w:t>
            </w:r>
            <w:r>
              <w:t xml:space="preserve"> Student Worksheet</w:t>
            </w:r>
          </w:p>
        </w:tc>
        <w:tc>
          <w:tcPr>
            <w:tcW w:w="3816" w:type="dxa"/>
            <w:vMerge/>
            <w:vAlign w:val="center"/>
          </w:tcPr>
          <w:p w14:paraId="0C966593" w14:textId="77777777" w:rsidR="00304FEC" w:rsidRDefault="00304FEC" w:rsidP="00A669FA">
            <w:pPr>
              <w:jc w:val="right"/>
              <w:rPr>
                <w:noProof/>
              </w:rPr>
            </w:pPr>
          </w:p>
        </w:tc>
      </w:tr>
    </w:tbl>
    <w:p w14:paraId="55A26D1A" w14:textId="603A701F" w:rsidR="00F40268" w:rsidRDefault="00F40268" w:rsidP="00304FE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52084C" w14:paraId="112B949E" w14:textId="77777777" w:rsidTr="00DD55B1">
        <w:tc>
          <w:tcPr>
            <w:tcW w:w="10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4075E" w14:textId="05BB852C" w:rsidR="0052084C" w:rsidRPr="0052084C" w:rsidRDefault="0052084C" w:rsidP="00304FEC">
            <w:pPr>
              <w:rPr>
                <w:rStyle w:val="KeyTerm"/>
              </w:rPr>
            </w:pPr>
            <w:r w:rsidRPr="0052084C">
              <w:rPr>
                <w:rStyle w:val="KeyTerm"/>
              </w:rPr>
              <w:t xml:space="preserve">Table 1. </w:t>
            </w:r>
            <w:r w:rsidRPr="0052084C">
              <w:rPr>
                <w:rStyle w:val="KeyTermItalic"/>
              </w:rPr>
              <w:t>Individual Questions</w:t>
            </w:r>
          </w:p>
        </w:tc>
      </w:tr>
      <w:tr w:rsidR="0052084C" w14:paraId="709C3CFE" w14:textId="77777777" w:rsidTr="00DD55B1">
        <w:tc>
          <w:tcPr>
            <w:tcW w:w="10790" w:type="dxa"/>
            <w:tcBorders>
              <w:top w:val="single" w:sz="4" w:space="0" w:color="auto"/>
            </w:tcBorders>
            <w:shd w:val="pct5" w:color="auto" w:fill="auto"/>
          </w:tcPr>
          <w:p w14:paraId="4FF1216D" w14:textId="1BBB3476" w:rsidR="0052084C" w:rsidRDefault="0052084C" w:rsidP="0052084C">
            <w:pPr>
              <w:pStyle w:val="RubricHeadings"/>
            </w:pPr>
            <w:r>
              <w:t>Benefits</w:t>
            </w:r>
          </w:p>
        </w:tc>
      </w:tr>
      <w:tr w:rsidR="0052084C" w14:paraId="179B8ABA" w14:textId="77777777" w:rsidTr="00092AB5">
        <w:trPr>
          <w:trHeight w:val="360"/>
        </w:trPr>
        <w:tc>
          <w:tcPr>
            <w:tcW w:w="10790" w:type="dxa"/>
          </w:tcPr>
          <w:p w14:paraId="34DCD9C8" w14:textId="77777777" w:rsidR="0052084C" w:rsidRDefault="0052084C" w:rsidP="00AA3C7A">
            <w:pPr>
              <w:pStyle w:val="ActivityNumbers"/>
              <w:numPr>
                <w:ilvl w:val="0"/>
                <w:numId w:val="12"/>
              </w:numPr>
            </w:pPr>
          </w:p>
        </w:tc>
      </w:tr>
      <w:tr w:rsidR="0052084C" w14:paraId="52D5FC93" w14:textId="77777777" w:rsidTr="00092AB5">
        <w:trPr>
          <w:trHeight w:val="360"/>
        </w:trPr>
        <w:tc>
          <w:tcPr>
            <w:tcW w:w="10790" w:type="dxa"/>
          </w:tcPr>
          <w:p w14:paraId="4525B678" w14:textId="77777777" w:rsidR="0052084C" w:rsidRDefault="0052084C" w:rsidP="0052084C">
            <w:pPr>
              <w:pStyle w:val="ActivityNumbers"/>
            </w:pPr>
          </w:p>
        </w:tc>
      </w:tr>
      <w:tr w:rsidR="0052084C" w14:paraId="2CE918B0" w14:textId="77777777" w:rsidTr="00092AB5">
        <w:trPr>
          <w:trHeight w:val="360"/>
        </w:trPr>
        <w:tc>
          <w:tcPr>
            <w:tcW w:w="10790" w:type="dxa"/>
          </w:tcPr>
          <w:p w14:paraId="76476B37" w14:textId="77777777" w:rsidR="0052084C" w:rsidRDefault="0052084C" w:rsidP="0052084C">
            <w:pPr>
              <w:pStyle w:val="ActivityNumbers"/>
            </w:pPr>
          </w:p>
        </w:tc>
      </w:tr>
      <w:tr w:rsidR="0052084C" w14:paraId="0BFB3836" w14:textId="77777777" w:rsidTr="00DD55B1">
        <w:tc>
          <w:tcPr>
            <w:tcW w:w="10790" w:type="dxa"/>
            <w:shd w:val="pct5" w:color="auto" w:fill="auto"/>
          </w:tcPr>
          <w:p w14:paraId="0564ED96" w14:textId="23388843" w:rsidR="0052084C" w:rsidRDefault="0052084C" w:rsidP="0052084C">
            <w:pPr>
              <w:pStyle w:val="RubricHeadings"/>
            </w:pPr>
            <w:r>
              <w:t>Responsibilities</w:t>
            </w:r>
          </w:p>
        </w:tc>
      </w:tr>
      <w:tr w:rsidR="0052084C" w14:paraId="305CE122" w14:textId="77777777" w:rsidTr="0052084C">
        <w:tc>
          <w:tcPr>
            <w:tcW w:w="10790" w:type="dxa"/>
          </w:tcPr>
          <w:p w14:paraId="3FA8233E" w14:textId="77777777" w:rsidR="0052084C" w:rsidRDefault="0052084C" w:rsidP="00AA3C7A">
            <w:pPr>
              <w:pStyle w:val="ActivityNumbers"/>
              <w:numPr>
                <w:ilvl w:val="0"/>
                <w:numId w:val="13"/>
              </w:numPr>
            </w:pPr>
          </w:p>
        </w:tc>
      </w:tr>
      <w:tr w:rsidR="0052084C" w14:paraId="03414B7A" w14:textId="77777777" w:rsidTr="0052084C">
        <w:tc>
          <w:tcPr>
            <w:tcW w:w="10790" w:type="dxa"/>
          </w:tcPr>
          <w:p w14:paraId="7635A67F" w14:textId="77777777" w:rsidR="0052084C" w:rsidRDefault="0052084C" w:rsidP="0052084C">
            <w:pPr>
              <w:pStyle w:val="ActivityNumbers"/>
            </w:pPr>
          </w:p>
        </w:tc>
      </w:tr>
      <w:tr w:rsidR="0052084C" w14:paraId="32CE46A1" w14:textId="77777777" w:rsidTr="0052084C">
        <w:tc>
          <w:tcPr>
            <w:tcW w:w="10790" w:type="dxa"/>
          </w:tcPr>
          <w:p w14:paraId="6675085A" w14:textId="77777777" w:rsidR="0052084C" w:rsidRDefault="0052084C" w:rsidP="0052084C">
            <w:pPr>
              <w:pStyle w:val="ActivityNumbers"/>
            </w:pPr>
          </w:p>
        </w:tc>
      </w:tr>
    </w:tbl>
    <w:p w14:paraId="3CEC4A86" w14:textId="158A0F56" w:rsidR="00304FEC" w:rsidRDefault="00304FEC" w:rsidP="0052084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52084C" w14:paraId="512ECE9D" w14:textId="77777777" w:rsidTr="00A669FA">
        <w:tc>
          <w:tcPr>
            <w:tcW w:w="10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41D8E" w14:textId="13A0ED47" w:rsidR="0052084C" w:rsidRPr="0052084C" w:rsidRDefault="0052084C" w:rsidP="00A669FA">
            <w:pPr>
              <w:rPr>
                <w:rStyle w:val="KeyTerm"/>
              </w:rPr>
            </w:pPr>
            <w:r w:rsidRPr="0052084C">
              <w:rPr>
                <w:rStyle w:val="KeyTerm"/>
              </w:rPr>
              <w:t xml:space="preserve">Table </w:t>
            </w:r>
            <w:r w:rsidR="007A79E6">
              <w:rPr>
                <w:rStyle w:val="KeyTerm"/>
              </w:rPr>
              <w:t>2</w:t>
            </w:r>
            <w:r w:rsidRPr="0052084C">
              <w:rPr>
                <w:rStyle w:val="KeyTerm"/>
              </w:rPr>
              <w:t xml:space="preserve">. </w:t>
            </w:r>
            <w:r>
              <w:rPr>
                <w:rStyle w:val="KeyTermItalic"/>
              </w:rPr>
              <w:t>Class Questions</w:t>
            </w:r>
          </w:p>
        </w:tc>
      </w:tr>
      <w:tr w:rsidR="0052084C" w14:paraId="5E7D5E63" w14:textId="77777777" w:rsidTr="00DD55B1">
        <w:tc>
          <w:tcPr>
            <w:tcW w:w="10790" w:type="dxa"/>
            <w:tcBorders>
              <w:top w:val="single" w:sz="4" w:space="0" w:color="auto"/>
            </w:tcBorders>
            <w:shd w:val="pct5" w:color="auto" w:fill="auto"/>
          </w:tcPr>
          <w:p w14:paraId="0BB94AF5" w14:textId="3D6E07FB" w:rsidR="0052084C" w:rsidRDefault="009C44D8" w:rsidP="00A669FA">
            <w:pPr>
              <w:pStyle w:val="RubricHeadings"/>
            </w:pPr>
            <w:r>
              <w:t>General Information</w:t>
            </w:r>
          </w:p>
        </w:tc>
      </w:tr>
      <w:tr w:rsidR="0052084C" w14:paraId="722E4450" w14:textId="77777777" w:rsidTr="00092AB5">
        <w:trPr>
          <w:trHeight w:val="360"/>
        </w:trPr>
        <w:tc>
          <w:tcPr>
            <w:tcW w:w="10790" w:type="dxa"/>
          </w:tcPr>
          <w:p w14:paraId="0A9ADD73" w14:textId="77777777" w:rsidR="0052084C" w:rsidRDefault="0052084C" w:rsidP="00AA3C7A">
            <w:pPr>
              <w:pStyle w:val="ActivityNumbers"/>
              <w:numPr>
                <w:ilvl w:val="0"/>
                <w:numId w:val="14"/>
              </w:numPr>
            </w:pPr>
          </w:p>
        </w:tc>
      </w:tr>
      <w:tr w:rsidR="009C44D8" w14:paraId="6BF2B6EC" w14:textId="77777777" w:rsidTr="00092AB5">
        <w:trPr>
          <w:trHeight w:val="360"/>
        </w:trPr>
        <w:tc>
          <w:tcPr>
            <w:tcW w:w="10790" w:type="dxa"/>
          </w:tcPr>
          <w:p w14:paraId="2AED4812" w14:textId="7BFC5621" w:rsidR="009C44D8" w:rsidRDefault="009C44D8" w:rsidP="009C44D8">
            <w:pPr>
              <w:pStyle w:val="ActivityBody"/>
            </w:pPr>
            <w:r>
              <w:t>Answer:</w:t>
            </w:r>
          </w:p>
        </w:tc>
      </w:tr>
      <w:tr w:rsidR="0052084C" w14:paraId="336E4D62" w14:textId="77777777" w:rsidTr="00092AB5">
        <w:trPr>
          <w:trHeight w:val="360"/>
        </w:trPr>
        <w:tc>
          <w:tcPr>
            <w:tcW w:w="10790" w:type="dxa"/>
          </w:tcPr>
          <w:p w14:paraId="73FFB276" w14:textId="77777777" w:rsidR="0052084C" w:rsidRDefault="0052084C" w:rsidP="00A669FA">
            <w:pPr>
              <w:pStyle w:val="ActivityNumbers"/>
            </w:pPr>
          </w:p>
        </w:tc>
      </w:tr>
      <w:tr w:rsidR="009C44D8" w14:paraId="6ECD064D" w14:textId="77777777" w:rsidTr="00092AB5">
        <w:trPr>
          <w:trHeight w:val="360"/>
        </w:trPr>
        <w:tc>
          <w:tcPr>
            <w:tcW w:w="10790" w:type="dxa"/>
          </w:tcPr>
          <w:p w14:paraId="69C968F9" w14:textId="69C5576D" w:rsidR="009C44D8" w:rsidRPr="009C44D8" w:rsidRDefault="009C44D8" w:rsidP="009C44D8">
            <w:pPr>
              <w:pStyle w:val="ActivityBody"/>
            </w:pPr>
            <w:r>
              <w:t>Answer:</w:t>
            </w:r>
          </w:p>
        </w:tc>
      </w:tr>
      <w:tr w:rsidR="007A79E6" w14:paraId="4568839B" w14:textId="77777777" w:rsidTr="00DD55B1">
        <w:tc>
          <w:tcPr>
            <w:tcW w:w="10790" w:type="dxa"/>
            <w:shd w:val="pct5" w:color="auto" w:fill="auto"/>
          </w:tcPr>
          <w:p w14:paraId="5FCC8DCB" w14:textId="50393BE1" w:rsidR="007A79E6" w:rsidRDefault="007A79E6" w:rsidP="00A669FA">
            <w:pPr>
              <w:pStyle w:val="RubricHeadings"/>
            </w:pPr>
            <w:r>
              <w:t>Patronage</w:t>
            </w:r>
          </w:p>
        </w:tc>
      </w:tr>
      <w:tr w:rsidR="007A79E6" w14:paraId="36AC6553" w14:textId="77777777" w:rsidTr="00092AB5">
        <w:trPr>
          <w:trHeight w:val="360"/>
        </w:trPr>
        <w:tc>
          <w:tcPr>
            <w:tcW w:w="10790" w:type="dxa"/>
          </w:tcPr>
          <w:p w14:paraId="558DA980" w14:textId="77777777" w:rsidR="007A79E6" w:rsidRDefault="007A79E6" w:rsidP="00AA3C7A">
            <w:pPr>
              <w:pStyle w:val="ActivityNumbers"/>
              <w:numPr>
                <w:ilvl w:val="0"/>
                <w:numId w:val="16"/>
              </w:numPr>
            </w:pPr>
          </w:p>
        </w:tc>
      </w:tr>
      <w:tr w:rsidR="007A79E6" w14:paraId="3F6A5EE2" w14:textId="77777777" w:rsidTr="00092AB5">
        <w:trPr>
          <w:trHeight w:val="360"/>
        </w:trPr>
        <w:tc>
          <w:tcPr>
            <w:tcW w:w="10790" w:type="dxa"/>
          </w:tcPr>
          <w:p w14:paraId="0EB7E21E" w14:textId="77777777" w:rsidR="007A79E6" w:rsidRDefault="007A79E6" w:rsidP="00A669FA">
            <w:pPr>
              <w:pStyle w:val="ActivityBody"/>
            </w:pPr>
            <w:r>
              <w:t>Answer:</w:t>
            </w:r>
          </w:p>
        </w:tc>
      </w:tr>
      <w:tr w:rsidR="007A79E6" w14:paraId="5C3D8F3E" w14:textId="77777777" w:rsidTr="00092AB5">
        <w:trPr>
          <w:trHeight w:val="360"/>
        </w:trPr>
        <w:tc>
          <w:tcPr>
            <w:tcW w:w="10790" w:type="dxa"/>
          </w:tcPr>
          <w:p w14:paraId="6EC6D09A" w14:textId="77777777" w:rsidR="007A79E6" w:rsidRDefault="007A79E6" w:rsidP="00A669FA">
            <w:pPr>
              <w:pStyle w:val="ActivityNumbers"/>
            </w:pPr>
          </w:p>
        </w:tc>
      </w:tr>
      <w:tr w:rsidR="007A79E6" w:rsidRPr="009C44D8" w14:paraId="4C071537" w14:textId="77777777" w:rsidTr="00092AB5">
        <w:trPr>
          <w:trHeight w:val="360"/>
        </w:trPr>
        <w:tc>
          <w:tcPr>
            <w:tcW w:w="10790" w:type="dxa"/>
          </w:tcPr>
          <w:p w14:paraId="40AD1B8F" w14:textId="77777777" w:rsidR="007A79E6" w:rsidRPr="009C44D8" w:rsidRDefault="007A79E6" w:rsidP="00A669FA">
            <w:pPr>
              <w:pStyle w:val="ActivityBody"/>
            </w:pPr>
            <w:r>
              <w:t>Answer:</w:t>
            </w:r>
          </w:p>
        </w:tc>
      </w:tr>
      <w:tr w:rsidR="007A79E6" w14:paraId="2A27E3C6" w14:textId="77777777" w:rsidTr="00DD55B1">
        <w:tc>
          <w:tcPr>
            <w:tcW w:w="10790" w:type="dxa"/>
            <w:shd w:val="pct5" w:color="auto" w:fill="auto"/>
          </w:tcPr>
          <w:p w14:paraId="46C5B7C5" w14:textId="45372456" w:rsidR="007A79E6" w:rsidRDefault="007A79E6" w:rsidP="00A669FA">
            <w:pPr>
              <w:pStyle w:val="RubricHeadings"/>
            </w:pPr>
            <w:r>
              <w:t>Decision Making</w:t>
            </w:r>
          </w:p>
        </w:tc>
      </w:tr>
      <w:tr w:rsidR="007A79E6" w14:paraId="2F5784DD" w14:textId="77777777" w:rsidTr="007A79E6">
        <w:tc>
          <w:tcPr>
            <w:tcW w:w="10790" w:type="dxa"/>
          </w:tcPr>
          <w:p w14:paraId="5759E949" w14:textId="77777777" w:rsidR="007A79E6" w:rsidRDefault="007A79E6" w:rsidP="00AA3C7A">
            <w:pPr>
              <w:pStyle w:val="ActivityNumbers"/>
              <w:numPr>
                <w:ilvl w:val="0"/>
                <w:numId w:val="17"/>
              </w:numPr>
            </w:pPr>
          </w:p>
        </w:tc>
      </w:tr>
      <w:tr w:rsidR="007A79E6" w14:paraId="11469EBB" w14:textId="77777777" w:rsidTr="00092AB5">
        <w:trPr>
          <w:trHeight w:val="360"/>
        </w:trPr>
        <w:tc>
          <w:tcPr>
            <w:tcW w:w="10790" w:type="dxa"/>
          </w:tcPr>
          <w:p w14:paraId="4B90E8FA" w14:textId="77777777" w:rsidR="007A79E6" w:rsidRDefault="007A79E6" w:rsidP="00A669FA">
            <w:pPr>
              <w:pStyle w:val="ActivityBody"/>
            </w:pPr>
            <w:r>
              <w:t>Answer:</w:t>
            </w:r>
          </w:p>
        </w:tc>
      </w:tr>
      <w:tr w:rsidR="007A79E6" w14:paraId="1C55AFB6" w14:textId="77777777" w:rsidTr="00092AB5">
        <w:trPr>
          <w:trHeight w:val="360"/>
        </w:trPr>
        <w:tc>
          <w:tcPr>
            <w:tcW w:w="10790" w:type="dxa"/>
          </w:tcPr>
          <w:p w14:paraId="5D443297" w14:textId="77777777" w:rsidR="007A79E6" w:rsidRDefault="007A79E6" w:rsidP="00A669FA">
            <w:pPr>
              <w:pStyle w:val="ActivityNumbers"/>
            </w:pPr>
          </w:p>
        </w:tc>
      </w:tr>
      <w:tr w:rsidR="007A79E6" w:rsidRPr="009C44D8" w14:paraId="7CE7148E" w14:textId="77777777" w:rsidTr="00092AB5">
        <w:trPr>
          <w:trHeight w:val="360"/>
        </w:trPr>
        <w:tc>
          <w:tcPr>
            <w:tcW w:w="10790" w:type="dxa"/>
          </w:tcPr>
          <w:p w14:paraId="1E429F54" w14:textId="77777777" w:rsidR="007A79E6" w:rsidRPr="009C44D8" w:rsidRDefault="007A79E6" w:rsidP="00A669FA">
            <w:pPr>
              <w:pStyle w:val="ActivityBody"/>
            </w:pPr>
            <w:r>
              <w:t>Answer:</w:t>
            </w:r>
          </w:p>
        </w:tc>
      </w:tr>
      <w:tr w:rsidR="007A79E6" w14:paraId="251F0D56" w14:textId="77777777" w:rsidTr="00DD55B1">
        <w:tc>
          <w:tcPr>
            <w:tcW w:w="10790" w:type="dxa"/>
            <w:shd w:val="pct5" w:color="auto" w:fill="auto"/>
          </w:tcPr>
          <w:p w14:paraId="480C90E2" w14:textId="4E859052" w:rsidR="007A79E6" w:rsidRDefault="007A79E6" w:rsidP="00A669FA">
            <w:pPr>
              <w:pStyle w:val="RubricHeadings"/>
            </w:pPr>
            <w:r>
              <w:t>Evaluation</w:t>
            </w:r>
          </w:p>
        </w:tc>
      </w:tr>
      <w:tr w:rsidR="007A79E6" w14:paraId="09AB7E3A" w14:textId="77777777" w:rsidTr="00092AB5">
        <w:trPr>
          <w:trHeight w:val="360"/>
        </w:trPr>
        <w:tc>
          <w:tcPr>
            <w:tcW w:w="10790" w:type="dxa"/>
          </w:tcPr>
          <w:p w14:paraId="334F70EA" w14:textId="77777777" w:rsidR="007A79E6" w:rsidRDefault="007A79E6" w:rsidP="00AA3C7A">
            <w:pPr>
              <w:pStyle w:val="ActivityNumbers"/>
              <w:numPr>
                <w:ilvl w:val="0"/>
                <w:numId w:val="18"/>
              </w:numPr>
            </w:pPr>
          </w:p>
        </w:tc>
      </w:tr>
      <w:tr w:rsidR="007A79E6" w14:paraId="56B85405" w14:textId="77777777" w:rsidTr="00092AB5">
        <w:trPr>
          <w:trHeight w:val="360"/>
        </w:trPr>
        <w:tc>
          <w:tcPr>
            <w:tcW w:w="10790" w:type="dxa"/>
          </w:tcPr>
          <w:p w14:paraId="131639E9" w14:textId="77777777" w:rsidR="007A79E6" w:rsidRDefault="007A79E6" w:rsidP="00A669FA">
            <w:pPr>
              <w:pStyle w:val="ActivityBody"/>
            </w:pPr>
            <w:r>
              <w:t>Answer:</w:t>
            </w:r>
          </w:p>
        </w:tc>
      </w:tr>
      <w:tr w:rsidR="007A79E6" w14:paraId="4C59A9E7" w14:textId="77777777" w:rsidTr="00092AB5">
        <w:trPr>
          <w:trHeight w:val="360"/>
        </w:trPr>
        <w:tc>
          <w:tcPr>
            <w:tcW w:w="10790" w:type="dxa"/>
          </w:tcPr>
          <w:p w14:paraId="787C1C61" w14:textId="77777777" w:rsidR="007A79E6" w:rsidRDefault="007A79E6" w:rsidP="00A669FA">
            <w:pPr>
              <w:pStyle w:val="ActivityNumbers"/>
            </w:pPr>
          </w:p>
        </w:tc>
      </w:tr>
      <w:tr w:rsidR="007A79E6" w:rsidRPr="009C44D8" w14:paraId="412E9C4E" w14:textId="77777777" w:rsidTr="00092AB5">
        <w:trPr>
          <w:trHeight w:val="360"/>
        </w:trPr>
        <w:tc>
          <w:tcPr>
            <w:tcW w:w="10790" w:type="dxa"/>
          </w:tcPr>
          <w:p w14:paraId="26D7D5B7" w14:textId="77777777" w:rsidR="007A79E6" w:rsidRPr="009C44D8" w:rsidRDefault="007A79E6" w:rsidP="00A669FA">
            <w:pPr>
              <w:pStyle w:val="ActivityBody"/>
            </w:pPr>
            <w:r>
              <w:t>Answer:</w:t>
            </w:r>
          </w:p>
        </w:tc>
      </w:tr>
      <w:tr w:rsidR="007A79E6" w14:paraId="12BCA855" w14:textId="77777777" w:rsidTr="00DD55B1">
        <w:tc>
          <w:tcPr>
            <w:tcW w:w="10790" w:type="dxa"/>
            <w:shd w:val="pct5" w:color="auto" w:fill="auto"/>
          </w:tcPr>
          <w:p w14:paraId="342F3979" w14:textId="49F4408C" w:rsidR="007A79E6" w:rsidRDefault="007A79E6" w:rsidP="00A669FA">
            <w:pPr>
              <w:pStyle w:val="RubricHeadings"/>
            </w:pPr>
            <w:r>
              <w:t>Community</w:t>
            </w:r>
            <w:r w:rsidR="00BB7753">
              <w:t xml:space="preserve"> and Policy</w:t>
            </w:r>
          </w:p>
        </w:tc>
      </w:tr>
      <w:tr w:rsidR="007A79E6" w14:paraId="11A13B67" w14:textId="77777777" w:rsidTr="00092AB5">
        <w:trPr>
          <w:trHeight w:val="360"/>
        </w:trPr>
        <w:tc>
          <w:tcPr>
            <w:tcW w:w="10790" w:type="dxa"/>
          </w:tcPr>
          <w:p w14:paraId="6A928265" w14:textId="77777777" w:rsidR="007A79E6" w:rsidRDefault="007A79E6" w:rsidP="00AA3C7A">
            <w:pPr>
              <w:pStyle w:val="ActivityNumbers"/>
              <w:numPr>
                <w:ilvl w:val="0"/>
                <w:numId w:val="20"/>
              </w:numPr>
            </w:pPr>
          </w:p>
        </w:tc>
      </w:tr>
      <w:tr w:rsidR="007A79E6" w14:paraId="0A03A88D" w14:textId="77777777" w:rsidTr="00092AB5">
        <w:trPr>
          <w:trHeight w:val="360"/>
        </w:trPr>
        <w:tc>
          <w:tcPr>
            <w:tcW w:w="10790" w:type="dxa"/>
          </w:tcPr>
          <w:p w14:paraId="7170A8AB" w14:textId="77777777" w:rsidR="007A79E6" w:rsidRDefault="007A79E6" w:rsidP="00A669FA">
            <w:pPr>
              <w:pStyle w:val="ActivityBody"/>
            </w:pPr>
            <w:r>
              <w:t>Answer:</w:t>
            </w:r>
          </w:p>
        </w:tc>
      </w:tr>
      <w:tr w:rsidR="007A79E6" w14:paraId="65BEFA74" w14:textId="77777777" w:rsidTr="00092AB5">
        <w:trPr>
          <w:trHeight w:val="360"/>
        </w:trPr>
        <w:tc>
          <w:tcPr>
            <w:tcW w:w="10790" w:type="dxa"/>
          </w:tcPr>
          <w:p w14:paraId="4965E996" w14:textId="77777777" w:rsidR="007A79E6" w:rsidRDefault="007A79E6" w:rsidP="007A79E6">
            <w:pPr>
              <w:pStyle w:val="ActivityNumbers"/>
            </w:pPr>
          </w:p>
        </w:tc>
      </w:tr>
      <w:tr w:rsidR="007A79E6" w:rsidRPr="009C44D8" w14:paraId="5C6545F8" w14:textId="77777777" w:rsidTr="00092AB5">
        <w:trPr>
          <w:trHeight w:val="360"/>
        </w:trPr>
        <w:tc>
          <w:tcPr>
            <w:tcW w:w="10790" w:type="dxa"/>
          </w:tcPr>
          <w:p w14:paraId="6A9B219C" w14:textId="77777777" w:rsidR="007A79E6" w:rsidRPr="009C44D8" w:rsidRDefault="007A79E6" w:rsidP="00A669FA">
            <w:pPr>
              <w:pStyle w:val="ActivityBody"/>
            </w:pPr>
            <w:r>
              <w:t>Answer:</w:t>
            </w:r>
          </w:p>
        </w:tc>
      </w:tr>
    </w:tbl>
    <w:p w14:paraId="6C7B11BC" w14:textId="77777777" w:rsidR="0052084C" w:rsidRPr="0052084C" w:rsidRDefault="0052084C" w:rsidP="0052084C"/>
    <w:sectPr w:rsidR="0052084C" w:rsidRPr="0052084C" w:rsidSect="00304FEC">
      <w:footerReference w:type="default" r:id="rId10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519E9" w14:textId="77777777" w:rsidR="00F23D41" w:rsidRDefault="00F23D41" w:rsidP="001E4BCA">
      <w:r>
        <w:separator/>
      </w:r>
    </w:p>
  </w:endnote>
  <w:endnote w:type="continuationSeparator" w:id="0">
    <w:p w14:paraId="3AE7B3D9" w14:textId="77777777" w:rsidR="00F23D41" w:rsidRDefault="00F23D41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single" w:sz="4" w:space="0" w:color="BFBFBF" w:themeColor="background1" w:themeShade="BF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  <w:tblLayout w:type="fixed"/>
      <w:tblLook w:val="04A0" w:firstRow="1" w:lastRow="0" w:firstColumn="1" w:lastColumn="0" w:noHBand="0" w:noVBand="1"/>
    </w:tblPr>
    <w:tblGrid>
      <w:gridCol w:w="4945"/>
      <w:gridCol w:w="5845"/>
    </w:tblGrid>
    <w:tr w:rsidR="003279B3" w14:paraId="2D6862E2" w14:textId="77777777" w:rsidTr="006876E6">
      <w:tc>
        <w:tcPr>
          <w:tcW w:w="4945" w:type="dxa"/>
          <w:shd w:val="clear" w:color="auto" w:fill="F2F2F2" w:themeFill="background1" w:themeFillShade="F2"/>
        </w:tcPr>
        <w:p w14:paraId="24167D60" w14:textId="6793FA67" w:rsidR="003279B3" w:rsidRDefault="002860C5" w:rsidP="00860D10">
          <w:pPr>
            <w:pStyle w:val="Footer"/>
            <w:jc w:val="left"/>
          </w:pPr>
          <w:r>
            <w:t>My Local Cooperative</w:t>
          </w:r>
          <w:r w:rsidR="006D3B50">
            <w:t xml:space="preserve"> </w:t>
          </w:r>
          <w:r w:rsidR="006E56C1">
            <w:t xml:space="preserve">© </w:t>
          </w:r>
          <w:r w:rsidR="006D3B50">
            <w:t>201</w:t>
          </w:r>
          <w:r>
            <w:t>9</w:t>
          </w:r>
        </w:p>
      </w:tc>
      <w:tc>
        <w:tcPr>
          <w:tcW w:w="5845" w:type="dxa"/>
          <w:shd w:val="clear" w:color="auto" w:fill="F2F2F2" w:themeFill="background1" w:themeFillShade="F2"/>
        </w:tcPr>
        <w:p w14:paraId="0DD487BF" w14:textId="2AEEF964" w:rsidR="003279B3" w:rsidRDefault="002860C5" w:rsidP="00F40268">
          <w:pPr>
            <w:pStyle w:val="Footer"/>
            <w:rPr>
              <w:noProof/>
            </w:rPr>
          </w:pPr>
          <w:r>
            <w:t>MLC</w:t>
          </w:r>
          <w:r w:rsidR="003279B3">
            <w:t xml:space="preserve"> – </w:t>
          </w:r>
          <w:r w:rsidR="00E16D49">
            <w:t xml:space="preserve">Task </w:t>
          </w:r>
          <w:r w:rsidR="00DC3FB4">
            <w:t>1.5</w:t>
          </w:r>
          <w:r w:rsidR="00E16D49">
            <w:t xml:space="preserve"> </w:t>
          </w:r>
          <w:r w:rsidR="0052084C">
            <w:t xml:space="preserve">Benefits = Responsibilities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92649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18A6504B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FC36D" w14:textId="77777777" w:rsidR="00F23D41" w:rsidRDefault="00F23D41" w:rsidP="001E4BCA">
      <w:r>
        <w:separator/>
      </w:r>
    </w:p>
  </w:footnote>
  <w:footnote w:type="continuationSeparator" w:id="0">
    <w:p w14:paraId="3321C965" w14:textId="77777777" w:rsidR="00F23D41" w:rsidRDefault="00F23D41" w:rsidP="001E4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9D114E"/>
    <w:multiLevelType w:val="hybridMultilevel"/>
    <w:tmpl w:val="CA6E7C68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237008">
    <w:abstractNumId w:val="9"/>
  </w:num>
  <w:num w:numId="2" w16cid:durableId="154298242">
    <w:abstractNumId w:val="4"/>
  </w:num>
  <w:num w:numId="3" w16cid:durableId="1525097815">
    <w:abstractNumId w:val="8"/>
  </w:num>
  <w:num w:numId="4" w16cid:durableId="1182892020">
    <w:abstractNumId w:val="6"/>
  </w:num>
  <w:num w:numId="5" w16cid:durableId="57947276">
    <w:abstractNumId w:val="5"/>
  </w:num>
  <w:num w:numId="6" w16cid:durableId="847595232">
    <w:abstractNumId w:val="2"/>
  </w:num>
  <w:num w:numId="7" w16cid:durableId="1100682506">
    <w:abstractNumId w:val="3"/>
  </w:num>
  <w:num w:numId="8" w16cid:durableId="1486553126">
    <w:abstractNumId w:val="1"/>
  </w:num>
  <w:num w:numId="9" w16cid:durableId="1026175540">
    <w:abstractNumId w:val="7"/>
  </w:num>
  <w:num w:numId="10" w16cid:durableId="1148984713">
    <w:abstractNumId w:val="0"/>
  </w:num>
  <w:num w:numId="11" w16cid:durableId="84806106">
    <w:abstractNumId w:val="10"/>
    <w:lvlOverride w:ilvl="0">
      <w:startOverride w:val="1"/>
    </w:lvlOverride>
  </w:num>
  <w:num w:numId="12" w16cid:durableId="382801527">
    <w:abstractNumId w:val="10"/>
    <w:lvlOverride w:ilvl="0">
      <w:startOverride w:val="1"/>
    </w:lvlOverride>
  </w:num>
  <w:num w:numId="13" w16cid:durableId="1806269781">
    <w:abstractNumId w:val="10"/>
    <w:lvlOverride w:ilvl="0">
      <w:startOverride w:val="1"/>
    </w:lvlOverride>
  </w:num>
  <w:num w:numId="14" w16cid:durableId="948775589">
    <w:abstractNumId w:val="10"/>
    <w:lvlOverride w:ilvl="0">
      <w:startOverride w:val="1"/>
    </w:lvlOverride>
  </w:num>
  <w:num w:numId="15" w16cid:durableId="1267810765">
    <w:abstractNumId w:val="10"/>
    <w:lvlOverride w:ilvl="0">
      <w:startOverride w:val="1"/>
    </w:lvlOverride>
  </w:num>
  <w:num w:numId="16" w16cid:durableId="18354561">
    <w:abstractNumId w:val="10"/>
    <w:lvlOverride w:ilvl="0">
      <w:startOverride w:val="1"/>
    </w:lvlOverride>
  </w:num>
  <w:num w:numId="17" w16cid:durableId="1335914924">
    <w:abstractNumId w:val="10"/>
    <w:lvlOverride w:ilvl="0">
      <w:startOverride w:val="1"/>
    </w:lvlOverride>
  </w:num>
  <w:num w:numId="18" w16cid:durableId="1426919876">
    <w:abstractNumId w:val="10"/>
    <w:lvlOverride w:ilvl="0">
      <w:startOverride w:val="1"/>
    </w:lvlOverride>
  </w:num>
  <w:num w:numId="19" w16cid:durableId="892354080">
    <w:abstractNumId w:val="10"/>
  </w:num>
  <w:num w:numId="20" w16cid:durableId="2117478554">
    <w:abstractNumId w:val="10"/>
    <w:lvlOverride w:ilvl="0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LI0MTYyMjQ2MzQyN7FU0lEKTi0uzszPAykwNKoFAAkHhqstAAAA"/>
  </w:docVars>
  <w:rsids>
    <w:rsidRoot w:val="002860C5"/>
    <w:rsid w:val="00037831"/>
    <w:rsid w:val="0003794C"/>
    <w:rsid w:val="000508B8"/>
    <w:rsid w:val="000534DE"/>
    <w:rsid w:val="00080340"/>
    <w:rsid w:val="00092AB5"/>
    <w:rsid w:val="000D19C9"/>
    <w:rsid w:val="000D744D"/>
    <w:rsid w:val="000E33B3"/>
    <w:rsid w:val="000E3490"/>
    <w:rsid w:val="000E5936"/>
    <w:rsid w:val="000E63B5"/>
    <w:rsid w:val="000F029A"/>
    <w:rsid w:val="000F6AFE"/>
    <w:rsid w:val="00100BF7"/>
    <w:rsid w:val="001169D4"/>
    <w:rsid w:val="0012146B"/>
    <w:rsid w:val="0012760E"/>
    <w:rsid w:val="00131A98"/>
    <w:rsid w:val="001428C6"/>
    <w:rsid w:val="00157D13"/>
    <w:rsid w:val="00183F7A"/>
    <w:rsid w:val="00193596"/>
    <w:rsid w:val="0019391D"/>
    <w:rsid w:val="00195A66"/>
    <w:rsid w:val="001B32AF"/>
    <w:rsid w:val="001B4CD7"/>
    <w:rsid w:val="001D19EF"/>
    <w:rsid w:val="001E4BCA"/>
    <w:rsid w:val="00215059"/>
    <w:rsid w:val="00226ED9"/>
    <w:rsid w:val="00230DA0"/>
    <w:rsid w:val="00235535"/>
    <w:rsid w:val="002457D9"/>
    <w:rsid w:val="00245DA7"/>
    <w:rsid w:val="002527B6"/>
    <w:rsid w:val="00276E4A"/>
    <w:rsid w:val="00283FF0"/>
    <w:rsid w:val="002860C5"/>
    <w:rsid w:val="00287A79"/>
    <w:rsid w:val="002A2F49"/>
    <w:rsid w:val="002A3CEE"/>
    <w:rsid w:val="002C3368"/>
    <w:rsid w:val="002D40C7"/>
    <w:rsid w:val="002E0921"/>
    <w:rsid w:val="002E124A"/>
    <w:rsid w:val="00304FEC"/>
    <w:rsid w:val="00306753"/>
    <w:rsid w:val="003120AC"/>
    <w:rsid w:val="00326249"/>
    <w:rsid w:val="003279B3"/>
    <w:rsid w:val="003421FD"/>
    <w:rsid w:val="00364A23"/>
    <w:rsid w:val="00364CF2"/>
    <w:rsid w:val="003663FB"/>
    <w:rsid w:val="00366782"/>
    <w:rsid w:val="00375ACB"/>
    <w:rsid w:val="003A686C"/>
    <w:rsid w:val="003C5052"/>
    <w:rsid w:val="003D0D7D"/>
    <w:rsid w:val="003F03DD"/>
    <w:rsid w:val="003F18F6"/>
    <w:rsid w:val="003F34CF"/>
    <w:rsid w:val="00433D0D"/>
    <w:rsid w:val="004551CE"/>
    <w:rsid w:val="004665E7"/>
    <w:rsid w:val="00472C04"/>
    <w:rsid w:val="00484888"/>
    <w:rsid w:val="00495EAF"/>
    <w:rsid w:val="00496DA1"/>
    <w:rsid w:val="00497DCF"/>
    <w:rsid w:val="004E0464"/>
    <w:rsid w:val="0050073C"/>
    <w:rsid w:val="0052084C"/>
    <w:rsid w:val="00590EE9"/>
    <w:rsid w:val="00591E7F"/>
    <w:rsid w:val="005B06C6"/>
    <w:rsid w:val="005B0DA5"/>
    <w:rsid w:val="005D1548"/>
    <w:rsid w:val="005E1358"/>
    <w:rsid w:val="005E21C8"/>
    <w:rsid w:val="005E7694"/>
    <w:rsid w:val="00602C6E"/>
    <w:rsid w:val="0061080C"/>
    <w:rsid w:val="006270C5"/>
    <w:rsid w:val="0063506D"/>
    <w:rsid w:val="0065111B"/>
    <w:rsid w:val="00653CD6"/>
    <w:rsid w:val="00685328"/>
    <w:rsid w:val="006874F4"/>
    <w:rsid w:val="006876E6"/>
    <w:rsid w:val="006A19F7"/>
    <w:rsid w:val="006A5CB2"/>
    <w:rsid w:val="006C39C1"/>
    <w:rsid w:val="006C52C4"/>
    <w:rsid w:val="006C6A6B"/>
    <w:rsid w:val="006D3857"/>
    <w:rsid w:val="006D3B50"/>
    <w:rsid w:val="006E2FE6"/>
    <w:rsid w:val="006E56C1"/>
    <w:rsid w:val="006F0AFD"/>
    <w:rsid w:val="00704BF7"/>
    <w:rsid w:val="00706ACF"/>
    <w:rsid w:val="007071E9"/>
    <w:rsid w:val="00711783"/>
    <w:rsid w:val="00734331"/>
    <w:rsid w:val="00794CCD"/>
    <w:rsid w:val="007969C2"/>
    <w:rsid w:val="00796F1B"/>
    <w:rsid w:val="007A79E6"/>
    <w:rsid w:val="007B328C"/>
    <w:rsid w:val="007C3838"/>
    <w:rsid w:val="007D1934"/>
    <w:rsid w:val="00805F42"/>
    <w:rsid w:val="00813714"/>
    <w:rsid w:val="0083083E"/>
    <w:rsid w:val="00837A06"/>
    <w:rsid w:val="00843967"/>
    <w:rsid w:val="00847B16"/>
    <w:rsid w:val="00860D10"/>
    <w:rsid w:val="00876737"/>
    <w:rsid w:val="0088216E"/>
    <w:rsid w:val="0088408F"/>
    <w:rsid w:val="00892649"/>
    <w:rsid w:val="008A1C8F"/>
    <w:rsid w:val="008A30C1"/>
    <w:rsid w:val="008C0EE1"/>
    <w:rsid w:val="008C77F5"/>
    <w:rsid w:val="008D06F9"/>
    <w:rsid w:val="008F63C8"/>
    <w:rsid w:val="00941D03"/>
    <w:rsid w:val="00950B13"/>
    <w:rsid w:val="00964D90"/>
    <w:rsid w:val="009731F7"/>
    <w:rsid w:val="00974C26"/>
    <w:rsid w:val="00976502"/>
    <w:rsid w:val="00984664"/>
    <w:rsid w:val="009B1C2A"/>
    <w:rsid w:val="009C44D8"/>
    <w:rsid w:val="009D0020"/>
    <w:rsid w:val="009D13E6"/>
    <w:rsid w:val="009D4E0F"/>
    <w:rsid w:val="009D4FE8"/>
    <w:rsid w:val="009F08FA"/>
    <w:rsid w:val="009F1CE0"/>
    <w:rsid w:val="00A02CD8"/>
    <w:rsid w:val="00A2631B"/>
    <w:rsid w:val="00A7125B"/>
    <w:rsid w:val="00A7399D"/>
    <w:rsid w:val="00A916E6"/>
    <w:rsid w:val="00A95D1B"/>
    <w:rsid w:val="00AA2D85"/>
    <w:rsid w:val="00AA3C7A"/>
    <w:rsid w:val="00AB79BB"/>
    <w:rsid w:val="00AE1E6D"/>
    <w:rsid w:val="00B219A4"/>
    <w:rsid w:val="00B27131"/>
    <w:rsid w:val="00B609CE"/>
    <w:rsid w:val="00B70514"/>
    <w:rsid w:val="00B70785"/>
    <w:rsid w:val="00B73A14"/>
    <w:rsid w:val="00B840BE"/>
    <w:rsid w:val="00BB7753"/>
    <w:rsid w:val="00BE26DA"/>
    <w:rsid w:val="00BE2B48"/>
    <w:rsid w:val="00BF0B24"/>
    <w:rsid w:val="00BF6870"/>
    <w:rsid w:val="00C04A38"/>
    <w:rsid w:val="00C20182"/>
    <w:rsid w:val="00C25108"/>
    <w:rsid w:val="00C33233"/>
    <w:rsid w:val="00C3772E"/>
    <w:rsid w:val="00C42DF8"/>
    <w:rsid w:val="00C44861"/>
    <w:rsid w:val="00C60E4E"/>
    <w:rsid w:val="00C74701"/>
    <w:rsid w:val="00C80D21"/>
    <w:rsid w:val="00C92D2E"/>
    <w:rsid w:val="00C964B9"/>
    <w:rsid w:val="00CA65C2"/>
    <w:rsid w:val="00CD1AB0"/>
    <w:rsid w:val="00CD603C"/>
    <w:rsid w:val="00CD7684"/>
    <w:rsid w:val="00CE167C"/>
    <w:rsid w:val="00D466FA"/>
    <w:rsid w:val="00D65412"/>
    <w:rsid w:val="00D73F81"/>
    <w:rsid w:val="00D8200D"/>
    <w:rsid w:val="00D933BF"/>
    <w:rsid w:val="00DB202B"/>
    <w:rsid w:val="00DC3FB4"/>
    <w:rsid w:val="00DC7DD8"/>
    <w:rsid w:val="00DD2241"/>
    <w:rsid w:val="00DD295F"/>
    <w:rsid w:val="00DD55B1"/>
    <w:rsid w:val="00DD6B62"/>
    <w:rsid w:val="00DE122A"/>
    <w:rsid w:val="00DE64EE"/>
    <w:rsid w:val="00DF326B"/>
    <w:rsid w:val="00E042AE"/>
    <w:rsid w:val="00E0582D"/>
    <w:rsid w:val="00E13CB9"/>
    <w:rsid w:val="00E1621B"/>
    <w:rsid w:val="00E16D49"/>
    <w:rsid w:val="00E51672"/>
    <w:rsid w:val="00E83FBF"/>
    <w:rsid w:val="00EB1CED"/>
    <w:rsid w:val="00EF7BF7"/>
    <w:rsid w:val="00F0728C"/>
    <w:rsid w:val="00F1108D"/>
    <w:rsid w:val="00F23D41"/>
    <w:rsid w:val="00F2589E"/>
    <w:rsid w:val="00F330D9"/>
    <w:rsid w:val="00F3343D"/>
    <w:rsid w:val="00F40268"/>
    <w:rsid w:val="00F41EDA"/>
    <w:rsid w:val="00F71652"/>
    <w:rsid w:val="00F7765B"/>
    <w:rsid w:val="00F81814"/>
    <w:rsid w:val="00F96B66"/>
    <w:rsid w:val="00FA1FDF"/>
    <w:rsid w:val="00FB4252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7E2A955"/>
  <w15:chartTrackingRefBased/>
  <w15:docId w15:val="{E1614B6E-837F-4B1F-AF30-A70DAC5C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19"/>
      </w:numPr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1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E16D49"/>
    <w:pPr>
      <w:spacing w:after="120"/>
      <w:contextualSpacing/>
    </w:pPr>
    <w:rPr>
      <w:b/>
      <w:color w:val="006A68"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E16D49"/>
    <w:rPr>
      <w:rFonts w:ascii="Arial" w:hAnsi="Arial"/>
      <w:b/>
      <w:color w:val="006A68"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2"/>
      </w:numPr>
      <w:spacing w:after="120"/>
      <w:contextualSpacing/>
    </w:pPr>
  </w:style>
  <w:style w:type="paragraph" w:customStyle="1" w:styleId="AFNRHeading">
    <w:name w:val="AFNRHeading"/>
    <w:basedOn w:val="Normal"/>
    <w:link w:val="AFNRHeadingChar"/>
    <w:qFormat/>
    <w:rsid w:val="00892649"/>
    <w:pPr>
      <w:shd w:val="clear" w:color="auto" w:fill="848981"/>
    </w:pPr>
    <w:rPr>
      <w:color w:val="FFFFFF" w:themeColor="background1"/>
      <w:sz w:val="40"/>
      <w:szCs w:val="40"/>
    </w:r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uiPriority w:val="99"/>
    <w:rsid w:val="0088408F"/>
    <w:rPr>
      <w:rFonts w:ascii="Arial" w:hAnsi="Arial"/>
      <w:b/>
      <w:color w:val="0070C0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3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4"/>
      </w:numPr>
      <w:ind w:left="216" w:hanging="216"/>
    </w:pPr>
  </w:style>
  <w:style w:type="character" w:customStyle="1" w:styleId="AFNRHeadingChar">
    <w:name w:val="AFNRHeading Char"/>
    <w:basedOn w:val="DefaultParagraphFont"/>
    <w:link w:val="AFNRHeading"/>
    <w:rsid w:val="00892649"/>
    <w:rPr>
      <w:rFonts w:ascii="Arial" w:hAnsi="Arial"/>
      <w:color w:val="FFFFFF" w:themeColor="background1"/>
      <w:sz w:val="40"/>
      <w:szCs w:val="40"/>
      <w:shd w:val="clear" w:color="auto" w:fill="848981"/>
    </w:r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5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6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7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8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9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0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LC">
    <w:name w:val="MLC"/>
    <w:link w:val="MLCChar"/>
    <w:qFormat/>
    <w:rsid w:val="001B32AF"/>
    <w:pPr>
      <w:shd w:val="clear" w:color="auto" w:fill="004871"/>
      <w:spacing w:after="0" w:line="240" w:lineRule="auto"/>
    </w:pPr>
    <w:rPr>
      <w:rFonts w:ascii="Arial" w:hAnsi="Arial"/>
      <w:color w:val="FFFFFF" w:themeColor="background1"/>
      <w:sz w:val="40"/>
      <w:szCs w:val="40"/>
    </w:rPr>
  </w:style>
  <w:style w:type="character" w:customStyle="1" w:styleId="MLCChar">
    <w:name w:val="MLC Char"/>
    <w:basedOn w:val="DefaultParagraphFont"/>
    <w:link w:val="MLC"/>
    <w:rsid w:val="001B32AF"/>
    <w:rPr>
      <w:rFonts w:ascii="Arial" w:hAnsi="Arial"/>
      <w:color w:val="FFFFFF" w:themeColor="background1"/>
      <w:sz w:val="40"/>
      <w:szCs w:val="40"/>
      <w:shd w:val="clear" w:color="auto" w:fill="004871"/>
    </w:rPr>
  </w:style>
  <w:style w:type="character" w:styleId="CommentReference">
    <w:name w:val="annotation reference"/>
    <w:basedOn w:val="DefaultParagraphFont"/>
    <w:uiPriority w:val="99"/>
    <w:semiHidden/>
    <w:unhideWhenUsed/>
    <w:rsid w:val="00C42D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2D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2DF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D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DF8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D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D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ABF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C:\Users\Carl\AppData\Roaming\Microsoft\Templates\ABF_Activity_Template.dotx</Template>
  <TotalTime>24</TotalTime>
  <Pages>5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Task 1.4 Benefits = Responsibility</vt:lpstr>
    </vt:vector>
  </TitlesOfParts>
  <Manager>Nancy Trivette</Manager>
  <Company>Curriculum for Agricultural Science Education</Company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1.5 Benefits = Responsibility</dc:title>
  <dc:subject>MLC Module 1 Cooperative Business</dc:subject>
  <dc:creator>Carl Aakre</dc:creator>
  <cp:keywords/>
  <dc:description/>
  <cp:lastModifiedBy>Rogers, Ashley</cp:lastModifiedBy>
  <cp:revision>12</cp:revision>
  <cp:lastPrinted>2019-05-22T14:22:00Z</cp:lastPrinted>
  <dcterms:created xsi:type="dcterms:W3CDTF">2019-06-07T14:08:00Z</dcterms:created>
  <dcterms:modified xsi:type="dcterms:W3CDTF">2022-11-02T20:07:00Z</dcterms:modified>
</cp:coreProperties>
</file>