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0"/>
        <w:gridCol w:w="3690"/>
      </w:tblGrid>
      <w:tr w:rsidR="00B5245D" w14:paraId="3BCDF477" w14:textId="77777777" w:rsidTr="00DD7762">
        <w:trPr>
          <w:trHeight w:val="900"/>
        </w:trPr>
        <w:tc>
          <w:tcPr>
            <w:tcW w:w="7110" w:type="dxa"/>
            <w:vAlign w:val="bottom"/>
          </w:tcPr>
          <w:p w14:paraId="0B453729" w14:textId="335C137A" w:rsidR="00B5245D" w:rsidRPr="00FB0002" w:rsidRDefault="00F6247C" w:rsidP="00CC326A">
            <w:pPr>
              <w:pStyle w:val="MLC"/>
            </w:pPr>
            <w:r>
              <w:t xml:space="preserve"> </w:t>
            </w:r>
            <w:r w:rsidR="00CC326A">
              <w:t xml:space="preserve">Module </w:t>
            </w:r>
            <w:r w:rsidR="00D163B3">
              <w:t>2</w:t>
            </w:r>
            <w:r w:rsidR="00CC326A">
              <w:t xml:space="preserve"> </w:t>
            </w:r>
            <w:r w:rsidR="00D163B3">
              <w:t>Coops in the Community</w:t>
            </w:r>
          </w:p>
        </w:tc>
        <w:tc>
          <w:tcPr>
            <w:tcW w:w="3690" w:type="dxa"/>
            <w:vAlign w:val="center"/>
          </w:tcPr>
          <w:p w14:paraId="7961E653" w14:textId="56AB6F75" w:rsidR="00B5245D" w:rsidRDefault="00BE0B72" w:rsidP="001D19EF">
            <w:pPr>
              <w:jc w:val="right"/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09DFD258" wp14:editId="60A9D14D">
                  <wp:simplePos x="0" y="0"/>
                  <wp:positionH relativeFrom="margin">
                    <wp:posOffset>16510</wp:posOffset>
                  </wp:positionH>
                  <wp:positionV relativeFrom="margin">
                    <wp:posOffset>0</wp:posOffset>
                  </wp:positionV>
                  <wp:extent cx="1870710" cy="857250"/>
                  <wp:effectExtent l="0" t="0" r="0" b="0"/>
                  <wp:wrapSquare wrapText="bothSides"/>
                  <wp:docPr id="4" name="Picture 4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1870710" cy="857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7284BE0" w14:textId="77777777" w:rsidR="00DD7762" w:rsidRPr="00CC326A" w:rsidRDefault="00DD7762" w:rsidP="00CC326A"/>
    <w:tbl>
      <w:tblPr>
        <w:tblStyle w:val="TableGrid"/>
        <w:tblW w:w="1098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5"/>
        <w:gridCol w:w="5495"/>
      </w:tblGrid>
      <w:tr w:rsidR="00C52AA3" w:rsidRPr="00C52AA3" w14:paraId="6E14D77C" w14:textId="77777777" w:rsidTr="00C52AA3">
        <w:tc>
          <w:tcPr>
            <w:tcW w:w="5485" w:type="dxa"/>
          </w:tcPr>
          <w:p w14:paraId="0FF3B7A1" w14:textId="77777777" w:rsidR="00C52AA3" w:rsidRDefault="00000000" w:rsidP="00C52AA3">
            <w:pPr>
              <w:pStyle w:val="ActivityBodyBold"/>
            </w:pPr>
            <w:hyperlink w:anchor="Preface" w:history="1">
              <w:r w:rsidR="000C16D5" w:rsidRPr="000C16D5">
                <w:rPr>
                  <w:rStyle w:val="Hyperlink"/>
                </w:rPr>
                <w:t>Preface</w:t>
              </w:r>
            </w:hyperlink>
          </w:p>
        </w:tc>
        <w:tc>
          <w:tcPr>
            <w:tcW w:w="5495" w:type="dxa"/>
          </w:tcPr>
          <w:p w14:paraId="13D85A82" w14:textId="77777777" w:rsidR="00C52AA3" w:rsidRDefault="00000000" w:rsidP="00C52AA3">
            <w:pPr>
              <w:pStyle w:val="ActivityBodyBold"/>
            </w:pPr>
            <w:hyperlink w:anchor="Concepts" w:history="1">
              <w:r w:rsidR="00CC326A" w:rsidRPr="000C16D5">
                <w:rPr>
                  <w:rStyle w:val="Hyperlink"/>
                </w:rPr>
                <w:t>Concepts</w:t>
              </w:r>
            </w:hyperlink>
          </w:p>
        </w:tc>
      </w:tr>
      <w:tr w:rsidR="00C52AA3" w:rsidRPr="00C52AA3" w14:paraId="5AD6960B" w14:textId="77777777" w:rsidTr="00C52AA3">
        <w:tc>
          <w:tcPr>
            <w:tcW w:w="5485" w:type="dxa"/>
          </w:tcPr>
          <w:p w14:paraId="309B9AF9" w14:textId="77777777" w:rsidR="00C52AA3" w:rsidRDefault="00000000" w:rsidP="00C52AA3">
            <w:pPr>
              <w:pStyle w:val="ActivityBodyBold"/>
            </w:pPr>
            <w:hyperlink w:anchor="PerformObj" w:history="1">
              <w:r w:rsidR="00CC326A" w:rsidRPr="005B002B">
                <w:rPr>
                  <w:rStyle w:val="Hyperlink"/>
                </w:rPr>
                <w:t>Performance Objectives</w:t>
              </w:r>
            </w:hyperlink>
          </w:p>
        </w:tc>
        <w:tc>
          <w:tcPr>
            <w:tcW w:w="5495" w:type="dxa"/>
          </w:tcPr>
          <w:p w14:paraId="5C94FDB9" w14:textId="77777777" w:rsidR="00C52AA3" w:rsidRDefault="00000000" w:rsidP="00C52AA3">
            <w:pPr>
              <w:pStyle w:val="ActivityBodyBold"/>
            </w:pPr>
            <w:hyperlink w:anchor="EssentialQuestions" w:history="1">
              <w:r w:rsidR="00CC326A" w:rsidRPr="000C16D5">
                <w:rPr>
                  <w:rStyle w:val="Hyperlink"/>
                </w:rPr>
                <w:t>Essential Questions</w:t>
              </w:r>
            </w:hyperlink>
          </w:p>
        </w:tc>
      </w:tr>
      <w:tr w:rsidR="00C52AA3" w:rsidRPr="00C52AA3" w14:paraId="739BBE31" w14:textId="77777777" w:rsidTr="00C52AA3">
        <w:tc>
          <w:tcPr>
            <w:tcW w:w="5485" w:type="dxa"/>
          </w:tcPr>
          <w:p w14:paraId="75471D27" w14:textId="77777777" w:rsidR="00C52AA3" w:rsidRDefault="00000000" w:rsidP="00C52AA3">
            <w:pPr>
              <w:pStyle w:val="ActivityBodyBold"/>
            </w:pPr>
            <w:hyperlink w:anchor="KeyTerms" w:history="1">
              <w:r w:rsidR="00CC326A" w:rsidRPr="000C16D5">
                <w:rPr>
                  <w:rStyle w:val="Hyperlink"/>
                </w:rPr>
                <w:t>Key Terms</w:t>
              </w:r>
            </w:hyperlink>
          </w:p>
        </w:tc>
        <w:tc>
          <w:tcPr>
            <w:tcW w:w="5495" w:type="dxa"/>
          </w:tcPr>
          <w:p w14:paraId="4436565B" w14:textId="77777777" w:rsidR="00C52AA3" w:rsidRDefault="00000000" w:rsidP="00C52AA3">
            <w:pPr>
              <w:pStyle w:val="ActivityBodyBold"/>
            </w:pPr>
            <w:hyperlink w:anchor="DaytoDayPlans" w:history="1">
              <w:r w:rsidR="00CC326A" w:rsidRPr="000C16D5">
                <w:rPr>
                  <w:rStyle w:val="Hyperlink"/>
                </w:rPr>
                <w:t>Day-to-Day Plans</w:t>
              </w:r>
            </w:hyperlink>
          </w:p>
        </w:tc>
      </w:tr>
      <w:tr w:rsidR="00C52AA3" w:rsidRPr="00C52AA3" w14:paraId="26F11AC2" w14:textId="77777777" w:rsidTr="00C52AA3">
        <w:tc>
          <w:tcPr>
            <w:tcW w:w="5485" w:type="dxa"/>
          </w:tcPr>
          <w:p w14:paraId="38DC5589" w14:textId="77777777" w:rsidR="00C52AA3" w:rsidRDefault="00000000" w:rsidP="00C52AA3">
            <w:pPr>
              <w:pStyle w:val="ActivityBodyBold"/>
            </w:pPr>
            <w:hyperlink w:anchor="TeacherNotes" w:history="1">
              <w:r w:rsidR="00CC326A" w:rsidRPr="000C16D5">
                <w:rPr>
                  <w:rStyle w:val="Hyperlink"/>
                </w:rPr>
                <w:t>Teacher Notes</w:t>
              </w:r>
            </w:hyperlink>
          </w:p>
        </w:tc>
        <w:tc>
          <w:tcPr>
            <w:tcW w:w="5495" w:type="dxa"/>
          </w:tcPr>
          <w:p w14:paraId="77CA4CCC" w14:textId="77777777" w:rsidR="00C52AA3" w:rsidRDefault="00000000" w:rsidP="00C52AA3">
            <w:pPr>
              <w:pStyle w:val="ActivityBodyBold"/>
            </w:pPr>
            <w:hyperlink w:anchor="SuppliesMaterials" w:history="1">
              <w:r w:rsidR="00CC326A" w:rsidRPr="000C16D5">
                <w:rPr>
                  <w:rStyle w:val="Hyperlink"/>
                </w:rPr>
                <w:t>Supplies and Materials</w:t>
              </w:r>
            </w:hyperlink>
          </w:p>
        </w:tc>
      </w:tr>
      <w:tr w:rsidR="00C52AA3" w:rsidRPr="00C52AA3" w14:paraId="70C0B205" w14:textId="77777777" w:rsidTr="00C52AA3">
        <w:tc>
          <w:tcPr>
            <w:tcW w:w="5485" w:type="dxa"/>
          </w:tcPr>
          <w:p w14:paraId="0A9C46A4" w14:textId="77777777" w:rsidR="00C52AA3" w:rsidRDefault="00000000" w:rsidP="00C52AA3">
            <w:pPr>
              <w:pStyle w:val="ActivityBodyBold"/>
            </w:pPr>
            <w:hyperlink w:anchor="ReferenceSources" w:history="1">
              <w:r w:rsidR="00CC326A" w:rsidRPr="000C16D5">
                <w:rPr>
                  <w:rStyle w:val="Hyperlink"/>
                </w:rPr>
                <w:t>Reference Sources</w:t>
              </w:r>
            </w:hyperlink>
          </w:p>
        </w:tc>
        <w:tc>
          <w:tcPr>
            <w:tcW w:w="5495" w:type="dxa"/>
          </w:tcPr>
          <w:p w14:paraId="284EC3F7" w14:textId="02D37B97" w:rsidR="00C52AA3" w:rsidRPr="00C52AA3" w:rsidRDefault="00000000" w:rsidP="000C16D5">
            <w:pPr>
              <w:pStyle w:val="ActivityBodyBold"/>
            </w:pPr>
            <w:hyperlink w:anchor="Acknowledgements" w:history="1">
              <w:r w:rsidR="00935DBC">
                <w:rPr>
                  <w:rStyle w:val="Hyperlink"/>
                </w:rPr>
                <w:t>Acknowledgments</w:t>
              </w:r>
            </w:hyperlink>
          </w:p>
        </w:tc>
      </w:tr>
    </w:tbl>
    <w:p w14:paraId="2B7A5B1C" w14:textId="77777777" w:rsidR="00C52AA3" w:rsidRDefault="00C52AA3" w:rsidP="00A916E6"/>
    <w:p w14:paraId="10060D3A" w14:textId="77777777" w:rsidR="00A916E6" w:rsidRDefault="00A916E6" w:rsidP="00A916E6">
      <w:pPr>
        <w:pStyle w:val="ActivitySection"/>
      </w:pPr>
      <w:bookmarkStart w:id="0" w:name="Preface"/>
      <w:bookmarkEnd w:id="0"/>
      <w:r>
        <w:t>Preface</w:t>
      </w:r>
    </w:p>
    <w:p w14:paraId="3FCC1ABE" w14:textId="7A5FEC13" w:rsidR="00B158D9" w:rsidRDefault="00B158D9" w:rsidP="00D8493F">
      <w:pPr>
        <w:pStyle w:val="ActivityBody"/>
      </w:pPr>
      <w:r>
        <w:t xml:space="preserve">Agricultural cooperatives connect farmers </w:t>
      </w:r>
      <w:r w:rsidR="00134FB5">
        <w:t xml:space="preserve">to </w:t>
      </w:r>
      <w:r>
        <w:t xml:space="preserve">international markets by providing </w:t>
      </w:r>
      <w:r w:rsidR="00134FB5">
        <w:t xml:space="preserve">supply chain </w:t>
      </w:r>
      <w:r>
        <w:t xml:space="preserve">services that include marketing, distributing, and processing. </w:t>
      </w:r>
      <w:r w:rsidR="00D8493F">
        <w:t xml:space="preserve">These services allow a farmer to </w:t>
      </w:r>
      <w:r w:rsidR="00134FB5">
        <w:t>transport</w:t>
      </w:r>
      <w:r w:rsidR="00D8493F">
        <w:t xml:space="preserve"> products from</w:t>
      </w:r>
      <w:r w:rsidR="0065653B">
        <w:t xml:space="preserve"> </w:t>
      </w:r>
      <w:r w:rsidR="00D8493F">
        <w:t xml:space="preserve">the </w:t>
      </w:r>
      <w:r w:rsidR="0065653B">
        <w:t xml:space="preserve">farm </w:t>
      </w:r>
      <w:r w:rsidR="00D8493F">
        <w:t>to consumer</w:t>
      </w:r>
      <w:r w:rsidR="00457397">
        <w:t>s</w:t>
      </w:r>
      <w:r w:rsidR="00D8493F">
        <w:t xml:space="preserve"> </w:t>
      </w:r>
      <w:r w:rsidR="003916DF">
        <w:t>who</w:t>
      </w:r>
      <w:r w:rsidR="00D8493F">
        <w:t xml:space="preserve"> may be local or found halfway around the world. </w:t>
      </w:r>
      <w:r>
        <w:t xml:space="preserve">Locally, cooperatives provide consulting services to farmers so they can better manage their crops. Other local services include storage and processing facilities for </w:t>
      </w:r>
      <w:r w:rsidR="00D8493F">
        <w:t xml:space="preserve">the </w:t>
      </w:r>
      <w:r>
        <w:t xml:space="preserve">farmer’s </w:t>
      </w:r>
      <w:r w:rsidR="00D8493F">
        <w:t>co</w:t>
      </w:r>
      <w:r>
        <w:t xml:space="preserve">mmodities. International services include transportation of agricultural goods connecting a farmer to </w:t>
      </w:r>
      <w:r w:rsidR="00D8493F">
        <w:t>new markets, increasing the demand and price a farmer receives for his or her goods.</w:t>
      </w:r>
    </w:p>
    <w:p w14:paraId="413E9982" w14:textId="77777777" w:rsidR="00184B7A" w:rsidRPr="00184B7A" w:rsidRDefault="00184B7A" w:rsidP="00184B7A"/>
    <w:p w14:paraId="6897CF9D" w14:textId="125D1FB3" w:rsidR="00565303" w:rsidRDefault="007644DD" w:rsidP="00184B7A">
      <w:pPr>
        <w:pStyle w:val="ActivityBody"/>
      </w:pPr>
      <w:r>
        <w:t>C</w:t>
      </w:r>
      <w:r w:rsidR="00184B7A">
        <w:t xml:space="preserve">ooperatives found in small </w:t>
      </w:r>
      <w:proofErr w:type="gramStart"/>
      <w:r w:rsidR="00184B7A">
        <w:t>communities</w:t>
      </w:r>
      <w:proofErr w:type="gramEnd"/>
      <w:r>
        <w:t xml:space="preserve"> appeal to potential employees</w:t>
      </w:r>
      <w:r w:rsidR="00184B7A">
        <w:t xml:space="preserve"> interested in living in rural areas. </w:t>
      </w:r>
      <w:r w:rsidR="00D8493F">
        <w:t xml:space="preserve">Cooperative businesses have </w:t>
      </w:r>
      <w:r w:rsidR="00D126A1">
        <w:t xml:space="preserve">career opportunities </w:t>
      </w:r>
      <w:proofErr w:type="gramStart"/>
      <w:r w:rsidR="00D126A1">
        <w:t>similar</w:t>
      </w:r>
      <w:r w:rsidR="00D8493F">
        <w:t xml:space="preserve"> </w:t>
      </w:r>
      <w:r w:rsidR="00D126A1">
        <w:t>to</w:t>
      </w:r>
      <w:proofErr w:type="gramEnd"/>
      <w:r w:rsidR="00D8493F">
        <w:t xml:space="preserve"> corporations. Those interested in an agricultural career can find jobs in career pathways, such as plant production, animal production, natural resource conservation, and agricultural mechanics</w:t>
      </w:r>
      <w:r w:rsidR="00184B7A">
        <w:t xml:space="preserve"> at cooperatives located in communities around the country. Beyond the wide array of careers in </w:t>
      </w:r>
      <w:r w:rsidR="00D126A1">
        <w:t xml:space="preserve">rural </w:t>
      </w:r>
      <w:r w:rsidR="00184B7A">
        <w:t xml:space="preserve">communities, cooperatives also </w:t>
      </w:r>
      <w:r w:rsidR="00AA020C">
        <w:t>arrange</w:t>
      </w:r>
      <w:r w:rsidR="00184B7A">
        <w:t xml:space="preserve"> philanthropic giving and community service for </w:t>
      </w:r>
      <w:r w:rsidR="00D126A1">
        <w:t>quality of life improvements in the community</w:t>
      </w:r>
      <w:r w:rsidR="00184B7A">
        <w:t>.</w:t>
      </w:r>
    </w:p>
    <w:p w14:paraId="04BA86BF" w14:textId="02CFF3E7" w:rsidR="00565303" w:rsidRDefault="00565303" w:rsidP="00DD7762"/>
    <w:p w14:paraId="6031DD58" w14:textId="77777777" w:rsidR="00711783" w:rsidRDefault="00B76219" w:rsidP="00B76219">
      <w:pPr>
        <w:pStyle w:val="ActivitySection"/>
      </w:pPr>
      <w:r>
        <w:t>Concepts</w:t>
      </w:r>
    </w:p>
    <w:p w14:paraId="1D31A83C" w14:textId="1995E275" w:rsidR="00D163B3" w:rsidRDefault="00457397" w:rsidP="001552EF">
      <w:pPr>
        <w:pStyle w:val="ActivityNumbers"/>
        <w:numPr>
          <w:ilvl w:val="0"/>
          <w:numId w:val="19"/>
        </w:numPr>
      </w:pPr>
      <w:r>
        <w:t>A</w:t>
      </w:r>
      <w:r w:rsidR="00D163B3">
        <w:t xml:space="preserve">gricultural producers </w:t>
      </w:r>
      <w:r>
        <w:t>u</w:t>
      </w:r>
      <w:r w:rsidR="00AA020C">
        <w:t>tilize</w:t>
      </w:r>
      <w:r>
        <w:t xml:space="preserve"> cooperatives </w:t>
      </w:r>
      <w:r w:rsidR="00D163B3">
        <w:t>to compete in a global marketplace.</w:t>
      </w:r>
    </w:p>
    <w:p w14:paraId="1A73DF60" w14:textId="261D6079" w:rsidR="00D163B3" w:rsidRDefault="00D163B3" w:rsidP="001552EF">
      <w:pPr>
        <w:pStyle w:val="ActivityNumbers"/>
        <w:numPr>
          <w:ilvl w:val="0"/>
          <w:numId w:val="18"/>
        </w:numPr>
      </w:pPr>
      <w:r w:rsidRPr="00632A16">
        <w:t>Cooperative</w:t>
      </w:r>
      <w:r>
        <w:t>s</w:t>
      </w:r>
      <w:r w:rsidRPr="00632A16">
        <w:t xml:space="preserve"> range from local businesses to multi</w:t>
      </w:r>
      <w:r>
        <w:t>-</w:t>
      </w:r>
      <w:r w:rsidRPr="00632A16">
        <w:t>national businesses.</w:t>
      </w:r>
    </w:p>
    <w:p w14:paraId="6AF4FBC1" w14:textId="77777777" w:rsidR="00565303" w:rsidRDefault="00565303" w:rsidP="00565303">
      <w:pPr>
        <w:pStyle w:val="ActivityNumbers"/>
        <w:numPr>
          <w:ilvl w:val="0"/>
          <w:numId w:val="18"/>
        </w:numPr>
      </w:pPr>
      <w:r>
        <w:t>Cooperatives provide opportunities for agribusiness and agriscience careers.</w:t>
      </w:r>
    </w:p>
    <w:p w14:paraId="5BE4A7A4" w14:textId="61147EE7" w:rsidR="00D163B3" w:rsidRDefault="00D163B3" w:rsidP="001552EF">
      <w:pPr>
        <w:pStyle w:val="ActivityNumbers"/>
        <w:numPr>
          <w:ilvl w:val="0"/>
          <w:numId w:val="18"/>
        </w:numPr>
      </w:pPr>
      <w:r>
        <w:t>Cooperatives contribute to economic growth in local communities.</w:t>
      </w:r>
    </w:p>
    <w:p w14:paraId="6A553CA1" w14:textId="77777777" w:rsidR="00AA020C" w:rsidRPr="003C7D37" w:rsidRDefault="00AA020C" w:rsidP="002D0B7F"/>
    <w:p w14:paraId="1073C541" w14:textId="77777777" w:rsidR="00B76219" w:rsidRDefault="00B76219" w:rsidP="00B76219">
      <w:pPr>
        <w:pStyle w:val="ActivitySection"/>
      </w:pPr>
      <w:bookmarkStart w:id="1" w:name="_Hlk6387073"/>
      <w:bookmarkStart w:id="2" w:name="PerformObj"/>
      <w:bookmarkEnd w:id="1"/>
      <w:r>
        <w:t>Performance Objectives</w:t>
      </w:r>
    </w:p>
    <w:bookmarkEnd w:id="2"/>
    <w:p w14:paraId="5010E08A" w14:textId="2AD9F86F" w:rsidR="00D163B3" w:rsidRDefault="00292D0B" w:rsidP="001552EF">
      <w:pPr>
        <w:pStyle w:val="ActivityNumbers"/>
        <w:numPr>
          <w:ilvl w:val="0"/>
          <w:numId w:val="16"/>
        </w:numPr>
      </w:pPr>
      <w:r>
        <w:t xml:space="preserve">Follow a commodity </w:t>
      </w:r>
      <w:r w:rsidR="00AA020C">
        <w:t xml:space="preserve">through the supply chain, </w:t>
      </w:r>
      <w:r>
        <w:t>from farm to international market</w:t>
      </w:r>
      <w:r w:rsidR="00AA020C">
        <w:t>,</w:t>
      </w:r>
      <w:r w:rsidR="00812AE3">
        <w:t xml:space="preserve"> and e</w:t>
      </w:r>
      <w:r>
        <w:t xml:space="preserve">xplain how </w:t>
      </w:r>
      <w:r w:rsidR="00AA020C">
        <w:t>one</w:t>
      </w:r>
      <w:r>
        <w:t xml:space="preserve"> cooperative </w:t>
      </w:r>
      <w:r w:rsidR="00812AE3">
        <w:t>is involved</w:t>
      </w:r>
      <w:r w:rsidR="00ED4631">
        <w:t xml:space="preserve"> in the major sectors</w:t>
      </w:r>
      <w:r w:rsidR="00812AE3">
        <w:t>.</w:t>
      </w:r>
      <w:r w:rsidR="001A3977">
        <w:t xml:space="preserve"> (Task 2.1)</w:t>
      </w:r>
    </w:p>
    <w:p w14:paraId="3F47E8B5" w14:textId="5A1B96EE" w:rsidR="00D163B3" w:rsidRPr="00632A16" w:rsidRDefault="00D163B3" w:rsidP="001552EF">
      <w:pPr>
        <w:pStyle w:val="ActivityNumbers"/>
        <w:numPr>
          <w:ilvl w:val="0"/>
          <w:numId w:val="16"/>
        </w:numPr>
      </w:pPr>
      <w:r>
        <w:t xml:space="preserve">Take a virtual tour of a </w:t>
      </w:r>
      <w:r w:rsidR="00AA020C">
        <w:t xml:space="preserve">local cooperative </w:t>
      </w:r>
      <w:r>
        <w:t xml:space="preserve">and a multi-national cooperative, then </w:t>
      </w:r>
      <w:proofErr w:type="gramStart"/>
      <w:r>
        <w:t>compare and contrast</w:t>
      </w:r>
      <w:proofErr w:type="gramEnd"/>
      <w:r>
        <w:t xml:space="preserve"> the characteristics of each.</w:t>
      </w:r>
      <w:r w:rsidR="001A3977">
        <w:t xml:space="preserve"> (Task 2.1)</w:t>
      </w:r>
    </w:p>
    <w:p w14:paraId="3A44B1A6" w14:textId="0AC16062" w:rsidR="00D163B3" w:rsidRDefault="00D163B3" w:rsidP="001552EF">
      <w:pPr>
        <w:pStyle w:val="ActivityNumbers"/>
        <w:numPr>
          <w:ilvl w:val="0"/>
          <w:numId w:val="16"/>
        </w:numPr>
      </w:pPr>
      <w:r>
        <w:t xml:space="preserve">Identify careers within a cooperative that meet </w:t>
      </w:r>
      <w:r w:rsidR="0044080E">
        <w:t>student</w:t>
      </w:r>
      <w:r w:rsidR="00AA020C">
        <w:t xml:space="preserve">s’ </w:t>
      </w:r>
      <w:r>
        <w:t>interests.</w:t>
      </w:r>
      <w:r w:rsidR="001A3977">
        <w:t xml:space="preserve"> (Task 2.2)</w:t>
      </w:r>
    </w:p>
    <w:p w14:paraId="78E4A354" w14:textId="264D2836" w:rsidR="00D163B3" w:rsidRDefault="00B24581" w:rsidP="00D163B3">
      <w:pPr>
        <w:pStyle w:val="ActivityNumbers"/>
        <w:numPr>
          <w:ilvl w:val="0"/>
          <w:numId w:val="16"/>
        </w:numPr>
      </w:pPr>
      <w:r>
        <w:t>Determine</w:t>
      </w:r>
      <w:r w:rsidR="00457397">
        <w:t xml:space="preserve"> and promote</w:t>
      </w:r>
      <w:r>
        <w:t xml:space="preserve"> the value of a cooperative to a local community</w:t>
      </w:r>
      <w:r w:rsidR="00457397">
        <w:t>.</w:t>
      </w:r>
      <w:r w:rsidR="001A3977">
        <w:t xml:space="preserve"> (Task 2.3)</w:t>
      </w:r>
    </w:p>
    <w:p w14:paraId="28F80FD6" w14:textId="77777777" w:rsidR="00AA020C" w:rsidRPr="003C7D37" w:rsidRDefault="00AA020C" w:rsidP="002D0B7F"/>
    <w:p w14:paraId="2805DEFE" w14:textId="77777777" w:rsidR="00602C6E" w:rsidRPr="007071E9" w:rsidRDefault="00602C6E" w:rsidP="00602C6E">
      <w:pPr>
        <w:pStyle w:val="ActivitySection"/>
      </w:pPr>
      <w:bookmarkStart w:id="3" w:name="EssentialQuestions"/>
      <w:bookmarkEnd w:id="3"/>
      <w:r w:rsidRPr="00340881">
        <w:t>Essential Questions</w:t>
      </w:r>
    </w:p>
    <w:p w14:paraId="044871B2" w14:textId="1314BF38" w:rsidR="00306753" w:rsidRDefault="009103F6" w:rsidP="001552EF">
      <w:pPr>
        <w:pStyle w:val="ActivityNumbers"/>
        <w:numPr>
          <w:ilvl w:val="0"/>
          <w:numId w:val="17"/>
        </w:numPr>
      </w:pPr>
      <w:r>
        <w:lastRenderedPageBreak/>
        <w:t>What does “farm to fork” mean?</w:t>
      </w:r>
    </w:p>
    <w:p w14:paraId="1DF87281" w14:textId="1B23F802" w:rsidR="009103F6" w:rsidRDefault="009103F6" w:rsidP="001552EF">
      <w:pPr>
        <w:pStyle w:val="ActivityNumbers"/>
        <w:numPr>
          <w:ilvl w:val="0"/>
          <w:numId w:val="17"/>
        </w:numPr>
      </w:pPr>
      <w:r>
        <w:t>What are the major sectors of the agricultural supply chain?</w:t>
      </w:r>
    </w:p>
    <w:p w14:paraId="76A87910" w14:textId="13B8E720" w:rsidR="00184B7A" w:rsidRDefault="009103F6" w:rsidP="00184B7A">
      <w:pPr>
        <w:pStyle w:val="ActivityNumbers"/>
        <w:numPr>
          <w:ilvl w:val="0"/>
          <w:numId w:val="17"/>
        </w:numPr>
      </w:pPr>
      <w:r>
        <w:t xml:space="preserve">How do cooperatives help farmers </w:t>
      </w:r>
      <w:r w:rsidR="00ED4631">
        <w:t>deliver</w:t>
      </w:r>
      <w:r>
        <w:t xml:space="preserve"> products to consumers?</w:t>
      </w:r>
    </w:p>
    <w:p w14:paraId="7C3DF97B" w14:textId="085B1C54" w:rsidR="00184B7A" w:rsidRDefault="00184B7A" w:rsidP="00184B7A">
      <w:pPr>
        <w:pStyle w:val="ActivityNumbers"/>
        <w:numPr>
          <w:ilvl w:val="0"/>
          <w:numId w:val="17"/>
        </w:numPr>
      </w:pPr>
      <w:r>
        <w:t>How are local cooperatives connected to international markets?</w:t>
      </w:r>
    </w:p>
    <w:p w14:paraId="4502706A" w14:textId="65A1AB0E" w:rsidR="009103F6" w:rsidRDefault="00565303" w:rsidP="001552EF">
      <w:pPr>
        <w:pStyle w:val="ActivityNumbers"/>
        <w:numPr>
          <w:ilvl w:val="0"/>
          <w:numId w:val="17"/>
        </w:numPr>
      </w:pPr>
      <w:r>
        <w:t>What are your career interests?</w:t>
      </w:r>
    </w:p>
    <w:p w14:paraId="062C1321" w14:textId="6C904F6F" w:rsidR="00565303" w:rsidRDefault="00565303" w:rsidP="001552EF">
      <w:pPr>
        <w:pStyle w:val="ActivityNumbers"/>
        <w:numPr>
          <w:ilvl w:val="0"/>
          <w:numId w:val="17"/>
        </w:numPr>
      </w:pPr>
      <w:r>
        <w:t>What cooperative business careers align with your interests?</w:t>
      </w:r>
    </w:p>
    <w:p w14:paraId="1DAC65EF" w14:textId="0EAADB3F" w:rsidR="00976936" w:rsidRDefault="00976936" w:rsidP="001552EF">
      <w:pPr>
        <w:pStyle w:val="ActivityNumbers"/>
        <w:numPr>
          <w:ilvl w:val="0"/>
          <w:numId w:val="17"/>
        </w:numPr>
      </w:pPr>
      <w:r>
        <w:t>Why are cooperatives a key component of rural economies?</w:t>
      </w:r>
    </w:p>
    <w:p w14:paraId="23289792" w14:textId="65EBAF2E" w:rsidR="00976936" w:rsidRDefault="00976936" w:rsidP="001552EF">
      <w:pPr>
        <w:pStyle w:val="ActivityNumbers"/>
        <w:numPr>
          <w:ilvl w:val="0"/>
          <w:numId w:val="17"/>
        </w:numPr>
      </w:pPr>
      <w:r>
        <w:t>How do cooperatives give back to communities?</w:t>
      </w:r>
    </w:p>
    <w:p w14:paraId="6A3E6EB6" w14:textId="77777777" w:rsidR="00602C6E" w:rsidRDefault="00602C6E" w:rsidP="00602C6E"/>
    <w:p w14:paraId="782A2D08" w14:textId="77777777" w:rsidR="00806C37" w:rsidRPr="00340881" w:rsidRDefault="00806C37" w:rsidP="00806C37">
      <w:pPr>
        <w:pStyle w:val="ActivitySection"/>
      </w:pPr>
      <w:bookmarkStart w:id="4" w:name="KeyTerms"/>
      <w:bookmarkEnd w:id="4"/>
      <w:r w:rsidRPr="00340881">
        <w:t>Key Terms</w:t>
      </w:r>
    </w:p>
    <w:p w14:paraId="495327A2" w14:textId="3784C03E" w:rsidR="00806C37" w:rsidRPr="002D0B7F" w:rsidRDefault="00ED4631" w:rsidP="00806C37">
      <w:r>
        <w:rPr>
          <w:rStyle w:val="KeyTerm"/>
        </w:rPr>
        <w:t xml:space="preserve">Career – </w:t>
      </w:r>
      <w:r w:rsidRPr="002D0B7F">
        <w:t>A person’s occupation or profession.</w:t>
      </w:r>
    </w:p>
    <w:p w14:paraId="7ACFDA78" w14:textId="77777777" w:rsidR="00ED4631" w:rsidRDefault="00ED4631" w:rsidP="00806C37"/>
    <w:p w14:paraId="3752B9D0" w14:textId="12FD2688" w:rsidR="00ED4631" w:rsidRPr="002D0B7F" w:rsidRDefault="00ED4631" w:rsidP="00806C37">
      <w:r>
        <w:rPr>
          <w:rStyle w:val="KeyTerm"/>
        </w:rPr>
        <w:t xml:space="preserve">Career pathway – </w:t>
      </w:r>
      <w:r w:rsidRPr="002D0B7F">
        <w:t>A group of occupations, industries, and majors with common knowledge and skills.</w:t>
      </w:r>
    </w:p>
    <w:p w14:paraId="14BBE97B" w14:textId="77777777" w:rsidR="00ED4631" w:rsidRDefault="00ED4631" w:rsidP="00806C37"/>
    <w:p w14:paraId="0CCD8E2E" w14:textId="77444770" w:rsidR="00ED4631" w:rsidRPr="002D0B7F" w:rsidRDefault="00ED4631" w:rsidP="00806C37">
      <w:r>
        <w:rPr>
          <w:rStyle w:val="KeyTerm"/>
        </w:rPr>
        <w:t xml:space="preserve">Commodity – </w:t>
      </w:r>
      <w:r w:rsidRPr="002D0B7F">
        <w:t>Any unprocessed or partially processed good, such as grain, fruit, vegetable, or metal.</w:t>
      </w:r>
    </w:p>
    <w:p w14:paraId="6CACF0B2" w14:textId="77777777" w:rsidR="00ED4631" w:rsidRPr="002D0B7F" w:rsidRDefault="00ED4631" w:rsidP="003C7D37"/>
    <w:p w14:paraId="145BD91F" w14:textId="419ACBDC" w:rsidR="00ED4631" w:rsidRDefault="00ED4631" w:rsidP="00806C37">
      <w:r>
        <w:rPr>
          <w:rStyle w:val="KeyTerm"/>
        </w:rPr>
        <w:t xml:space="preserve">Distribution – </w:t>
      </w:r>
      <w:r>
        <w:t>P</w:t>
      </w:r>
      <w:r w:rsidRPr="00195C40">
        <w:t>lacement, location, arrangement, or disposition</w:t>
      </w:r>
      <w:r>
        <w:t xml:space="preserve"> of items.</w:t>
      </w:r>
    </w:p>
    <w:p w14:paraId="6A8B7FAD" w14:textId="77777777" w:rsidR="00ED4631" w:rsidRPr="002D0B7F" w:rsidRDefault="00ED4631" w:rsidP="003C7D37"/>
    <w:p w14:paraId="38A15D43" w14:textId="04ADF800" w:rsidR="00ED4631" w:rsidRDefault="00ED4631" w:rsidP="00806C37">
      <w:r>
        <w:rPr>
          <w:rStyle w:val="KeyTerm"/>
        </w:rPr>
        <w:t xml:space="preserve">Marketing – </w:t>
      </w:r>
      <w:r>
        <w:t>T</w:t>
      </w:r>
      <w:r w:rsidRPr="00195C40">
        <w:t>he total of activities involved in the transfer of goods from the producer or seller to the consumer or buyer, including advertising, shipping, storing, and selling.</w:t>
      </w:r>
    </w:p>
    <w:p w14:paraId="210FDDE9" w14:textId="77777777" w:rsidR="00ED4631" w:rsidRPr="002D0B7F" w:rsidRDefault="00ED4631" w:rsidP="003C7D37"/>
    <w:p w14:paraId="4FD77A94" w14:textId="063914B8" w:rsidR="00ED4631" w:rsidRDefault="00ED4631" w:rsidP="00806C37">
      <w:r>
        <w:rPr>
          <w:rStyle w:val="KeyTerm"/>
        </w:rPr>
        <w:t xml:space="preserve">Philanthropy – </w:t>
      </w:r>
      <w:r>
        <w:t>C</w:t>
      </w:r>
      <w:r w:rsidRPr="00195C40">
        <w:t xml:space="preserve">oncern for human welfare and advancement, usually manifested by donations of money, property, or work to needy persons, by </w:t>
      </w:r>
      <w:r w:rsidR="00935DBC">
        <w:t xml:space="preserve">the </w:t>
      </w:r>
      <w:r w:rsidRPr="00195C40">
        <w:t>endowment of institutions of learning and hospitals, and by generosity to other socially useful purposes.</w:t>
      </w:r>
    </w:p>
    <w:p w14:paraId="1E2422C5" w14:textId="77777777" w:rsidR="00ED4631" w:rsidRPr="002D0B7F" w:rsidRDefault="00ED4631" w:rsidP="003C7D37"/>
    <w:p w14:paraId="7464E9C6" w14:textId="6B5696F0" w:rsidR="00ED4631" w:rsidRDefault="00ED4631" w:rsidP="00806C37">
      <w:r>
        <w:rPr>
          <w:rStyle w:val="KeyTerm"/>
        </w:rPr>
        <w:t xml:space="preserve">Processing – </w:t>
      </w:r>
      <w:r>
        <w:t xml:space="preserve">A </w:t>
      </w:r>
      <w:r w:rsidRPr="00195C40">
        <w:t>systematic series of actions directed to some end</w:t>
      </w:r>
      <w:r>
        <w:t>.</w:t>
      </w:r>
    </w:p>
    <w:p w14:paraId="73E957F1" w14:textId="77777777" w:rsidR="00ED4631" w:rsidRPr="002D0B7F" w:rsidRDefault="00ED4631" w:rsidP="003C7D37"/>
    <w:p w14:paraId="16BB21D9" w14:textId="7D68C61A" w:rsidR="00ED4631" w:rsidRPr="002D0B7F" w:rsidRDefault="00ED4631" w:rsidP="00806C37">
      <w:r>
        <w:rPr>
          <w:rStyle w:val="KeyTerm"/>
        </w:rPr>
        <w:t xml:space="preserve">Supply chain – </w:t>
      </w:r>
      <w:r w:rsidRPr="002D0B7F">
        <w:t>The sequence of processes involved in the production and distribution of a commodity.</w:t>
      </w:r>
    </w:p>
    <w:p w14:paraId="0549C5EB" w14:textId="77777777" w:rsidR="00ED4631" w:rsidRDefault="00ED4631" w:rsidP="00806C37"/>
    <w:p w14:paraId="1624458D" w14:textId="77777777" w:rsidR="00806C37" w:rsidRPr="00340881" w:rsidRDefault="00806C37" w:rsidP="00806C37">
      <w:pPr>
        <w:pStyle w:val="ActivitySection"/>
      </w:pPr>
      <w:r w:rsidRPr="00340881">
        <w:t>Day-to-Day Plans</w:t>
      </w:r>
    </w:p>
    <w:p w14:paraId="088CE195" w14:textId="46A95B99" w:rsidR="00806C37" w:rsidRPr="00340881" w:rsidRDefault="00806C37" w:rsidP="00806C37">
      <w:pPr>
        <w:pStyle w:val="ActivitySection"/>
      </w:pPr>
      <w:r w:rsidRPr="00340881">
        <w:t xml:space="preserve">Time: </w:t>
      </w:r>
      <w:r w:rsidR="00976936">
        <w:t>8</w:t>
      </w:r>
      <w:r w:rsidRPr="00340881">
        <w:t xml:space="preserve"> days</w:t>
      </w:r>
    </w:p>
    <w:p w14:paraId="1FB6BCD0" w14:textId="77777777" w:rsidR="00806C37" w:rsidRDefault="00806C37" w:rsidP="00806C37">
      <w:pPr>
        <w:pStyle w:val="DaytoDay"/>
      </w:pPr>
      <w:r>
        <w:t>Day 1:</w:t>
      </w:r>
    </w:p>
    <w:p w14:paraId="40764D6E" w14:textId="2F60C22D" w:rsidR="00D066AD" w:rsidRDefault="00806C37" w:rsidP="00806C37">
      <w:pPr>
        <w:pStyle w:val="Activitybullet"/>
      </w:pPr>
      <w:r>
        <w:t>P</w:t>
      </w:r>
      <w:r w:rsidR="00D066AD" w:rsidRPr="00340881">
        <w:t xml:space="preserve">resent </w:t>
      </w:r>
      <w:hyperlink w:anchor="Concepts" w:history="1">
        <w:r w:rsidR="00D066AD" w:rsidRPr="006C6A6B">
          <w:rPr>
            <w:rStyle w:val="Hyperlink"/>
          </w:rPr>
          <w:t>Concepts</w:t>
        </w:r>
      </w:hyperlink>
      <w:r w:rsidR="00D066AD" w:rsidRPr="00340881">
        <w:t xml:space="preserve">, </w:t>
      </w:r>
      <w:hyperlink w:anchor="PerfObje" w:history="1">
        <w:r w:rsidR="00D066AD" w:rsidRPr="00340881">
          <w:rPr>
            <w:rStyle w:val="Hyperlink"/>
          </w:rPr>
          <w:t>Performance Objectives</w:t>
        </w:r>
      </w:hyperlink>
      <w:r w:rsidR="00D066AD" w:rsidRPr="00340881">
        <w:t xml:space="preserve">, </w:t>
      </w:r>
      <w:hyperlink w:anchor="EssentialQuestions" w:history="1">
        <w:r w:rsidR="00D066AD" w:rsidRPr="00340881">
          <w:rPr>
            <w:rStyle w:val="Hyperlink"/>
          </w:rPr>
          <w:t>Essential Questions</w:t>
        </w:r>
      </w:hyperlink>
      <w:r w:rsidR="00D066AD" w:rsidRPr="00340881">
        <w:t xml:space="preserve">, and </w:t>
      </w:r>
      <w:hyperlink r:id="rId9" w:history="1">
        <w:r w:rsidR="00FD0C46" w:rsidRPr="009C62F3">
          <w:rPr>
            <w:rStyle w:val="Hyperlink"/>
          </w:rPr>
          <w:t>Module 2 Glossary</w:t>
        </w:r>
      </w:hyperlink>
      <w:r w:rsidR="00D066AD" w:rsidRPr="00340881">
        <w:t xml:space="preserve"> </w:t>
      </w:r>
      <w:r w:rsidR="00D066AD">
        <w:t xml:space="preserve">to students </w:t>
      </w:r>
      <w:r w:rsidR="00D066AD" w:rsidRPr="00340881">
        <w:t>to provide a lesson overview.</w:t>
      </w:r>
    </w:p>
    <w:p w14:paraId="158554F2" w14:textId="33FB457B" w:rsidR="00806C37" w:rsidRDefault="00806C37" w:rsidP="00806C37">
      <w:pPr>
        <w:pStyle w:val="Activitybullet"/>
      </w:pPr>
      <w:r>
        <w:t>P</w:t>
      </w:r>
      <w:r w:rsidRPr="00340881">
        <w:t xml:space="preserve">rovide a copy of </w:t>
      </w:r>
      <w:hyperlink r:id="rId10" w:history="1">
        <w:r w:rsidR="00B76219" w:rsidRPr="009C62F3">
          <w:rPr>
            <w:rStyle w:val="Hyperlink"/>
          </w:rPr>
          <w:t xml:space="preserve">Task </w:t>
        </w:r>
        <w:r w:rsidR="00213CB9" w:rsidRPr="009C62F3">
          <w:rPr>
            <w:rStyle w:val="Hyperlink"/>
          </w:rPr>
          <w:t>2</w:t>
        </w:r>
        <w:r w:rsidRPr="009C62F3">
          <w:rPr>
            <w:rStyle w:val="Hyperlink"/>
          </w:rPr>
          <w:t>.</w:t>
        </w:r>
        <w:r w:rsidR="00B76219" w:rsidRPr="009C62F3">
          <w:rPr>
            <w:rStyle w:val="Hyperlink"/>
          </w:rPr>
          <w:t>1</w:t>
        </w:r>
        <w:r w:rsidRPr="009C62F3">
          <w:rPr>
            <w:rStyle w:val="Hyperlink"/>
          </w:rPr>
          <w:t xml:space="preserve"> </w:t>
        </w:r>
        <w:r w:rsidR="009103F6" w:rsidRPr="009C62F3">
          <w:rPr>
            <w:rStyle w:val="Hyperlink"/>
          </w:rPr>
          <w:t>Business Connections</w:t>
        </w:r>
      </w:hyperlink>
      <w:r w:rsidR="00457397" w:rsidRPr="002D0B7F">
        <w:t xml:space="preserve">, </w:t>
      </w:r>
      <w:hyperlink r:id="rId11" w:history="1">
        <w:r w:rsidR="0020122D" w:rsidRPr="009C62F3">
          <w:rPr>
            <w:rStyle w:val="Hyperlink"/>
          </w:rPr>
          <w:t xml:space="preserve">Task 2.1 </w:t>
        </w:r>
        <w:r w:rsidR="00457397" w:rsidRPr="009C62F3">
          <w:rPr>
            <w:rStyle w:val="Hyperlink"/>
          </w:rPr>
          <w:t>Commodity Card</w:t>
        </w:r>
      </w:hyperlink>
      <w:r w:rsidR="00457397" w:rsidRPr="002D0B7F">
        <w:t xml:space="preserve">, </w:t>
      </w:r>
      <w:r w:rsidR="00457397" w:rsidRPr="00457397">
        <w:rPr>
          <w:rStyle w:val="ActivityBodyChar"/>
        </w:rPr>
        <w:t>and</w:t>
      </w:r>
      <w:r w:rsidR="00457397">
        <w:rPr>
          <w:rStyle w:val="ActivityBodyBoldChar"/>
        </w:rPr>
        <w:t xml:space="preserve"> </w:t>
      </w:r>
      <w:hyperlink r:id="rId12" w:history="1">
        <w:r w:rsidR="00457397" w:rsidRPr="009C62F3">
          <w:rPr>
            <w:rStyle w:val="Hyperlink"/>
          </w:rPr>
          <w:t>Task 2.1 Evaluation Rubric</w:t>
        </w:r>
      </w:hyperlink>
      <w:r>
        <w:t xml:space="preserve"> to</w:t>
      </w:r>
      <w:r w:rsidRPr="00806C37">
        <w:t xml:space="preserve"> </w:t>
      </w:r>
      <w:r w:rsidRPr="00340881">
        <w:t>students</w:t>
      </w:r>
      <w:r>
        <w:t>.</w:t>
      </w:r>
    </w:p>
    <w:p w14:paraId="6F1C0AE1" w14:textId="328F9B71" w:rsidR="0052002A" w:rsidRDefault="0052002A" w:rsidP="0052002A">
      <w:pPr>
        <w:pStyle w:val="Activitybullet"/>
      </w:pPr>
      <w:r>
        <w:t xml:space="preserve">Students complete Part One of Task 2.1 Business Connections by viewing </w:t>
      </w:r>
      <w:hyperlink r:id="rId13" w:tgtFrame="_blank" w:history="1">
        <w:r w:rsidRPr="0052002A">
          <w:rPr>
            <w:rStyle w:val="Hyperlink"/>
          </w:rPr>
          <w:t>CHS Corporate Overview – Growing Value, Farmer-owned with global connections</w:t>
        </w:r>
      </w:hyperlink>
      <w:r w:rsidR="00935DBC">
        <w:rPr>
          <w:rStyle w:val="Hyperlink"/>
        </w:rPr>
        <w:t>,</w:t>
      </w:r>
      <w:r>
        <w:t xml:space="preserve"> and answering analysis questions</w:t>
      </w:r>
      <w:r w:rsidRPr="0044653C">
        <w:rPr>
          <w:color w:val="0000FF"/>
        </w:rPr>
        <w:t>.</w:t>
      </w:r>
    </w:p>
    <w:p w14:paraId="764C7B05" w14:textId="50C25BA9" w:rsidR="009103F6" w:rsidRPr="00340881" w:rsidRDefault="009103F6" w:rsidP="009103F6">
      <w:pPr>
        <w:pStyle w:val="DaytoDay"/>
      </w:pPr>
      <w:r>
        <w:t>Day 2:</w:t>
      </w:r>
    </w:p>
    <w:p w14:paraId="3718958A" w14:textId="4234A1BC" w:rsidR="00806C37" w:rsidRDefault="0052002A" w:rsidP="00806C37">
      <w:pPr>
        <w:pStyle w:val="Activitybullet"/>
      </w:pPr>
      <w:r>
        <w:t>Students</w:t>
      </w:r>
      <w:r w:rsidR="009822D1">
        <w:t xml:space="preserve"> work in groups to</w:t>
      </w:r>
      <w:r>
        <w:t xml:space="preserve"> </w:t>
      </w:r>
      <w:r w:rsidRPr="00340881">
        <w:t>complete</w:t>
      </w:r>
      <w:r>
        <w:t xml:space="preserve"> Part Two of</w:t>
      </w:r>
      <w:r w:rsidRPr="00340881">
        <w:t xml:space="preserve"> </w:t>
      </w:r>
      <w:r w:rsidRPr="009103F6">
        <w:rPr>
          <w:rStyle w:val="ActivityBodyItalicChar"/>
        </w:rPr>
        <w:t xml:space="preserve">Task </w:t>
      </w:r>
      <w:r>
        <w:rPr>
          <w:rStyle w:val="ActivityBodyItalicChar"/>
        </w:rPr>
        <w:t>2</w:t>
      </w:r>
      <w:r w:rsidRPr="009103F6">
        <w:rPr>
          <w:rStyle w:val="ActivityBodyItalicChar"/>
        </w:rPr>
        <w:t xml:space="preserve">.1 </w:t>
      </w:r>
      <w:r>
        <w:rPr>
          <w:rStyle w:val="ActivityBodyItalicChar"/>
        </w:rPr>
        <w:t>Business Connections</w:t>
      </w:r>
      <w:r w:rsidRPr="00602C6E">
        <w:t>.</w:t>
      </w:r>
    </w:p>
    <w:p w14:paraId="79CCDC6C" w14:textId="53C6C71D" w:rsidR="00457397" w:rsidRDefault="00457397" w:rsidP="00806C37">
      <w:pPr>
        <w:pStyle w:val="Activitybullet"/>
      </w:pPr>
      <w:r>
        <w:t xml:space="preserve">Use </w:t>
      </w:r>
      <w:r w:rsidRPr="002D0B7F">
        <w:rPr>
          <w:rStyle w:val="ActivityBodyItalicChar"/>
        </w:rPr>
        <w:t>Task 2.1 Evaluation Rubric</w:t>
      </w:r>
      <w:r>
        <w:t xml:space="preserve"> to assess </w:t>
      </w:r>
      <w:r w:rsidRPr="002D0B7F">
        <w:rPr>
          <w:rStyle w:val="ActivityBodyItalicChar"/>
        </w:rPr>
        <w:t>Task 2.1 Business Connections</w:t>
      </w:r>
      <w:r>
        <w:t>.</w:t>
      </w:r>
    </w:p>
    <w:p w14:paraId="322D512E" w14:textId="02AC9CF1" w:rsidR="00213CB9" w:rsidRDefault="00213CB9" w:rsidP="00213CB9">
      <w:pPr>
        <w:pStyle w:val="DaytoDay"/>
      </w:pPr>
      <w:r>
        <w:t xml:space="preserve">Day </w:t>
      </w:r>
      <w:r w:rsidR="0052002A">
        <w:t>3</w:t>
      </w:r>
      <w:r>
        <w:t xml:space="preserve"> :</w:t>
      </w:r>
    </w:p>
    <w:p w14:paraId="0F902602" w14:textId="66049D7C" w:rsidR="00213CB9" w:rsidRDefault="00213CB9" w:rsidP="00213CB9">
      <w:pPr>
        <w:pStyle w:val="Activitybullet"/>
      </w:pPr>
      <w:r>
        <w:t>P</w:t>
      </w:r>
      <w:r w:rsidRPr="00340881">
        <w:t xml:space="preserve">rovide a copy of </w:t>
      </w:r>
      <w:hyperlink r:id="rId14" w:history="1">
        <w:r w:rsidRPr="009C62F3">
          <w:rPr>
            <w:rStyle w:val="Hyperlink"/>
          </w:rPr>
          <w:t>Task 2.</w:t>
        </w:r>
        <w:r w:rsidR="009822D1" w:rsidRPr="009C62F3">
          <w:rPr>
            <w:rStyle w:val="Hyperlink"/>
          </w:rPr>
          <w:t>2</w:t>
        </w:r>
        <w:r w:rsidRPr="009C62F3">
          <w:rPr>
            <w:rStyle w:val="Hyperlink"/>
          </w:rPr>
          <w:t xml:space="preserve"> Co-Opportunities</w:t>
        </w:r>
      </w:hyperlink>
      <w:r>
        <w:t xml:space="preserve"> to</w:t>
      </w:r>
      <w:r w:rsidRPr="00806C37">
        <w:t xml:space="preserve"> </w:t>
      </w:r>
      <w:r w:rsidRPr="00340881">
        <w:t>students</w:t>
      </w:r>
      <w:r>
        <w:t>.</w:t>
      </w:r>
    </w:p>
    <w:p w14:paraId="312D7F20" w14:textId="280A6F76" w:rsidR="002D0B7F" w:rsidRDefault="002D0B7F" w:rsidP="00213CB9">
      <w:pPr>
        <w:pStyle w:val="Activitybullet"/>
      </w:pPr>
      <w:r>
        <w:t xml:space="preserve">Students work </w:t>
      </w:r>
      <w:r w:rsidR="009822D1">
        <w:t xml:space="preserve">individually to complete </w:t>
      </w:r>
      <w:r w:rsidR="009822D1" w:rsidRPr="009822D1">
        <w:rPr>
          <w:rStyle w:val="Italic"/>
        </w:rPr>
        <w:t>Task 2.2 Co-Opportunities</w:t>
      </w:r>
      <w:r w:rsidR="009822D1">
        <w:t>.</w:t>
      </w:r>
    </w:p>
    <w:p w14:paraId="69504045" w14:textId="7293806C" w:rsidR="00213CB9" w:rsidRDefault="00213CB9" w:rsidP="00213CB9">
      <w:pPr>
        <w:pStyle w:val="DaytoDay"/>
      </w:pPr>
      <w:r>
        <w:t xml:space="preserve">Day </w:t>
      </w:r>
      <w:r w:rsidR="009822D1">
        <w:t>4</w:t>
      </w:r>
      <w:r>
        <w:t>:</w:t>
      </w:r>
    </w:p>
    <w:p w14:paraId="280EDB77" w14:textId="5E307EF8" w:rsidR="00213CB9" w:rsidRPr="002D0B7F" w:rsidRDefault="00213CB9" w:rsidP="00213CB9">
      <w:pPr>
        <w:pStyle w:val="Activitybullet"/>
      </w:pPr>
      <w:r>
        <w:lastRenderedPageBreak/>
        <w:t>Students work individually to complete</w:t>
      </w:r>
      <w:r w:rsidRPr="00AF6041">
        <w:rPr>
          <w:rStyle w:val="ActivityBodyItalicChar"/>
        </w:rPr>
        <w:t xml:space="preserve"> </w:t>
      </w:r>
      <w:r w:rsidRPr="009103F6">
        <w:rPr>
          <w:rStyle w:val="ActivityBodyItalicChar"/>
        </w:rPr>
        <w:t xml:space="preserve">Task </w:t>
      </w:r>
      <w:r>
        <w:rPr>
          <w:rStyle w:val="ActivityBodyItalicChar"/>
        </w:rPr>
        <w:t>2</w:t>
      </w:r>
      <w:r w:rsidRPr="009103F6">
        <w:rPr>
          <w:rStyle w:val="ActivityBodyItalicChar"/>
        </w:rPr>
        <w:t>.</w:t>
      </w:r>
      <w:r w:rsidR="009822D1">
        <w:rPr>
          <w:rStyle w:val="ActivityBodyItalicChar"/>
        </w:rPr>
        <w:t>2</w:t>
      </w:r>
      <w:r w:rsidRPr="009103F6">
        <w:rPr>
          <w:rStyle w:val="ActivityBodyItalicChar"/>
        </w:rPr>
        <w:t xml:space="preserve"> </w:t>
      </w:r>
      <w:r>
        <w:rPr>
          <w:rStyle w:val="ActivityBodyItalicChar"/>
        </w:rPr>
        <w:t>Co-Opportunities</w:t>
      </w:r>
      <w:r w:rsidRPr="002D0B7F">
        <w:t>.</w:t>
      </w:r>
    </w:p>
    <w:p w14:paraId="20A60DA2" w14:textId="5CDFF145" w:rsidR="00732DD7" w:rsidRPr="00340881" w:rsidRDefault="00213CB9" w:rsidP="00457397">
      <w:pPr>
        <w:pStyle w:val="Activitybullet"/>
      </w:pPr>
      <w:r>
        <w:t>P</w:t>
      </w:r>
      <w:r w:rsidRPr="00340881">
        <w:t>resent PowerPoint</w:t>
      </w:r>
      <w:r w:rsidRPr="005B002B">
        <w:rPr>
          <w:vertAlign w:val="superscript"/>
        </w:rPr>
        <w:t>®</w:t>
      </w:r>
      <w:r w:rsidRPr="00340881">
        <w:t xml:space="preserve"> </w:t>
      </w:r>
      <w:hyperlink r:id="rId15" w:history="1">
        <w:r w:rsidRPr="009C62F3">
          <w:rPr>
            <w:rStyle w:val="Hyperlink"/>
          </w:rPr>
          <w:t>Survey Communication</w:t>
        </w:r>
      </w:hyperlink>
      <w:r w:rsidR="00457397">
        <w:t xml:space="preserve"> while s</w:t>
      </w:r>
      <w:r w:rsidR="00732DD7" w:rsidRPr="00340881">
        <w:t>tudents take notes</w:t>
      </w:r>
      <w:r w:rsidR="00732DD7">
        <w:t>.</w:t>
      </w:r>
    </w:p>
    <w:p w14:paraId="38D1CAC2" w14:textId="439A3AD4" w:rsidR="00213CB9" w:rsidRDefault="00213CB9" w:rsidP="00213CB9">
      <w:pPr>
        <w:pStyle w:val="Activitybullet"/>
      </w:pPr>
      <w:r>
        <w:t>P</w:t>
      </w:r>
      <w:r w:rsidRPr="00340881">
        <w:t xml:space="preserve">rovide a copy of </w:t>
      </w:r>
      <w:hyperlink r:id="rId16" w:history="1">
        <w:r w:rsidRPr="009C62F3">
          <w:rPr>
            <w:rStyle w:val="Hyperlink"/>
          </w:rPr>
          <w:t>Task 2.</w:t>
        </w:r>
        <w:r w:rsidR="009822D1" w:rsidRPr="009C62F3">
          <w:rPr>
            <w:rStyle w:val="Hyperlink"/>
          </w:rPr>
          <w:t>3</w:t>
        </w:r>
        <w:r w:rsidRPr="009C62F3">
          <w:rPr>
            <w:rStyle w:val="Hyperlink"/>
          </w:rPr>
          <w:t xml:space="preserve"> Community Values</w:t>
        </w:r>
      </w:hyperlink>
      <w:r>
        <w:t xml:space="preserve"> </w:t>
      </w:r>
      <w:r w:rsidR="00457397">
        <w:t xml:space="preserve">and </w:t>
      </w:r>
      <w:hyperlink r:id="rId17" w:history="1">
        <w:r w:rsidR="00457397" w:rsidRPr="009C62F3">
          <w:rPr>
            <w:rStyle w:val="Hyperlink"/>
          </w:rPr>
          <w:t>Task 2.</w:t>
        </w:r>
        <w:r w:rsidR="009822D1" w:rsidRPr="009C62F3">
          <w:rPr>
            <w:rStyle w:val="Hyperlink"/>
          </w:rPr>
          <w:t>3</w:t>
        </w:r>
        <w:r w:rsidR="00457397" w:rsidRPr="009C62F3">
          <w:rPr>
            <w:rStyle w:val="Hyperlink"/>
          </w:rPr>
          <w:t xml:space="preserve"> Evaluation Rubric</w:t>
        </w:r>
      </w:hyperlink>
      <w:r w:rsidR="00457397">
        <w:t xml:space="preserve"> </w:t>
      </w:r>
      <w:r>
        <w:t>to</w:t>
      </w:r>
      <w:r w:rsidRPr="00806C37">
        <w:t xml:space="preserve"> </w:t>
      </w:r>
      <w:r w:rsidRPr="00340881">
        <w:t>students</w:t>
      </w:r>
      <w:r>
        <w:t>.</w:t>
      </w:r>
    </w:p>
    <w:p w14:paraId="6C0C475C" w14:textId="70F9E59F" w:rsidR="00213CB9" w:rsidRDefault="00213CB9" w:rsidP="00213CB9">
      <w:pPr>
        <w:pStyle w:val="DaytoDay"/>
      </w:pPr>
      <w:r>
        <w:t xml:space="preserve">Day </w:t>
      </w:r>
      <w:r w:rsidR="009822D1">
        <w:t xml:space="preserve">5 </w:t>
      </w:r>
      <w:r>
        <w:t xml:space="preserve">– </w:t>
      </w:r>
      <w:r w:rsidR="009822D1">
        <w:t>6</w:t>
      </w:r>
      <w:r w:rsidR="00732DD7">
        <w:t>:</w:t>
      </w:r>
    </w:p>
    <w:p w14:paraId="22045513" w14:textId="2A5838CA" w:rsidR="00732DD7" w:rsidRDefault="00732DD7" w:rsidP="0030457A">
      <w:pPr>
        <w:pStyle w:val="Activitybullet"/>
      </w:pPr>
      <w:r>
        <w:t>Students work in pairs to analyze data and develop a brochure for</w:t>
      </w:r>
      <w:r w:rsidRPr="00AF6041">
        <w:rPr>
          <w:rStyle w:val="ActivityBodyItalicChar"/>
        </w:rPr>
        <w:t xml:space="preserve"> </w:t>
      </w:r>
      <w:r w:rsidRPr="009103F6">
        <w:rPr>
          <w:rStyle w:val="ActivityBodyItalicChar"/>
        </w:rPr>
        <w:t xml:space="preserve">Task </w:t>
      </w:r>
      <w:r>
        <w:rPr>
          <w:rStyle w:val="ActivityBodyItalicChar"/>
        </w:rPr>
        <w:t>2</w:t>
      </w:r>
      <w:r w:rsidRPr="009103F6">
        <w:rPr>
          <w:rStyle w:val="ActivityBodyItalicChar"/>
        </w:rPr>
        <w:t>.</w:t>
      </w:r>
      <w:r w:rsidR="002B68CF">
        <w:rPr>
          <w:rStyle w:val="ActivityBodyItalicChar"/>
        </w:rPr>
        <w:t>3</w:t>
      </w:r>
      <w:r>
        <w:rPr>
          <w:rStyle w:val="ActivityBodyItalicChar"/>
        </w:rPr>
        <w:t xml:space="preserve"> Community Values.</w:t>
      </w:r>
    </w:p>
    <w:p w14:paraId="09808B3B" w14:textId="7872D435" w:rsidR="00AF6041" w:rsidRDefault="00732DD7" w:rsidP="00732DD7">
      <w:pPr>
        <w:pStyle w:val="DaytoDay"/>
      </w:pPr>
      <w:r>
        <w:t xml:space="preserve">Day </w:t>
      </w:r>
      <w:r w:rsidR="009822D1">
        <w:t>7</w:t>
      </w:r>
      <w:r>
        <w:t>:</w:t>
      </w:r>
    </w:p>
    <w:p w14:paraId="32FCB2AA" w14:textId="094EB360" w:rsidR="00732DD7" w:rsidRPr="00732DD7" w:rsidRDefault="00732DD7" w:rsidP="00732DD7">
      <w:pPr>
        <w:pStyle w:val="Activitybullet"/>
        <w:rPr>
          <w:rStyle w:val="ActivityBodyItalicChar"/>
          <w:i w:val="0"/>
        </w:rPr>
      </w:pPr>
      <w:r>
        <w:t xml:space="preserve">Students work in </w:t>
      </w:r>
      <w:r w:rsidR="00A43130">
        <w:t>groups</w:t>
      </w:r>
      <w:r>
        <w:t xml:space="preserve"> to complete</w:t>
      </w:r>
      <w:r w:rsidRPr="00AF6041">
        <w:rPr>
          <w:rStyle w:val="ActivityBodyItalicChar"/>
        </w:rPr>
        <w:t xml:space="preserve"> </w:t>
      </w:r>
      <w:r w:rsidRPr="009103F6">
        <w:rPr>
          <w:rStyle w:val="ActivityBodyItalicChar"/>
        </w:rPr>
        <w:t xml:space="preserve">Task </w:t>
      </w:r>
      <w:r>
        <w:rPr>
          <w:rStyle w:val="ActivityBodyItalicChar"/>
        </w:rPr>
        <w:t>2</w:t>
      </w:r>
      <w:r w:rsidRPr="009103F6">
        <w:rPr>
          <w:rStyle w:val="ActivityBodyItalicChar"/>
        </w:rPr>
        <w:t>.</w:t>
      </w:r>
      <w:r w:rsidR="002B68CF">
        <w:rPr>
          <w:rStyle w:val="ActivityBodyItalicChar"/>
        </w:rPr>
        <w:t>3</w:t>
      </w:r>
      <w:r>
        <w:rPr>
          <w:rStyle w:val="ActivityBodyItalicChar"/>
        </w:rPr>
        <w:t xml:space="preserve"> Community Values.</w:t>
      </w:r>
    </w:p>
    <w:p w14:paraId="45EB52EB" w14:textId="0D734B07" w:rsidR="009103F6" w:rsidRPr="009103F6" w:rsidRDefault="00732DD7" w:rsidP="00732DD7">
      <w:pPr>
        <w:pStyle w:val="Activitybullet"/>
      </w:pPr>
      <w:r>
        <w:t xml:space="preserve">Assess </w:t>
      </w:r>
      <w:r w:rsidRPr="00732DD7">
        <w:rPr>
          <w:rStyle w:val="ActivityBodyItalicChar"/>
        </w:rPr>
        <w:t>Task 2.</w:t>
      </w:r>
      <w:r w:rsidR="002B68CF">
        <w:rPr>
          <w:rStyle w:val="ActivityBodyItalicChar"/>
        </w:rPr>
        <w:t>3</w:t>
      </w:r>
      <w:r w:rsidRPr="00732DD7">
        <w:rPr>
          <w:rStyle w:val="ActivityBodyItalicChar"/>
        </w:rPr>
        <w:t xml:space="preserve"> Community Values</w:t>
      </w:r>
      <w:r>
        <w:t xml:space="preserve"> using </w:t>
      </w:r>
      <w:r w:rsidRPr="00732DD7">
        <w:rPr>
          <w:rStyle w:val="ActivityBodyItalicChar"/>
        </w:rPr>
        <w:t>Task 2.</w:t>
      </w:r>
      <w:r w:rsidR="002B68CF">
        <w:rPr>
          <w:rStyle w:val="ActivityBodyItalicChar"/>
        </w:rPr>
        <w:t>3</w:t>
      </w:r>
      <w:r w:rsidRPr="00732DD7">
        <w:rPr>
          <w:rStyle w:val="ActivityBodyItalicChar"/>
        </w:rPr>
        <w:t xml:space="preserve"> Evaluation Rubric</w:t>
      </w:r>
      <w:r>
        <w:t>.</w:t>
      </w:r>
    </w:p>
    <w:p w14:paraId="6C831B51" w14:textId="2AAA9135" w:rsidR="00806C37" w:rsidRPr="00340881" w:rsidRDefault="00806C37" w:rsidP="00806C37">
      <w:pPr>
        <w:pStyle w:val="Activitybullet"/>
      </w:pPr>
      <w:r>
        <w:t>D</w:t>
      </w:r>
      <w:r w:rsidRPr="00340881">
        <w:t xml:space="preserve">istribute </w:t>
      </w:r>
      <w:hyperlink r:id="rId18" w:history="1">
        <w:r w:rsidR="005B002B" w:rsidRPr="009C62F3">
          <w:rPr>
            <w:rStyle w:val="Hyperlink"/>
          </w:rPr>
          <w:t>Module</w:t>
        </w:r>
        <w:r w:rsidRPr="009C62F3">
          <w:rPr>
            <w:rStyle w:val="Hyperlink"/>
          </w:rPr>
          <w:t xml:space="preserve"> </w:t>
        </w:r>
        <w:r w:rsidR="00732DD7" w:rsidRPr="009C62F3">
          <w:rPr>
            <w:rStyle w:val="Hyperlink"/>
          </w:rPr>
          <w:t>2</w:t>
        </w:r>
        <w:r w:rsidR="00B76219" w:rsidRPr="009C62F3">
          <w:rPr>
            <w:rStyle w:val="Hyperlink"/>
          </w:rPr>
          <w:t xml:space="preserve"> Assessment</w:t>
        </w:r>
      </w:hyperlink>
      <w:r w:rsidRPr="00340881">
        <w:t>.</w:t>
      </w:r>
    </w:p>
    <w:p w14:paraId="7CBBE31D" w14:textId="64F20B98" w:rsidR="00806C37" w:rsidRPr="00340881" w:rsidRDefault="00806C37" w:rsidP="00806C37">
      <w:pPr>
        <w:pStyle w:val="Activitybullet"/>
      </w:pPr>
      <w:r w:rsidRPr="00340881">
        <w:t xml:space="preserve">Students complete </w:t>
      </w:r>
      <w:r w:rsidR="005B002B">
        <w:rPr>
          <w:rStyle w:val="ActivityBodyItalicChar"/>
        </w:rPr>
        <w:t xml:space="preserve">Module </w:t>
      </w:r>
      <w:r w:rsidR="00732DD7">
        <w:rPr>
          <w:rStyle w:val="ActivityBodyItalicChar"/>
        </w:rPr>
        <w:t>2</w:t>
      </w:r>
      <w:r w:rsidR="005B002B">
        <w:rPr>
          <w:rStyle w:val="ActivityBodyItalicChar"/>
        </w:rPr>
        <w:t xml:space="preserve"> Assessment</w:t>
      </w:r>
      <w:r w:rsidRPr="00340881">
        <w:t xml:space="preserve"> and submit.</w:t>
      </w:r>
    </w:p>
    <w:p w14:paraId="4F04D6EE" w14:textId="596D71A0" w:rsidR="00806C37" w:rsidRPr="00340881" w:rsidRDefault="00806C37" w:rsidP="00806C37">
      <w:pPr>
        <w:pStyle w:val="Activitybullet"/>
      </w:pPr>
      <w:r>
        <w:t>U</w:t>
      </w:r>
      <w:r w:rsidRPr="00340881">
        <w:t xml:space="preserve">se </w:t>
      </w:r>
      <w:hyperlink w:anchor="Assessment" w:history="1">
        <w:r w:rsidR="005B002B" w:rsidRPr="009C62F3">
          <w:rPr>
            <w:rStyle w:val="Hyperlink"/>
          </w:rPr>
          <w:t>Module</w:t>
        </w:r>
        <w:r w:rsidRPr="009C62F3">
          <w:rPr>
            <w:rStyle w:val="Hyperlink"/>
          </w:rPr>
          <w:t xml:space="preserve"> </w:t>
        </w:r>
        <w:r w:rsidR="00732DD7" w:rsidRPr="009C62F3">
          <w:rPr>
            <w:rStyle w:val="Hyperlink"/>
          </w:rPr>
          <w:t>2</w:t>
        </w:r>
        <w:r w:rsidR="005B002B" w:rsidRPr="009C62F3">
          <w:rPr>
            <w:rStyle w:val="Hyperlink"/>
          </w:rPr>
          <w:t xml:space="preserve"> </w:t>
        </w:r>
        <w:r w:rsidR="00B76219" w:rsidRPr="009C62F3">
          <w:rPr>
            <w:rStyle w:val="Hyperlink"/>
          </w:rPr>
          <w:t>Assessment</w:t>
        </w:r>
        <w:r w:rsidRPr="009C62F3">
          <w:rPr>
            <w:rStyle w:val="Hyperlink"/>
          </w:rPr>
          <w:t xml:space="preserve"> Key</w:t>
        </w:r>
      </w:hyperlink>
      <w:r w:rsidRPr="00340881">
        <w:t xml:space="preserve"> to </w:t>
      </w:r>
      <w:r w:rsidR="00A25315">
        <w:t>assess</w:t>
      </w:r>
      <w:r w:rsidR="00A25315" w:rsidRPr="00340881">
        <w:t xml:space="preserve"> </w:t>
      </w:r>
      <w:r w:rsidRPr="00340881">
        <w:t xml:space="preserve">student </w:t>
      </w:r>
      <w:r w:rsidR="00A25315">
        <w:t>understanding</w:t>
      </w:r>
      <w:r w:rsidRPr="00340881">
        <w:t>.</w:t>
      </w:r>
    </w:p>
    <w:p w14:paraId="07B64AFF" w14:textId="11E2BF59" w:rsidR="00806C37" w:rsidRDefault="00806C37" w:rsidP="00876D8E"/>
    <w:p w14:paraId="7767C6A4" w14:textId="77777777" w:rsidR="00FE6EF2" w:rsidRDefault="00FE6EF2" w:rsidP="00FE6EF2">
      <w:pPr>
        <w:pStyle w:val="ActivitySection"/>
      </w:pPr>
      <w:bookmarkStart w:id="5" w:name="TeacherNotes"/>
      <w:bookmarkEnd w:id="5"/>
      <w:r>
        <w:t>Teacher Notes</w:t>
      </w:r>
    </w:p>
    <w:p w14:paraId="633C6FA5" w14:textId="4388AF03" w:rsidR="00806C37" w:rsidRDefault="00000000" w:rsidP="00806C37">
      <w:pPr>
        <w:pStyle w:val="TitleHyperlink"/>
      </w:pPr>
      <w:hyperlink r:id="rId19" w:history="1">
        <w:r w:rsidR="00184B7A" w:rsidRPr="009C62F3">
          <w:rPr>
            <w:rStyle w:val="Hyperlink"/>
          </w:rPr>
          <w:t>Task 2.1</w:t>
        </w:r>
        <w:r w:rsidR="002B68CF" w:rsidRPr="009C62F3">
          <w:rPr>
            <w:rStyle w:val="Hyperlink"/>
          </w:rPr>
          <w:t xml:space="preserve"> </w:t>
        </w:r>
        <w:r w:rsidR="00184B7A" w:rsidRPr="009C62F3">
          <w:rPr>
            <w:rStyle w:val="Hyperlink"/>
          </w:rPr>
          <w:t>Business Connections</w:t>
        </w:r>
      </w:hyperlink>
    </w:p>
    <w:p w14:paraId="2B2E37F5" w14:textId="1C430681" w:rsidR="00D56025" w:rsidRDefault="00D56025" w:rsidP="00D56025">
      <w:pPr>
        <w:pStyle w:val="ActivityBody"/>
      </w:pPr>
      <w:r>
        <w:t>Students follow the path of an assigned commodity from the local farm to the consumer</w:t>
      </w:r>
      <w:r w:rsidR="00A25315">
        <w:t>’</w:t>
      </w:r>
      <w:r>
        <w:t xml:space="preserve">s plate. Then they identify ways a </w:t>
      </w:r>
      <w:r w:rsidR="00CC768C">
        <w:t>cooperative helps a farmer</w:t>
      </w:r>
      <w:r>
        <w:t xml:space="preserve"> raise, distribute, market, and process goods.</w:t>
      </w:r>
    </w:p>
    <w:p w14:paraId="69D1E13C" w14:textId="77777777" w:rsidR="003F384D" w:rsidRDefault="003F384D" w:rsidP="003F384D"/>
    <w:p w14:paraId="33BA9D54" w14:textId="5C0FC7F6" w:rsidR="003F384D" w:rsidRDefault="003F384D" w:rsidP="003F384D">
      <w:pPr>
        <w:pStyle w:val="ActivityBodyItalicandBold"/>
      </w:pPr>
      <w:r>
        <w:t>Teacher Preparation</w:t>
      </w:r>
    </w:p>
    <w:p w14:paraId="1C36D394" w14:textId="53CCF073" w:rsidR="003F384D" w:rsidRDefault="00CC768C" w:rsidP="00CC768C">
      <w:pPr>
        <w:pStyle w:val="ActivityBody"/>
      </w:pPr>
      <w:r>
        <w:t xml:space="preserve">Cut out the </w:t>
      </w:r>
      <w:hyperlink r:id="rId20" w:history="1">
        <w:r w:rsidRPr="009C62F3">
          <w:rPr>
            <w:rStyle w:val="Hyperlink"/>
          </w:rPr>
          <w:t>Commodity Cards</w:t>
        </w:r>
      </w:hyperlink>
      <w:r>
        <w:t xml:space="preserve"> and determin</w:t>
      </w:r>
      <w:r w:rsidR="00C83A27">
        <w:t>e</w:t>
      </w:r>
      <w:r>
        <w:t xml:space="preserve"> your assigned groups of four students. Distribute one card to each group when starting the task.</w:t>
      </w:r>
      <w:r w:rsidR="00C83A27">
        <w:t xml:space="preserve"> Select an area for students to display their posters for a gallery walk </w:t>
      </w:r>
      <w:r w:rsidR="002B68CF">
        <w:t xml:space="preserve">by reading and analyzing each display </w:t>
      </w:r>
      <w:r w:rsidR="00C83A27">
        <w:t>at the end of the task.</w:t>
      </w:r>
    </w:p>
    <w:p w14:paraId="7E5F950D" w14:textId="77777777" w:rsidR="003F384D" w:rsidRDefault="003F384D" w:rsidP="003F384D"/>
    <w:p w14:paraId="33E60E15" w14:textId="77777777" w:rsidR="003F384D" w:rsidRDefault="003F384D" w:rsidP="003F384D">
      <w:pPr>
        <w:pStyle w:val="ActivityBodyItalicandBold"/>
      </w:pPr>
      <w:r>
        <w:t>Student Performance</w:t>
      </w:r>
    </w:p>
    <w:p w14:paraId="0D2C45F5" w14:textId="35D4DB2C" w:rsidR="002B68CF" w:rsidRDefault="002B68CF" w:rsidP="002B68CF">
      <w:pPr>
        <w:pStyle w:val="ActivityBodyItalic"/>
      </w:pPr>
      <w:r>
        <w:t>Part One</w:t>
      </w:r>
    </w:p>
    <w:p w14:paraId="2E50A624" w14:textId="34715F94" w:rsidR="00771679" w:rsidRDefault="00771679" w:rsidP="00771679">
      <w:pPr>
        <w:pStyle w:val="ActivityBody"/>
      </w:pPr>
      <w:r>
        <w:t xml:space="preserve">Play </w:t>
      </w:r>
      <w:r w:rsidRPr="001A2525">
        <w:rPr>
          <w:rStyle w:val="ActivityBodyItalicChar"/>
        </w:rPr>
        <w:t>CHS Corporate Overview – Growing Value, Farmer-owned with global connections</w:t>
      </w:r>
      <w:r>
        <w:t xml:space="preserve"> from the following URL</w:t>
      </w:r>
      <w:r w:rsidRPr="009C62F3">
        <w:rPr>
          <w:rStyle w:val="Hyperlink"/>
        </w:rPr>
        <w:t xml:space="preserve">. </w:t>
      </w:r>
      <w:hyperlink r:id="rId21" w:tgtFrame="_blank" w:history="1">
        <w:r w:rsidRPr="009C62F3">
          <w:rPr>
            <w:rStyle w:val="Hyperlink"/>
          </w:rPr>
          <w:t>https://www.youtube.com/watch?v=HS_kWVyQ3Ag</w:t>
        </w:r>
      </w:hyperlink>
      <w:r>
        <w:t xml:space="preserve"> After viewing the video</w:t>
      </w:r>
      <w:r w:rsidR="00935DBC">
        <w:t>,</w:t>
      </w:r>
      <w:r>
        <w:t xml:space="preserve"> discuss the analysis questions with students. Students record answers in the space provided on the student worksheet.</w:t>
      </w:r>
    </w:p>
    <w:p w14:paraId="41E8EB65" w14:textId="1F9B5550" w:rsidR="002B68CF" w:rsidRPr="00E17E67" w:rsidRDefault="002B68CF" w:rsidP="00E17E67"/>
    <w:p w14:paraId="5598974D" w14:textId="6A98F9DD" w:rsidR="002B68CF" w:rsidRDefault="002B68CF" w:rsidP="002B68CF">
      <w:pPr>
        <w:pStyle w:val="ActivityBodyItalic"/>
      </w:pPr>
      <w:r>
        <w:t>Part Two</w:t>
      </w:r>
    </w:p>
    <w:p w14:paraId="1BB706EF" w14:textId="6A47D6E7" w:rsidR="003F384D" w:rsidRDefault="00C83A27" w:rsidP="003F384D">
      <w:pPr>
        <w:pStyle w:val="ActivityBody"/>
      </w:pPr>
      <w:r>
        <w:t xml:space="preserve">Student groups research the supply chain for a specific commodity. Their research is based upon a specific cooperative and product made from that commodity. Each student in the group identifies specific services provided </w:t>
      </w:r>
      <w:r w:rsidR="00A25315">
        <w:t xml:space="preserve">throughout </w:t>
      </w:r>
      <w:r>
        <w:t xml:space="preserve">the supply chain of a commodity. After students share their research with the group, they work together to make a presentation poster showing the supply chain of </w:t>
      </w:r>
      <w:r w:rsidR="00935DBC">
        <w:t xml:space="preserve">the </w:t>
      </w:r>
      <w:r>
        <w:t xml:space="preserve">commodity from the farm to </w:t>
      </w:r>
      <w:r w:rsidR="00935DBC">
        <w:t xml:space="preserve">the </w:t>
      </w:r>
      <w:r>
        <w:t>international market. Students display poster</w:t>
      </w:r>
      <w:r w:rsidR="00442B1C">
        <w:t>s</w:t>
      </w:r>
      <w:r>
        <w:t xml:space="preserve"> for class viewing via a gallery walk around the classroom. </w:t>
      </w:r>
      <w:r w:rsidR="00442B1C">
        <w:t>Then they</w:t>
      </w:r>
      <w:r>
        <w:t xml:space="preserve"> answer analysis question</w:t>
      </w:r>
      <w:r w:rsidR="00442B1C">
        <w:t>s</w:t>
      </w:r>
      <w:r>
        <w:t xml:space="preserve"> while completing the gallery walk.</w:t>
      </w:r>
    </w:p>
    <w:p w14:paraId="5791C75B" w14:textId="77777777" w:rsidR="003F384D" w:rsidRDefault="003F384D" w:rsidP="003F384D"/>
    <w:p w14:paraId="0E99C14F" w14:textId="77777777" w:rsidR="003F384D" w:rsidRDefault="003F384D" w:rsidP="003F384D">
      <w:pPr>
        <w:pStyle w:val="ActivityBodyItalicandBold"/>
      </w:pPr>
      <w:r>
        <w:t>Results and Evaluation</w:t>
      </w:r>
    </w:p>
    <w:p w14:paraId="3B999F9C" w14:textId="15C2D233" w:rsidR="003F384D" w:rsidRDefault="00C83A27" w:rsidP="003F384D">
      <w:pPr>
        <w:pStyle w:val="ActivityBody"/>
      </w:pPr>
      <w:r>
        <w:t xml:space="preserve">Use </w:t>
      </w:r>
      <w:hyperlink r:id="rId22" w:history="1">
        <w:r w:rsidRPr="009C62F3">
          <w:rPr>
            <w:rStyle w:val="Hyperlink"/>
          </w:rPr>
          <w:t>Task 2.1 Evaluation Rubric</w:t>
        </w:r>
      </w:hyperlink>
      <w:r>
        <w:t xml:space="preserve"> to assess student posters. Example answers to analysis questions </w:t>
      </w:r>
      <w:r w:rsidR="008B3457">
        <w:t>will vary based upon student research.</w:t>
      </w:r>
    </w:p>
    <w:p w14:paraId="6E06BE19" w14:textId="77777777" w:rsidR="009C62F3" w:rsidRPr="009C62F3" w:rsidRDefault="009C62F3" w:rsidP="009C62F3"/>
    <w:p w14:paraId="1D19833A" w14:textId="4BD3C1E9" w:rsidR="002A517C" w:rsidRDefault="00000000" w:rsidP="002A517C">
      <w:pPr>
        <w:pStyle w:val="TitleHyperlink"/>
      </w:pPr>
      <w:hyperlink r:id="rId23" w:history="1">
        <w:r w:rsidR="002A517C" w:rsidRPr="009C62F3">
          <w:rPr>
            <w:rStyle w:val="Hyperlink"/>
          </w:rPr>
          <w:t>Task 2.</w:t>
        </w:r>
        <w:r w:rsidR="002B68CF" w:rsidRPr="009C62F3">
          <w:rPr>
            <w:rStyle w:val="Hyperlink"/>
          </w:rPr>
          <w:t>2</w:t>
        </w:r>
        <w:r w:rsidR="002A517C" w:rsidRPr="009C62F3">
          <w:rPr>
            <w:rStyle w:val="Hyperlink"/>
          </w:rPr>
          <w:t xml:space="preserve"> Co-Opportunities</w:t>
        </w:r>
      </w:hyperlink>
    </w:p>
    <w:p w14:paraId="1B9E217D" w14:textId="4A4AFC2B" w:rsidR="000759ED" w:rsidRDefault="000759ED" w:rsidP="000759ED">
      <w:pPr>
        <w:pStyle w:val="ActivityBody"/>
      </w:pPr>
      <w:r>
        <w:t>Students identify potential agricultural careers meeting their interests. Then they discover employment opportunities at agricultural cooperatives.</w:t>
      </w:r>
    </w:p>
    <w:p w14:paraId="0BC88CAA" w14:textId="77777777" w:rsidR="002A517C" w:rsidRDefault="002A517C" w:rsidP="002A517C"/>
    <w:p w14:paraId="27C8FB4C" w14:textId="77777777" w:rsidR="002A517C" w:rsidRDefault="002A517C" w:rsidP="002A517C">
      <w:pPr>
        <w:pStyle w:val="ActivityBodyItalicandBold"/>
      </w:pPr>
      <w:r>
        <w:t>Teacher Preparation</w:t>
      </w:r>
    </w:p>
    <w:p w14:paraId="645D6C85" w14:textId="3500A9E5" w:rsidR="002A517C" w:rsidRDefault="000759ED" w:rsidP="002A517C">
      <w:pPr>
        <w:pStyle w:val="ActivityBody"/>
      </w:pPr>
      <w:r>
        <w:t>Students will need internet access for this task.</w:t>
      </w:r>
    </w:p>
    <w:p w14:paraId="6F192951" w14:textId="77777777" w:rsidR="002A517C" w:rsidRDefault="002A517C" w:rsidP="002A517C"/>
    <w:p w14:paraId="3353040F" w14:textId="77777777" w:rsidR="002A517C" w:rsidRDefault="002A517C" w:rsidP="002A517C">
      <w:pPr>
        <w:pStyle w:val="ActivityBodyItalicandBold"/>
      </w:pPr>
      <w:r>
        <w:t>Student Performance</w:t>
      </w:r>
    </w:p>
    <w:p w14:paraId="12CF8234" w14:textId="2FE1891F" w:rsidR="002A517C" w:rsidRDefault="0045310F" w:rsidP="002A517C">
      <w:pPr>
        <w:pStyle w:val="ActivityBody"/>
      </w:pPr>
      <w:r>
        <w:t xml:space="preserve">Students use the Career Finder at </w:t>
      </w:r>
      <w:hyperlink r:id="rId24" w:history="1">
        <w:r w:rsidR="0052002A" w:rsidRPr="00606ECE">
          <w:rPr>
            <w:rStyle w:val="Hyperlink"/>
          </w:rPr>
          <w:t>www.agexplorer.com</w:t>
        </w:r>
      </w:hyperlink>
      <w:r>
        <w:t xml:space="preserve"> to identify careers matching their skills and interest. Then they select two of the identified careers that </w:t>
      </w:r>
      <w:r w:rsidR="00E17E67">
        <w:t xml:space="preserve">they </w:t>
      </w:r>
      <w:r>
        <w:t>could</w:t>
      </w:r>
      <w:r w:rsidR="00E17E67">
        <w:t xml:space="preserve"> find </w:t>
      </w:r>
      <w:r>
        <w:t xml:space="preserve">at a cooperative. Students </w:t>
      </w:r>
      <w:r>
        <w:lastRenderedPageBreak/>
        <w:t>explain why that career would be found at a cooperative and find a cooperative that employs individuals with those careers.</w:t>
      </w:r>
    </w:p>
    <w:p w14:paraId="3DC2B4B2" w14:textId="77777777" w:rsidR="002A517C" w:rsidRDefault="002A517C" w:rsidP="002A517C"/>
    <w:p w14:paraId="719AE628" w14:textId="77777777" w:rsidR="002A517C" w:rsidRDefault="002A517C" w:rsidP="002A517C">
      <w:pPr>
        <w:pStyle w:val="ActivityBodyItalicandBold"/>
      </w:pPr>
      <w:r>
        <w:t>Results and Evaluation</w:t>
      </w:r>
    </w:p>
    <w:p w14:paraId="5E7C7009" w14:textId="692A9DE5" w:rsidR="002A517C" w:rsidRDefault="0045310F" w:rsidP="0045310F">
      <w:pPr>
        <w:pStyle w:val="ActivityBody"/>
      </w:pPr>
      <w:r>
        <w:t xml:space="preserve">Students will have a completed </w:t>
      </w:r>
      <w:r w:rsidRPr="003F343A">
        <w:rPr>
          <w:rStyle w:val="ActivityBodyItalicChar"/>
        </w:rPr>
        <w:t>Student Worksheet</w:t>
      </w:r>
      <w:r>
        <w:t xml:space="preserve"> describing careers and their connections to cooperatives.</w:t>
      </w:r>
    </w:p>
    <w:p w14:paraId="703D0934" w14:textId="77777777" w:rsidR="0045310F" w:rsidRDefault="0045310F" w:rsidP="002A517C"/>
    <w:p w14:paraId="08C09A73" w14:textId="5569DD64" w:rsidR="002A517C" w:rsidRDefault="00000000" w:rsidP="002A517C">
      <w:pPr>
        <w:pStyle w:val="TitleHyperlink"/>
      </w:pPr>
      <w:hyperlink r:id="rId25" w:history="1">
        <w:r w:rsidR="002A517C" w:rsidRPr="009C62F3">
          <w:rPr>
            <w:rStyle w:val="Hyperlink"/>
          </w:rPr>
          <w:t>Task 2.</w:t>
        </w:r>
        <w:r w:rsidR="002B68CF" w:rsidRPr="009C62F3">
          <w:rPr>
            <w:rStyle w:val="Hyperlink"/>
          </w:rPr>
          <w:t>3</w:t>
        </w:r>
        <w:r w:rsidR="002A517C" w:rsidRPr="009C62F3">
          <w:rPr>
            <w:rStyle w:val="Hyperlink"/>
          </w:rPr>
          <w:t xml:space="preserve"> Community Values</w:t>
        </w:r>
      </w:hyperlink>
    </w:p>
    <w:p w14:paraId="628E589F" w14:textId="6ACA8207" w:rsidR="00437800" w:rsidRDefault="00437800" w:rsidP="00437800">
      <w:pPr>
        <w:pStyle w:val="ActivityBody"/>
      </w:pPr>
      <w:r>
        <w:t>Students work in groups to survey local cooperatives</w:t>
      </w:r>
      <w:r w:rsidR="00BF3DF5">
        <w:t xml:space="preserve"> in their community.</w:t>
      </w:r>
      <w:r>
        <w:t xml:space="preserve"> Then they interview a cooperative member and patron</w:t>
      </w:r>
      <w:r w:rsidR="00BF3DF5">
        <w:t>s</w:t>
      </w:r>
      <w:r>
        <w:t>. Students use the information from the survey and interview to make a brochure promoting a local cooperative.</w:t>
      </w:r>
    </w:p>
    <w:p w14:paraId="5E35C274" w14:textId="77777777" w:rsidR="002A517C" w:rsidRDefault="002A517C" w:rsidP="002A517C"/>
    <w:p w14:paraId="4F71D599" w14:textId="77777777" w:rsidR="002A517C" w:rsidRDefault="002A517C" w:rsidP="002A517C">
      <w:pPr>
        <w:pStyle w:val="ActivityBodyItalicandBold"/>
      </w:pPr>
      <w:r>
        <w:t>Teacher Preparation</w:t>
      </w:r>
    </w:p>
    <w:p w14:paraId="5D1C3947" w14:textId="2A2731E4" w:rsidR="002A517C" w:rsidRDefault="00DE246D" w:rsidP="002A517C">
      <w:pPr>
        <w:pStyle w:val="ActivityBody"/>
      </w:pPr>
      <w:r>
        <w:t xml:space="preserve">Contact five local cooperatives in your community and identify a local manager and </w:t>
      </w:r>
      <w:r w:rsidR="00BF3DF5">
        <w:t xml:space="preserve">three </w:t>
      </w:r>
      <w:r>
        <w:t>member</w:t>
      </w:r>
      <w:r w:rsidR="00BF3DF5">
        <w:t>s</w:t>
      </w:r>
      <w:r>
        <w:t xml:space="preserve"> of each that students can </w:t>
      </w:r>
      <w:r w:rsidR="00E17E67">
        <w:t>interview</w:t>
      </w:r>
      <w:r>
        <w:t xml:space="preserve">. </w:t>
      </w:r>
      <w:r w:rsidR="00A43130">
        <w:t xml:space="preserve">You could </w:t>
      </w:r>
      <w:r>
        <w:t xml:space="preserve">use the local cooperatives identified in </w:t>
      </w:r>
      <w:hyperlink r:id="rId26" w:history="1">
        <w:r w:rsidRPr="009C62F3">
          <w:rPr>
            <w:rStyle w:val="Hyperlink"/>
          </w:rPr>
          <w:t>Task 1.</w:t>
        </w:r>
        <w:r w:rsidR="009C62F3">
          <w:rPr>
            <w:rStyle w:val="Hyperlink"/>
          </w:rPr>
          <w:t>2</w:t>
        </w:r>
        <w:r w:rsidRPr="009C62F3">
          <w:rPr>
            <w:rStyle w:val="Hyperlink"/>
          </w:rPr>
          <w:t xml:space="preserve"> Coop Detectives</w:t>
        </w:r>
      </w:hyperlink>
      <w:r>
        <w:t>.</w:t>
      </w:r>
      <w:r w:rsidR="00A43130">
        <w:t xml:space="preserve"> Present </w:t>
      </w:r>
      <w:hyperlink r:id="rId27" w:history="1">
        <w:r w:rsidR="00A43130" w:rsidRPr="009C62F3">
          <w:rPr>
            <w:rStyle w:val="Hyperlink"/>
          </w:rPr>
          <w:t>Survey Communication</w:t>
        </w:r>
      </w:hyperlink>
      <w:r w:rsidR="00A43130">
        <w:t xml:space="preserve"> PowerPoint</w:t>
      </w:r>
      <w:r w:rsidR="00A43130" w:rsidRPr="00A43130">
        <w:rPr>
          <w:vertAlign w:val="superscript"/>
        </w:rPr>
        <w:t>®</w:t>
      </w:r>
      <w:r w:rsidR="00A43130">
        <w:t xml:space="preserve"> to students before starting the task.</w:t>
      </w:r>
      <w:r w:rsidR="00F20849">
        <w:t xml:space="preserve"> Student</w:t>
      </w:r>
      <w:r w:rsidR="00935DBC">
        <w:t>s</w:t>
      </w:r>
      <w:r w:rsidR="00F20849">
        <w:t xml:space="preserve"> will need the local population number for this task</w:t>
      </w:r>
      <w:r w:rsidR="005E11A3">
        <w:t>;</w:t>
      </w:r>
      <w:r w:rsidR="00F20849">
        <w:t xml:space="preserve"> yo</w:t>
      </w:r>
      <w:r w:rsidR="005E11A3">
        <w:t>u</w:t>
      </w:r>
      <w:r w:rsidR="00F20849">
        <w:t xml:space="preserve"> need to provide this information</w:t>
      </w:r>
      <w:r w:rsidR="005E11A3" w:rsidRPr="005E11A3">
        <w:t xml:space="preserve"> </w:t>
      </w:r>
      <w:r w:rsidR="005E11A3">
        <w:t>for your students</w:t>
      </w:r>
      <w:r w:rsidR="00F20849">
        <w:t>.</w:t>
      </w:r>
    </w:p>
    <w:p w14:paraId="1ECE4BCF" w14:textId="77777777" w:rsidR="002A517C" w:rsidRDefault="002A517C" w:rsidP="002A517C"/>
    <w:p w14:paraId="6B3F1711" w14:textId="77777777" w:rsidR="002A517C" w:rsidRDefault="002A517C" w:rsidP="002A517C">
      <w:pPr>
        <w:pStyle w:val="ActivityBodyItalicandBold"/>
      </w:pPr>
      <w:r>
        <w:t>Student Performance</w:t>
      </w:r>
    </w:p>
    <w:p w14:paraId="6E64E354" w14:textId="53B86229" w:rsidR="002A517C" w:rsidRDefault="00A43130" w:rsidP="002A517C">
      <w:pPr>
        <w:pStyle w:val="ActivityBody"/>
      </w:pPr>
      <w:r>
        <w:t>After students learn how to communicate while surveying people, they individually survey ten community members about cooperatives. The next day they work with their group to analyze survey results. A group will have a total of 40 community members surveyed. Next</w:t>
      </w:r>
      <w:r w:rsidR="00BF3DF5">
        <w:t>,</w:t>
      </w:r>
      <w:r>
        <w:t xml:space="preserve"> student groups are assigned a cooperative manager and member</w:t>
      </w:r>
      <w:r w:rsidR="00BF3DF5">
        <w:t>s</w:t>
      </w:r>
      <w:r>
        <w:t xml:space="preserve"> to interview. </w:t>
      </w:r>
      <w:r w:rsidR="00BF3DF5">
        <w:t>One</w:t>
      </w:r>
      <w:r>
        <w:t xml:space="preserve"> group member interview</w:t>
      </w:r>
      <w:r w:rsidR="00BF3DF5">
        <w:t>s</w:t>
      </w:r>
      <w:r>
        <w:t xml:space="preserve"> the manager</w:t>
      </w:r>
      <w:r w:rsidR="00935DBC">
        <w:t>,</w:t>
      </w:r>
      <w:r>
        <w:t xml:space="preserve"> and </w:t>
      </w:r>
      <w:r w:rsidR="00BF3DF5">
        <w:t>the other three</w:t>
      </w:r>
      <w:r>
        <w:t xml:space="preserve"> interview </w:t>
      </w:r>
      <w:r w:rsidR="00BF3DF5">
        <w:t xml:space="preserve">cooperative </w:t>
      </w:r>
      <w:r>
        <w:t>member</w:t>
      </w:r>
      <w:r w:rsidR="00BF3DF5">
        <w:t>s</w:t>
      </w:r>
      <w:r>
        <w:t>. The group members then work together to develop a brochure promoting local cooperatives. Students use the surveyed information and interview</w:t>
      </w:r>
      <w:r w:rsidR="00BF3DF5">
        <w:t xml:space="preserve">s </w:t>
      </w:r>
      <w:r>
        <w:t>to help them develop a brochure</w:t>
      </w:r>
      <w:r w:rsidR="00BF3DF5">
        <w:t xml:space="preserve"> promoting the cooperative’s value to the community.</w:t>
      </w:r>
    </w:p>
    <w:p w14:paraId="2F720CF8" w14:textId="77777777" w:rsidR="002A517C" w:rsidRDefault="002A517C" w:rsidP="002A517C"/>
    <w:p w14:paraId="45685EE2" w14:textId="77777777" w:rsidR="002A517C" w:rsidRDefault="002A517C" w:rsidP="002A517C">
      <w:pPr>
        <w:pStyle w:val="ActivityBodyItalicandBold"/>
      </w:pPr>
      <w:r>
        <w:t>Results and Evaluation</w:t>
      </w:r>
    </w:p>
    <w:p w14:paraId="500CE74E" w14:textId="1122630C" w:rsidR="002A517C" w:rsidRDefault="00437800" w:rsidP="0003282C">
      <w:pPr>
        <w:pStyle w:val="ActivityBody"/>
      </w:pPr>
      <w:r>
        <w:t xml:space="preserve">Use </w:t>
      </w:r>
      <w:hyperlink r:id="rId28" w:history="1">
        <w:r w:rsidRPr="009C62F3">
          <w:rPr>
            <w:rStyle w:val="Hyperlink"/>
          </w:rPr>
          <w:t>Task 2.</w:t>
        </w:r>
        <w:r w:rsidR="00797682" w:rsidRPr="009C62F3">
          <w:rPr>
            <w:rStyle w:val="Hyperlink"/>
          </w:rPr>
          <w:t>3</w:t>
        </w:r>
        <w:r w:rsidRPr="009C62F3">
          <w:rPr>
            <w:rStyle w:val="Hyperlink"/>
          </w:rPr>
          <w:t xml:space="preserve"> Evaluation Rubric</w:t>
        </w:r>
      </w:hyperlink>
      <w:r>
        <w:t xml:space="preserve"> to assess student brochures.</w:t>
      </w:r>
    </w:p>
    <w:p w14:paraId="4E2C85E5" w14:textId="77777777" w:rsidR="002A517C" w:rsidRDefault="002A517C" w:rsidP="003F384D"/>
    <w:p w14:paraId="03B93639" w14:textId="3FA4EBCA" w:rsidR="00FE6EF2" w:rsidRDefault="00000000" w:rsidP="00FE6EF2">
      <w:pPr>
        <w:pStyle w:val="TitleHyperlink"/>
      </w:pPr>
      <w:hyperlink r:id="rId29" w:history="1">
        <w:r w:rsidR="00BF3DF5" w:rsidRPr="009C62F3">
          <w:rPr>
            <w:rStyle w:val="Hyperlink"/>
          </w:rPr>
          <w:t>Module</w:t>
        </w:r>
        <w:r w:rsidR="005B002B" w:rsidRPr="009C62F3">
          <w:rPr>
            <w:rStyle w:val="Hyperlink"/>
          </w:rPr>
          <w:t xml:space="preserve"> </w:t>
        </w:r>
        <w:r w:rsidR="00753143" w:rsidRPr="009C62F3">
          <w:rPr>
            <w:rStyle w:val="Hyperlink"/>
          </w:rPr>
          <w:t>2</w:t>
        </w:r>
        <w:r w:rsidR="005B002B" w:rsidRPr="009C62F3">
          <w:rPr>
            <w:rStyle w:val="Hyperlink"/>
          </w:rPr>
          <w:t xml:space="preserve"> Assessment</w:t>
        </w:r>
      </w:hyperlink>
      <w:bookmarkStart w:id="6" w:name="Assessment"/>
      <w:bookmarkEnd w:id="6"/>
    </w:p>
    <w:p w14:paraId="7361E180" w14:textId="56AF623D" w:rsidR="003F384D" w:rsidRDefault="00D066AD" w:rsidP="003F384D">
      <w:pPr>
        <w:pStyle w:val="ActivityBody"/>
      </w:pPr>
      <w:r>
        <w:t xml:space="preserve">Use </w:t>
      </w:r>
      <w:r w:rsidR="00BF3DF5">
        <w:rPr>
          <w:rStyle w:val="ActivityBodyItalicChar"/>
        </w:rPr>
        <w:t>Module</w:t>
      </w:r>
      <w:r w:rsidR="005B002B">
        <w:rPr>
          <w:rStyle w:val="ActivityBodyItalicChar"/>
        </w:rPr>
        <w:t xml:space="preserve"> </w:t>
      </w:r>
      <w:r w:rsidR="00753143">
        <w:rPr>
          <w:rStyle w:val="ActivityBodyItalicChar"/>
        </w:rPr>
        <w:t>2</w:t>
      </w:r>
      <w:r w:rsidR="005B002B">
        <w:rPr>
          <w:rStyle w:val="ActivityBodyItalicChar"/>
        </w:rPr>
        <w:t xml:space="preserve"> Assessment</w:t>
      </w:r>
      <w:r>
        <w:t xml:space="preserve"> on the final day as a formative assessment tool</w:t>
      </w:r>
      <w:r w:rsidRPr="00E12397">
        <w:t>. The answer key is</w:t>
      </w:r>
      <w:r>
        <w:t xml:space="preserve"> provided </w:t>
      </w:r>
      <w:r w:rsidR="00FE6EF2" w:rsidRPr="00E12397">
        <w:t xml:space="preserve">below </w:t>
      </w:r>
      <w:r>
        <w:t>for evaluation and feedback purposes.</w:t>
      </w:r>
    </w:p>
    <w:p w14:paraId="0D14DF91" w14:textId="77777777" w:rsidR="00752559" w:rsidRDefault="00752559" w:rsidP="00752559"/>
    <w:tbl>
      <w:tblPr>
        <w:tblStyle w:val="TableGrid"/>
        <w:tblW w:w="10224" w:type="dxa"/>
        <w:tblInd w:w="475" w:type="dxa"/>
        <w:tblLook w:val="04A0" w:firstRow="1" w:lastRow="0" w:firstColumn="1" w:lastColumn="0" w:noHBand="0" w:noVBand="1"/>
      </w:tblPr>
      <w:tblGrid>
        <w:gridCol w:w="1068"/>
        <w:gridCol w:w="9156"/>
      </w:tblGrid>
      <w:tr w:rsidR="00A52488" w14:paraId="24055ECA" w14:textId="77777777" w:rsidTr="00C12E2A">
        <w:tc>
          <w:tcPr>
            <w:tcW w:w="10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17F16" w14:textId="67157FD8" w:rsidR="00A52488" w:rsidRDefault="009733C0" w:rsidP="009733C0">
            <w:pPr>
              <w:pStyle w:val="ActivityNumbers"/>
              <w:numPr>
                <w:ilvl w:val="0"/>
                <w:numId w:val="24"/>
              </w:numPr>
            </w:pPr>
            <w:r>
              <w:t>What supply chain services does a cooperative provide to its members?</w:t>
            </w:r>
          </w:p>
        </w:tc>
      </w:tr>
      <w:tr w:rsidR="00A52488" w14:paraId="3C2EB673" w14:textId="77777777" w:rsidTr="00C12E2A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121F28" w14:textId="77777777" w:rsidR="00A52488" w:rsidRPr="001E58AC" w:rsidRDefault="00A52488" w:rsidP="00292D0B"/>
        </w:tc>
        <w:tc>
          <w:tcPr>
            <w:tcW w:w="9260" w:type="dxa"/>
            <w:tcBorders>
              <w:top w:val="nil"/>
              <w:left w:val="nil"/>
              <w:bottom w:val="nil"/>
              <w:right w:val="nil"/>
            </w:tcBorders>
          </w:tcPr>
          <w:p w14:paraId="0F054F56" w14:textId="639A8E18" w:rsidR="007856DC" w:rsidRDefault="007856DC" w:rsidP="007856DC">
            <w:pPr>
              <w:pStyle w:val="AnsKeyCentered"/>
            </w:pPr>
            <w:r>
              <w:t>Production, Marketing, Distribution</w:t>
            </w:r>
            <w:r w:rsidR="00935DBC">
              <w:t>,</w:t>
            </w:r>
            <w:r>
              <w:t xml:space="preserve"> and Processing of Commodities.</w:t>
            </w:r>
          </w:p>
          <w:p w14:paraId="7514DB51" w14:textId="40D0381C" w:rsidR="00E13EEB" w:rsidRPr="00E13EEB" w:rsidRDefault="00E13EEB" w:rsidP="00E13EEB"/>
        </w:tc>
      </w:tr>
      <w:tr w:rsidR="00B37D1C" w14:paraId="0BE9AFCB" w14:textId="77777777" w:rsidTr="00C12E2A">
        <w:tc>
          <w:tcPr>
            <w:tcW w:w="10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EA62C" w14:textId="55C32292" w:rsidR="00B37D1C" w:rsidRDefault="007856DC" w:rsidP="007856DC">
            <w:pPr>
              <w:pStyle w:val="ActivityNumbers"/>
            </w:pPr>
            <w:r>
              <w:t>How do cooperatives connect rural farmers to international consumers?</w:t>
            </w:r>
          </w:p>
        </w:tc>
      </w:tr>
      <w:tr w:rsidR="00B37D1C" w14:paraId="07C3C600" w14:textId="77777777" w:rsidTr="00C12E2A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09AF01" w14:textId="77777777" w:rsidR="00B37D1C" w:rsidRPr="001E58AC" w:rsidRDefault="00B37D1C" w:rsidP="002414BF"/>
        </w:tc>
        <w:tc>
          <w:tcPr>
            <w:tcW w:w="9260" w:type="dxa"/>
            <w:tcBorders>
              <w:top w:val="nil"/>
              <w:left w:val="nil"/>
              <w:bottom w:val="nil"/>
              <w:right w:val="nil"/>
            </w:tcBorders>
          </w:tcPr>
          <w:p w14:paraId="5553E532" w14:textId="77777777" w:rsidR="007856DC" w:rsidRDefault="007856DC" w:rsidP="007856DC">
            <w:pPr>
              <w:pStyle w:val="AnsKeyCentered"/>
            </w:pPr>
            <w:r>
              <w:t>Answers will vary.</w:t>
            </w:r>
          </w:p>
          <w:p w14:paraId="3C52D280" w14:textId="77777777" w:rsidR="007856DC" w:rsidRDefault="007856DC" w:rsidP="007856DC">
            <w:pPr>
              <w:pStyle w:val="AnsKeyCentered"/>
            </w:pPr>
            <w:r>
              <w:t>By processing and packaging goods for shipping across the world.</w:t>
            </w:r>
          </w:p>
          <w:p w14:paraId="65392068" w14:textId="77777777" w:rsidR="007856DC" w:rsidRDefault="007856DC" w:rsidP="007856DC">
            <w:pPr>
              <w:pStyle w:val="AnsKeyCentered"/>
            </w:pPr>
            <w:r>
              <w:t>Pooling cooperative member resources to compete internationally.</w:t>
            </w:r>
          </w:p>
          <w:p w14:paraId="6CB8C754" w14:textId="59C13C74" w:rsidR="00E13EEB" w:rsidRPr="00E13EEB" w:rsidRDefault="00E13EEB" w:rsidP="00E13EEB"/>
        </w:tc>
      </w:tr>
    </w:tbl>
    <w:tbl>
      <w:tblPr>
        <w:tblStyle w:val="TableGrid1"/>
        <w:tblW w:w="10224" w:type="dxa"/>
        <w:tblInd w:w="475" w:type="dxa"/>
        <w:tblLook w:val="04A0" w:firstRow="1" w:lastRow="0" w:firstColumn="1" w:lastColumn="0" w:noHBand="0" w:noVBand="1"/>
      </w:tblPr>
      <w:tblGrid>
        <w:gridCol w:w="1070"/>
        <w:gridCol w:w="9154"/>
      </w:tblGrid>
      <w:tr w:rsidR="00B37D1C" w14:paraId="5F049659" w14:textId="77777777" w:rsidTr="00C12E2A">
        <w:tc>
          <w:tcPr>
            <w:tcW w:w="10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9CC70" w14:textId="599E44EF" w:rsidR="00B37D1C" w:rsidRDefault="00A879D9" w:rsidP="00A879D9">
            <w:pPr>
              <w:pStyle w:val="ActivityNumbers"/>
            </w:pPr>
            <w:r>
              <w:t>What advantages do farmers have as members of a cooperative?</w:t>
            </w:r>
          </w:p>
        </w:tc>
      </w:tr>
      <w:tr w:rsidR="00B37D1C" w14:paraId="352985AF" w14:textId="77777777" w:rsidTr="00C12E2A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08CE0D" w14:textId="77777777" w:rsidR="00B37D1C" w:rsidRPr="001E58AC" w:rsidRDefault="00B37D1C" w:rsidP="002414BF"/>
        </w:tc>
        <w:tc>
          <w:tcPr>
            <w:tcW w:w="9260" w:type="dxa"/>
            <w:tcBorders>
              <w:top w:val="nil"/>
              <w:left w:val="nil"/>
              <w:bottom w:val="nil"/>
              <w:right w:val="nil"/>
            </w:tcBorders>
          </w:tcPr>
          <w:p w14:paraId="42D5B8AA" w14:textId="73D47EE7" w:rsidR="00B37D1C" w:rsidRDefault="00622CE1" w:rsidP="002414BF">
            <w:pPr>
              <w:pStyle w:val="AnsKeyCentered"/>
            </w:pPr>
            <w:r>
              <w:t>Answers will vary,</w:t>
            </w:r>
          </w:p>
          <w:p w14:paraId="3A15652C" w14:textId="504165DE" w:rsidR="00622CE1" w:rsidRDefault="00622CE1" w:rsidP="002414BF">
            <w:pPr>
              <w:pStyle w:val="AnsKeyCentered"/>
            </w:pPr>
            <w:r>
              <w:t xml:space="preserve">Farmers </w:t>
            </w:r>
            <w:r w:rsidR="005E11A3">
              <w:t>can</w:t>
            </w:r>
            <w:r>
              <w:t xml:space="preserve"> market their crops for higher prices to world markets.</w:t>
            </w:r>
          </w:p>
          <w:p w14:paraId="1C1A39D6" w14:textId="77777777" w:rsidR="00B37D1C" w:rsidRPr="001E58AC" w:rsidRDefault="00B37D1C" w:rsidP="002414BF"/>
        </w:tc>
      </w:tr>
    </w:tbl>
    <w:tbl>
      <w:tblPr>
        <w:tblStyle w:val="TableGrid3"/>
        <w:tblW w:w="10224" w:type="dxa"/>
        <w:tblInd w:w="475" w:type="dxa"/>
        <w:tblLook w:val="04A0" w:firstRow="1" w:lastRow="0" w:firstColumn="1" w:lastColumn="0" w:noHBand="0" w:noVBand="1"/>
      </w:tblPr>
      <w:tblGrid>
        <w:gridCol w:w="1069"/>
        <w:gridCol w:w="9155"/>
      </w:tblGrid>
      <w:tr w:rsidR="00B37D1C" w14:paraId="7F77D63B" w14:textId="77777777" w:rsidTr="00C12E2A">
        <w:tc>
          <w:tcPr>
            <w:tcW w:w="10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ABCBF" w14:textId="6C085EA7" w:rsidR="00B37D1C" w:rsidRDefault="00A879D9" w:rsidP="00A879D9">
            <w:pPr>
              <w:pStyle w:val="ActivityNumbers"/>
            </w:pPr>
            <w:r>
              <w:t>What career opportunities do cooperatives provide?</w:t>
            </w:r>
          </w:p>
        </w:tc>
      </w:tr>
      <w:tr w:rsidR="00B37D1C" w14:paraId="649C0BB3" w14:textId="77777777" w:rsidTr="00C12E2A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629663" w14:textId="77777777" w:rsidR="00B37D1C" w:rsidRPr="001E58AC" w:rsidRDefault="00B37D1C" w:rsidP="002414BF"/>
        </w:tc>
        <w:tc>
          <w:tcPr>
            <w:tcW w:w="9260" w:type="dxa"/>
            <w:tcBorders>
              <w:top w:val="nil"/>
              <w:left w:val="nil"/>
              <w:bottom w:val="nil"/>
              <w:right w:val="nil"/>
            </w:tcBorders>
          </w:tcPr>
          <w:p w14:paraId="68301EAB" w14:textId="5908F575" w:rsidR="00B37D1C" w:rsidRDefault="00A879D9" w:rsidP="002414BF">
            <w:pPr>
              <w:pStyle w:val="AnsKeyCentered"/>
            </w:pPr>
            <w:r>
              <w:t>Answers will vary.</w:t>
            </w:r>
          </w:p>
          <w:p w14:paraId="2BCC11E9" w14:textId="77777777" w:rsidR="00B37D1C" w:rsidRDefault="00A879D9" w:rsidP="00E13EEB">
            <w:pPr>
              <w:pStyle w:val="AnsKeyCentered"/>
            </w:pPr>
            <w:r>
              <w:t xml:space="preserve">Cooperatives offer careers in animal, plant, natural resources, and agricultural </w:t>
            </w:r>
            <w:r w:rsidR="00E13EEB">
              <w:t>power and technology pathways</w:t>
            </w:r>
          </w:p>
          <w:p w14:paraId="191563A2" w14:textId="69959D9A" w:rsidR="00E13EEB" w:rsidRPr="00E13EEB" w:rsidRDefault="00E13EEB" w:rsidP="00E13EEB"/>
        </w:tc>
      </w:tr>
      <w:tr w:rsidR="007856DC" w14:paraId="1BA15ABD" w14:textId="77777777" w:rsidTr="00C12E2A">
        <w:tc>
          <w:tcPr>
            <w:tcW w:w="10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6DBF6" w14:textId="3B3ED083" w:rsidR="007856DC" w:rsidRDefault="00E13EEB" w:rsidP="00E13EEB">
            <w:pPr>
              <w:pStyle w:val="ActivityNumbers"/>
            </w:pPr>
            <w:r>
              <w:lastRenderedPageBreak/>
              <w:t>What careers at a cooperative interest you?</w:t>
            </w:r>
          </w:p>
        </w:tc>
      </w:tr>
      <w:tr w:rsidR="007856DC" w:rsidRPr="001E58AC" w14:paraId="03847614" w14:textId="77777777" w:rsidTr="00C12E2A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22CD7E" w14:textId="77777777" w:rsidR="007856DC" w:rsidRPr="001E58AC" w:rsidRDefault="007856DC" w:rsidP="002414BF"/>
        </w:tc>
        <w:tc>
          <w:tcPr>
            <w:tcW w:w="9260" w:type="dxa"/>
            <w:tcBorders>
              <w:top w:val="nil"/>
              <w:left w:val="nil"/>
              <w:bottom w:val="nil"/>
              <w:right w:val="nil"/>
            </w:tcBorders>
          </w:tcPr>
          <w:p w14:paraId="6734335F" w14:textId="3B4A0855" w:rsidR="007856DC" w:rsidRDefault="00E13EEB" w:rsidP="00E13EEB">
            <w:pPr>
              <w:pStyle w:val="AnsKeyCentered"/>
            </w:pPr>
            <w:r>
              <w:t>Student</w:t>
            </w:r>
            <w:r w:rsidR="00935DBC">
              <w:t>'</w:t>
            </w:r>
            <w:r>
              <w:t>s answers will vary.</w:t>
            </w:r>
          </w:p>
          <w:p w14:paraId="4089DA32" w14:textId="078A7EEE" w:rsidR="00E13EEB" w:rsidRPr="00E13EEB" w:rsidRDefault="00E13EEB" w:rsidP="00E13EEB"/>
        </w:tc>
      </w:tr>
    </w:tbl>
    <w:tbl>
      <w:tblPr>
        <w:tblStyle w:val="TableGrid31"/>
        <w:tblW w:w="10224" w:type="dxa"/>
        <w:tblInd w:w="475" w:type="dxa"/>
        <w:tblLook w:val="04A0" w:firstRow="1" w:lastRow="0" w:firstColumn="1" w:lastColumn="0" w:noHBand="0" w:noVBand="1"/>
      </w:tblPr>
      <w:tblGrid>
        <w:gridCol w:w="1069"/>
        <w:gridCol w:w="9155"/>
      </w:tblGrid>
      <w:tr w:rsidR="007856DC" w14:paraId="518E03B4" w14:textId="77777777" w:rsidTr="00C12E2A">
        <w:tc>
          <w:tcPr>
            <w:tcW w:w="10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9CA2D" w14:textId="21134A1B" w:rsidR="007856DC" w:rsidRDefault="00622CE1" w:rsidP="007856DC">
            <w:pPr>
              <w:pStyle w:val="ActivityNumbers"/>
            </w:pPr>
            <w:r>
              <w:t>How do cooperatives support their local communities?</w:t>
            </w:r>
          </w:p>
        </w:tc>
      </w:tr>
      <w:tr w:rsidR="007856DC" w:rsidRPr="001E58AC" w14:paraId="034A583B" w14:textId="77777777" w:rsidTr="00C12E2A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30E4D6" w14:textId="77777777" w:rsidR="007856DC" w:rsidRPr="001E58AC" w:rsidRDefault="007856DC" w:rsidP="002414BF"/>
        </w:tc>
        <w:tc>
          <w:tcPr>
            <w:tcW w:w="9260" w:type="dxa"/>
            <w:tcBorders>
              <w:top w:val="nil"/>
              <w:left w:val="nil"/>
              <w:bottom w:val="nil"/>
              <w:right w:val="nil"/>
            </w:tcBorders>
          </w:tcPr>
          <w:p w14:paraId="7EC7B46A" w14:textId="7B9896C8" w:rsidR="007856DC" w:rsidRDefault="00622CE1" w:rsidP="002414BF">
            <w:pPr>
              <w:pStyle w:val="AnsKeyCentered"/>
            </w:pPr>
            <w:r>
              <w:t>Cooperatives participate and fund community service, educational support, and philanthropic activities.</w:t>
            </w:r>
          </w:p>
          <w:p w14:paraId="4E613C12" w14:textId="77777777" w:rsidR="007856DC" w:rsidRPr="001E58AC" w:rsidRDefault="007856DC" w:rsidP="002414BF"/>
        </w:tc>
      </w:tr>
    </w:tbl>
    <w:p w14:paraId="3D919D8B" w14:textId="77777777" w:rsidR="007856DC" w:rsidRDefault="007856DC" w:rsidP="00752559"/>
    <w:p w14:paraId="48584A1B" w14:textId="77777777" w:rsidR="00D066AD" w:rsidRDefault="00D066AD" w:rsidP="00D33017">
      <w:pPr>
        <w:pStyle w:val="ActivitySection"/>
      </w:pPr>
      <w:bookmarkStart w:id="7" w:name="SuppliesMaterials"/>
      <w:bookmarkEnd w:id="7"/>
      <w:r>
        <w:t>Supplies and Materials</w:t>
      </w:r>
    </w:p>
    <w:tbl>
      <w:tblPr>
        <w:tblW w:w="10224" w:type="dxa"/>
        <w:tblInd w:w="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8"/>
        <w:gridCol w:w="764"/>
        <w:gridCol w:w="848"/>
        <w:gridCol w:w="848"/>
        <w:gridCol w:w="6156"/>
      </w:tblGrid>
      <w:tr w:rsidR="00E13EEB" w:rsidRPr="003B2B07" w14:paraId="78707978" w14:textId="77777777" w:rsidTr="00C12E2A">
        <w:trPr>
          <w:trHeight w:val="575"/>
          <w:tblHeader/>
        </w:trPr>
        <w:tc>
          <w:tcPr>
            <w:tcW w:w="1694" w:type="dxa"/>
            <w:shd w:val="clear" w:color="auto" w:fill="F3F3F3"/>
            <w:vAlign w:val="center"/>
          </w:tcPr>
          <w:p w14:paraId="7E1FB835" w14:textId="77777777" w:rsidR="00E13EEB" w:rsidRPr="003B2B07" w:rsidRDefault="00E13EEB" w:rsidP="00292D0B">
            <w:pPr>
              <w:pStyle w:val="MatrixStandardsTable"/>
            </w:pPr>
            <w:bookmarkStart w:id="8" w:name="_Hlk18486368"/>
            <w:r w:rsidRPr="003B2B07">
              <w:t>APP</w:t>
            </w:r>
          </w:p>
        </w:tc>
        <w:tc>
          <w:tcPr>
            <w:tcW w:w="797" w:type="dxa"/>
            <w:shd w:val="clear" w:color="auto" w:fill="F3F3F3"/>
            <w:vAlign w:val="center"/>
          </w:tcPr>
          <w:p w14:paraId="21EAD79F" w14:textId="77777777" w:rsidR="00E13EEB" w:rsidRPr="003B2B07" w:rsidRDefault="00E13EEB" w:rsidP="00292D0B">
            <w:pPr>
              <w:pStyle w:val="MatrixStandardsTable"/>
            </w:pPr>
            <w:r w:rsidRPr="003B2B07">
              <w:t>Qty/</w:t>
            </w:r>
          </w:p>
          <w:p w14:paraId="495EA6BC" w14:textId="77777777" w:rsidR="00E13EEB" w:rsidRPr="003B2B07" w:rsidRDefault="00E13EEB" w:rsidP="00292D0B">
            <w:pPr>
              <w:pStyle w:val="MatrixStandardsTable"/>
            </w:pPr>
            <w:r w:rsidRPr="003B2B07">
              <w:t>20</w:t>
            </w:r>
          </w:p>
        </w:tc>
        <w:tc>
          <w:tcPr>
            <w:tcW w:w="886" w:type="dxa"/>
            <w:shd w:val="clear" w:color="auto" w:fill="F3F3F3"/>
            <w:vAlign w:val="center"/>
          </w:tcPr>
          <w:p w14:paraId="4F2F4812" w14:textId="77777777" w:rsidR="00E13EEB" w:rsidRPr="003B2B07" w:rsidRDefault="00E13EEB" w:rsidP="00292D0B">
            <w:pPr>
              <w:pStyle w:val="MatrixStandardsTable"/>
            </w:pPr>
            <w:r w:rsidRPr="003B2B07">
              <w:t>Qty/</w:t>
            </w:r>
          </w:p>
          <w:p w14:paraId="63ECC935" w14:textId="77777777" w:rsidR="00E13EEB" w:rsidRPr="003B2B07" w:rsidRDefault="00E13EEB" w:rsidP="00292D0B">
            <w:pPr>
              <w:pStyle w:val="MatrixStandardsTable"/>
            </w:pPr>
            <w:r w:rsidRPr="003B2B07">
              <w:t>30</w:t>
            </w:r>
          </w:p>
        </w:tc>
        <w:tc>
          <w:tcPr>
            <w:tcW w:w="886" w:type="dxa"/>
            <w:shd w:val="clear" w:color="auto" w:fill="F3F3F3"/>
            <w:vAlign w:val="center"/>
          </w:tcPr>
          <w:p w14:paraId="0DEFDAF6" w14:textId="77777777" w:rsidR="00E13EEB" w:rsidRPr="003B2B07" w:rsidRDefault="00E13EEB" w:rsidP="00292D0B">
            <w:pPr>
              <w:pStyle w:val="MatrixStandardsTable"/>
            </w:pPr>
            <w:r w:rsidRPr="003B2B07">
              <w:t>Unit</w:t>
            </w:r>
          </w:p>
        </w:tc>
        <w:tc>
          <w:tcPr>
            <w:tcW w:w="6527" w:type="dxa"/>
            <w:shd w:val="clear" w:color="auto" w:fill="F3F3F3"/>
            <w:vAlign w:val="center"/>
          </w:tcPr>
          <w:p w14:paraId="45AFC7A3" w14:textId="77777777" w:rsidR="00E13EEB" w:rsidRPr="003B2B07" w:rsidRDefault="00E13EEB" w:rsidP="00292D0B">
            <w:pPr>
              <w:pStyle w:val="MatrixStandardsTable"/>
            </w:pPr>
            <w:r w:rsidRPr="003B2B07">
              <w:t>Item Specifications</w:t>
            </w:r>
          </w:p>
        </w:tc>
      </w:tr>
      <w:tr w:rsidR="00E13EEB" w:rsidRPr="003B2B07" w14:paraId="277476FA" w14:textId="77777777" w:rsidTr="00C12E2A">
        <w:tc>
          <w:tcPr>
            <w:tcW w:w="1694" w:type="dxa"/>
            <w:vMerge w:val="restart"/>
            <w:vAlign w:val="center"/>
          </w:tcPr>
          <w:p w14:paraId="0DF0D6CD" w14:textId="67CBDB35" w:rsidR="00E13EEB" w:rsidRPr="00717BB8" w:rsidRDefault="00E13EEB" w:rsidP="00292D0B">
            <w:pPr>
              <w:rPr>
                <w:rStyle w:val="Bold"/>
              </w:rPr>
            </w:pPr>
            <w:r>
              <w:rPr>
                <w:rStyle w:val="Bold"/>
              </w:rPr>
              <w:t>Task 2.1</w:t>
            </w:r>
          </w:p>
        </w:tc>
        <w:tc>
          <w:tcPr>
            <w:tcW w:w="797" w:type="dxa"/>
            <w:vAlign w:val="center"/>
          </w:tcPr>
          <w:p w14:paraId="6B6D20A8" w14:textId="584B7C10" w:rsidR="00E13EEB" w:rsidRPr="003B2B07" w:rsidRDefault="00E13EEB" w:rsidP="002D0B7F">
            <w:pPr>
              <w:pStyle w:val="PictureCentered"/>
            </w:pPr>
            <w:r>
              <w:t>20</w:t>
            </w:r>
          </w:p>
        </w:tc>
        <w:tc>
          <w:tcPr>
            <w:tcW w:w="886" w:type="dxa"/>
            <w:vAlign w:val="center"/>
          </w:tcPr>
          <w:p w14:paraId="548AB0FC" w14:textId="46866412" w:rsidR="00E13EEB" w:rsidRPr="003B2B07" w:rsidRDefault="00E13EEB" w:rsidP="002D0B7F">
            <w:pPr>
              <w:pStyle w:val="PictureCentered"/>
            </w:pPr>
            <w:r>
              <w:t>30</w:t>
            </w:r>
          </w:p>
        </w:tc>
        <w:tc>
          <w:tcPr>
            <w:tcW w:w="886" w:type="dxa"/>
            <w:vAlign w:val="center"/>
          </w:tcPr>
          <w:p w14:paraId="67B4995F" w14:textId="4B5E93AB" w:rsidR="00E13EEB" w:rsidRPr="003B2B07" w:rsidRDefault="00E13EEB" w:rsidP="002D0B7F">
            <w:pPr>
              <w:pStyle w:val="PictureCentered"/>
            </w:pPr>
            <w:r>
              <w:t>Each</w:t>
            </w:r>
          </w:p>
        </w:tc>
        <w:tc>
          <w:tcPr>
            <w:tcW w:w="6527" w:type="dxa"/>
          </w:tcPr>
          <w:p w14:paraId="166CCBF3" w14:textId="7D89B091" w:rsidR="00E13EEB" w:rsidRPr="003B2B07" w:rsidRDefault="00E13EEB" w:rsidP="00292D0B">
            <w:r>
              <w:t>Computers with internet access</w:t>
            </w:r>
          </w:p>
        </w:tc>
      </w:tr>
      <w:tr w:rsidR="00E13EEB" w:rsidRPr="003B2B07" w14:paraId="25567C6D" w14:textId="77777777" w:rsidTr="00C12E2A">
        <w:tc>
          <w:tcPr>
            <w:tcW w:w="1694" w:type="dxa"/>
            <w:vMerge/>
            <w:vAlign w:val="center"/>
          </w:tcPr>
          <w:p w14:paraId="04FE7EA1" w14:textId="77777777" w:rsidR="00E13EEB" w:rsidRDefault="00E13EEB" w:rsidP="00292D0B">
            <w:pPr>
              <w:rPr>
                <w:rStyle w:val="Bold"/>
              </w:rPr>
            </w:pPr>
          </w:p>
        </w:tc>
        <w:tc>
          <w:tcPr>
            <w:tcW w:w="797" w:type="dxa"/>
            <w:vAlign w:val="center"/>
          </w:tcPr>
          <w:p w14:paraId="324CA62E" w14:textId="01F01A8C" w:rsidR="00E13EEB" w:rsidRDefault="00E13EEB" w:rsidP="002D0B7F">
            <w:pPr>
              <w:pStyle w:val="PictureCentered"/>
            </w:pPr>
            <w:r>
              <w:t>5</w:t>
            </w:r>
          </w:p>
        </w:tc>
        <w:tc>
          <w:tcPr>
            <w:tcW w:w="886" w:type="dxa"/>
            <w:vAlign w:val="center"/>
          </w:tcPr>
          <w:p w14:paraId="418FF553" w14:textId="0E9E3228" w:rsidR="00E13EEB" w:rsidRDefault="00E13EEB" w:rsidP="002D0B7F">
            <w:pPr>
              <w:pStyle w:val="PictureCentered"/>
            </w:pPr>
            <w:r>
              <w:t>8</w:t>
            </w:r>
          </w:p>
        </w:tc>
        <w:tc>
          <w:tcPr>
            <w:tcW w:w="886" w:type="dxa"/>
            <w:vAlign w:val="center"/>
          </w:tcPr>
          <w:p w14:paraId="4AC336FC" w14:textId="28D7B0BA" w:rsidR="00E13EEB" w:rsidRDefault="00E13EEB" w:rsidP="002D0B7F">
            <w:pPr>
              <w:pStyle w:val="PictureCentered"/>
            </w:pPr>
            <w:r>
              <w:t>Each</w:t>
            </w:r>
          </w:p>
        </w:tc>
        <w:tc>
          <w:tcPr>
            <w:tcW w:w="6527" w:type="dxa"/>
          </w:tcPr>
          <w:p w14:paraId="3E21467A" w14:textId="7FEDCB08" w:rsidR="00E13EEB" w:rsidRDefault="00E13EEB" w:rsidP="00292D0B">
            <w:r>
              <w:t>Poster paper</w:t>
            </w:r>
          </w:p>
        </w:tc>
      </w:tr>
      <w:tr w:rsidR="00E13EEB" w:rsidRPr="003B2B07" w14:paraId="031232A2" w14:textId="77777777" w:rsidTr="00C12E2A">
        <w:tc>
          <w:tcPr>
            <w:tcW w:w="1694" w:type="dxa"/>
            <w:vMerge/>
            <w:vAlign w:val="center"/>
          </w:tcPr>
          <w:p w14:paraId="3A052C90" w14:textId="77777777" w:rsidR="00E13EEB" w:rsidRPr="00717BB8" w:rsidRDefault="00E13EEB" w:rsidP="00292D0B">
            <w:pPr>
              <w:rPr>
                <w:rStyle w:val="Bold"/>
              </w:rPr>
            </w:pPr>
          </w:p>
        </w:tc>
        <w:tc>
          <w:tcPr>
            <w:tcW w:w="797" w:type="dxa"/>
            <w:vAlign w:val="center"/>
          </w:tcPr>
          <w:p w14:paraId="738B5EAF" w14:textId="240F288A" w:rsidR="00E13EEB" w:rsidRPr="003B2B07" w:rsidRDefault="00E13EEB" w:rsidP="002D0B7F">
            <w:pPr>
              <w:pStyle w:val="PictureCentered"/>
            </w:pPr>
            <w:r>
              <w:t>5</w:t>
            </w:r>
          </w:p>
        </w:tc>
        <w:tc>
          <w:tcPr>
            <w:tcW w:w="886" w:type="dxa"/>
            <w:vAlign w:val="center"/>
          </w:tcPr>
          <w:p w14:paraId="44BC5FA0" w14:textId="74930ED8" w:rsidR="00E13EEB" w:rsidRPr="003B2B07" w:rsidRDefault="00E13EEB" w:rsidP="002D0B7F">
            <w:pPr>
              <w:pStyle w:val="PictureCentered"/>
            </w:pPr>
            <w:r>
              <w:t>8</w:t>
            </w:r>
          </w:p>
        </w:tc>
        <w:tc>
          <w:tcPr>
            <w:tcW w:w="886" w:type="dxa"/>
            <w:vAlign w:val="center"/>
          </w:tcPr>
          <w:p w14:paraId="09AD674D" w14:textId="0020FAA7" w:rsidR="00E13EEB" w:rsidRPr="003B2B07" w:rsidRDefault="00E13EEB" w:rsidP="002D0B7F">
            <w:pPr>
              <w:pStyle w:val="PictureCentered"/>
            </w:pPr>
            <w:r>
              <w:t>Sets</w:t>
            </w:r>
          </w:p>
        </w:tc>
        <w:tc>
          <w:tcPr>
            <w:tcW w:w="6527" w:type="dxa"/>
          </w:tcPr>
          <w:p w14:paraId="5C60B735" w14:textId="65486BE1" w:rsidR="00E13EEB" w:rsidRPr="003B2B07" w:rsidRDefault="00E13EEB" w:rsidP="00292D0B">
            <w:r>
              <w:t>Assorted markers or colored pencils</w:t>
            </w:r>
          </w:p>
        </w:tc>
      </w:tr>
      <w:tr w:rsidR="00E13EEB" w:rsidRPr="003B2B07" w14:paraId="1426DFD8" w14:textId="77777777" w:rsidTr="00C12E2A">
        <w:tc>
          <w:tcPr>
            <w:tcW w:w="1694" w:type="dxa"/>
            <w:vAlign w:val="center"/>
          </w:tcPr>
          <w:p w14:paraId="7F018865" w14:textId="29E5ABE0" w:rsidR="00E13EEB" w:rsidRPr="00717BB8" w:rsidRDefault="00E13EEB" w:rsidP="00292D0B">
            <w:pPr>
              <w:rPr>
                <w:rStyle w:val="Bold"/>
              </w:rPr>
            </w:pPr>
            <w:r>
              <w:rPr>
                <w:rStyle w:val="Bold"/>
              </w:rPr>
              <w:t>Task 2.</w:t>
            </w:r>
            <w:r w:rsidR="00353343">
              <w:rPr>
                <w:rStyle w:val="Bold"/>
              </w:rPr>
              <w:t>2</w:t>
            </w:r>
          </w:p>
        </w:tc>
        <w:tc>
          <w:tcPr>
            <w:tcW w:w="797" w:type="dxa"/>
            <w:vAlign w:val="center"/>
          </w:tcPr>
          <w:p w14:paraId="78DA8831" w14:textId="20F4778B" w:rsidR="00E13EEB" w:rsidRPr="003B2B07" w:rsidRDefault="00E13EEB" w:rsidP="002D0B7F">
            <w:pPr>
              <w:pStyle w:val="PictureCentered"/>
            </w:pPr>
            <w:r>
              <w:t>20</w:t>
            </w:r>
          </w:p>
        </w:tc>
        <w:tc>
          <w:tcPr>
            <w:tcW w:w="886" w:type="dxa"/>
            <w:vAlign w:val="center"/>
          </w:tcPr>
          <w:p w14:paraId="72A7C997" w14:textId="156D39AD" w:rsidR="00E13EEB" w:rsidRPr="003B2B07" w:rsidRDefault="00E13EEB" w:rsidP="002D0B7F">
            <w:pPr>
              <w:pStyle w:val="PictureCentered"/>
            </w:pPr>
            <w:r>
              <w:t>30</w:t>
            </w:r>
          </w:p>
        </w:tc>
        <w:tc>
          <w:tcPr>
            <w:tcW w:w="886" w:type="dxa"/>
            <w:vAlign w:val="center"/>
          </w:tcPr>
          <w:p w14:paraId="29EDA78F" w14:textId="4AA648BF" w:rsidR="00E13EEB" w:rsidRPr="003B2B07" w:rsidRDefault="00E13EEB" w:rsidP="002D0B7F">
            <w:pPr>
              <w:pStyle w:val="PictureCentered"/>
            </w:pPr>
            <w:r>
              <w:t>Each</w:t>
            </w:r>
          </w:p>
        </w:tc>
        <w:tc>
          <w:tcPr>
            <w:tcW w:w="6527" w:type="dxa"/>
            <w:vAlign w:val="center"/>
          </w:tcPr>
          <w:p w14:paraId="1D41DC9D" w14:textId="387BB66D" w:rsidR="00E13EEB" w:rsidRPr="003B2B07" w:rsidRDefault="00E13EEB" w:rsidP="00292D0B">
            <w:r>
              <w:t>Computers with internet access</w:t>
            </w:r>
          </w:p>
        </w:tc>
      </w:tr>
      <w:bookmarkEnd w:id="8"/>
      <w:tr w:rsidR="00D117AB" w:rsidRPr="003B2B07" w14:paraId="7C25A0DC" w14:textId="77777777" w:rsidTr="00C12E2A">
        <w:tc>
          <w:tcPr>
            <w:tcW w:w="1694" w:type="dxa"/>
            <w:vMerge w:val="restart"/>
            <w:vAlign w:val="center"/>
          </w:tcPr>
          <w:p w14:paraId="32660D88" w14:textId="67F056F4" w:rsidR="00D117AB" w:rsidRPr="00717BB8" w:rsidRDefault="00D117AB" w:rsidP="00D117AB">
            <w:pPr>
              <w:rPr>
                <w:rStyle w:val="Bold"/>
              </w:rPr>
            </w:pPr>
            <w:r>
              <w:rPr>
                <w:rStyle w:val="Bold"/>
              </w:rPr>
              <w:t>Task 2.</w:t>
            </w:r>
            <w:r w:rsidR="00353343">
              <w:rPr>
                <w:rStyle w:val="Bold"/>
              </w:rPr>
              <w:t>3</w:t>
            </w:r>
          </w:p>
        </w:tc>
        <w:tc>
          <w:tcPr>
            <w:tcW w:w="797" w:type="dxa"/>
            <w:vAlign w:val="center"/>
          </w:tcPr>
          <w:p w14:paraId="1021DD65" w14:textId="25484A44" w:rsidR="00D117AB" w:rsidRPr="003B2B07" w:rsidRDefault="00D117AB" w:rsidP="002D0B7F">
            <w:pPr>
              <w:pStyle w:val="PictureCentered"/>
            </w:pPr>
            <w:r>
              <w:t>5</w:t>
            </w:r>
          </w:p>
        </w:tc>
        <w:tc>
          <w:tcPr>
            <w:tcW w:w="886" w:type="dxa"/>
            <w:vAlign w:val="center"/>
          </w:tcPr>
          <w:p w14:paraId="7E372E00" w14:textId="6155E02D" w:rsidR="00D117AB" w:rsidRPr="003B2B07" w:rsidRDefault="00D117AB" w:rsidP="002D0B7F">
            <w:pPr>
              <w:pStyle w:val="PictureCentered"/>
            </w:pPr>
            <w:r>
              <w:t>8</w:t>
            </w:r>
          </w:p>
        </w:tc>
        <w:tc>
          <w:tcPr>
            <w:tcW w:w="886" w:type="dxa"/>
            <w:vAlign w:val="center"/>
          </w:tcPr>
          <w:p w14:paraId="25ECACB0" w14:textId="2701616E" w:rsidR="00D117AB" w:rsidRPr="003B2B07" w:rsidRDefault="00D117AB" w:rsidP="002D0B7F">
            <w:pPr>
              <w:pStyle w:val="PictureCentered"/>
            </w:pPr>
            <w:r>
              <w:t>Eac</w:t>
            </w:r>
            <w:r w:rsidR="00C61A25">
              <w:t>h</w:t>
            </w:r>
          </w:p>
        </w:tc>
        <w:tc>
          <w:tcPr>
            <w:tcW w:w="6527" w:type="dxa"/>
            <w:vAlign w:val="center"/>
          </w:tcPr>
          <w:p w14:paraId="03A9AAFE" w14:textId="381984CB" w:rsidR="00D117AB" w:rsidRPr="003B2B07" w:rsidRDefault="00D117AB" w:rsidP="00D117AB">
            <w:r>
              <w:t>Computers with internet access</w:t>
            </w:r>
          </w:p>
        </w:tc>
      </w:tr>
      <w:tr w:rsidR="00C61A25" w:rsidRPr="003B2B07" w14:paraId="0AACDACB" w14:textId="77777777" w:rsidTr="00C12E2A">
        <w:trPr>
          <w:trHeight w:val="70"/>
        </w:trPr>
        <w:tc>
          <w:tcPr>
            <w:tcW w:w="1694" w:type="dxa"/>
            <w:vMerge/>
            <w:vAlign w:val="center"/>
          </w:tcPr>
          <w:p w14:paraId="4A99234A" w14:textId="77777777" w:rsidR="00C61A25" w:rsidRPr="00717BB8" w:rsidRDefault="00C61A25" w:rsidP="00D117AB">
            <w:pPr>
              <w:rPr>
                <w:rStyle w:val="Bold"/>
              </w:rPr>
            </w:pPr>
          </w:p>
        </w:tc>
        <w:tc>
          <w:tcPr>
            <w:tcW w:w="797" w:type="dxa"/>
            <w:vAlign w:val="center"/>
          </w:tcPr>
          <w:p w14:paraId="6FEBA206" w14:textId="3C8F737A" w:rsidR="00C61A25" w:rsidRPr="003B2B07" w:rsidRDefault="00C61A25" w:rsidP="002D0B7F">
            <w:pPr>
              <w:pStyle w:val="PictureCentered"/>
            </w:pPr>
            <w:r>
              <w:t>5</w:t>
            </w:r>
          </w:p>
        </w:tc>
        <w:tc>
          <w:tcPr>
            <w:tcW w:w="886" w:type="dxa"/>
            <w:vAlign w:val="center"/>
          </w:tcPr>
          <w:p w14:paraId="3DB3BFB5" w14:textId="664DEDE1" w:rsidR="00C61A25" w:rsidRPr="003B2B07" w:rsidRDefault="00C61A25" w:rsidP="002D0B7F">
            <w:pPr>
              <w:pStyle w:val="PictureCentered"/>
            </w:pPr>
            <w:r>
              <w:t>8</w:t>
            </w:r>
          </w:p>
        </w:tc>
        <w:tc>
          <w:tcPr>
            <w:tcW w:w="886" w:type="dxa"/>
            <w:vAlign w:val="center"/>
          </w:tcPr>
          <w:p w14:paraId="33CE6297" w14:textId="31F4286B" w:rsidR="00C61A25" w:rsidRPr="003B2B07" w:rsidRDefault="00C61A25" w:rsidP="002D0B7F">
            <w:pPr>
              <w:pStyle w:val="PictureCentered"/>
            </w:pPr>
            <w:r>
              <w:t>Each</w:t>
            </w:r>
          </w:p>
        </w:tc>
        <w:tc>
          <w:tcPr>
            <w:tcW w:w="6527" w:type="dxa"/>
          </w:tcPr>
          <w:p w14:paraId="0FA8FA8C" w14:textId="2F94BC2F" w:rsidR="00C61A25" w:rsidRPr="003B2B07" w:rsidRDefault="00C61A25" w:rsidP="00D117AB">
            <w:r>
              <w:t>Calculators</w:t>
            </w:r>
          </w:p>
        </w:tc>
      </w:tr>
    </w:tbl>
    <w:p w14:paraId="392A4E33" w14:textId="77777777" w:rsidR="008713A8" w:rsidRPr="00752559" w:rsidRDefault="008713A8" w:rsidP="00752559"/>
    <w:p w14:paraId="2706C768" w14:textId="77777777" w:rsidR="00602C6E" w:rsidRPr="00340881" w:rsidRDefault="00602C6E" w:rsidP="008713A8">
      <w:pPr>
        <w:pStyle w:val="ActivitySection"/>
      </w:pPr>
      <w:r w:rsidRPr="00340881">
        <w:t>Reference Sources</w:t>
      </w:r>
    </w:p>
    <w:p w14:paraId="4A1CA232" w14:textId="77777777" w:rsidR="00D33017" w:rsidRDefault="00D33017" w:rsidP="00D33017">
      <w:pPr>
        <w:pStyle w:val="APAStyle"/>
      </w:pPr>
      <w:r>
        <w:t xml:space="preserve">Dictionary.com. (2017). </w:t>
      </w:r>
      <w:r w:rsidRPr="00550945">
        <w:rPr>
          <w:rStyle w:val="APAStyleItalicChar"/>
        </w:rPr>
        <w:t>Dictionary.com</w:t>
      </w:r>
      <w:r>
        <w:t xml:space="preserve">. Dictionary.com LLC. Retrieved from </w:t>
      </w:r>
      <w:hyperlink r:id="rId30" w:history="1">
        <w:r w:rsidRPr="00670127">
          <w:rPr>
            <w:rStyle w:val="Hyperlink"/>
          </w:rPr>
          <w:t>www.dictionary.com</w:t>
        </w:r>
      </w:hyperlink>
    </w:p>
    <w:p w14:paraId="1726EABA" w14:textId="77777777" w:rsidR="00976936" w:rsidRPr="00976936" w:rsidRDefault="00976936" w:rsidP="00976936">
      <w:pPr>
        <w:pStyle w:val="APAStyle"/>
      </w:pPr>
      <w:proofErr w:type="spellStart"/>
      <w:r w:rsidRPr="00976936">
        <w:t>Giang</w:t>
      </w:r>
      <w:proofErr w:type="spellEnd"/>
      <w:r w:rsidRPr="00976936">
        <w:t xml:space="preserve">, V. (2013). </w:t>
      </w:r>
      <w:r w:rsidRPr="002D0B7F">
        <w:rPr>
          <w:rStyle w:val="APAStyleItalicChar"/>
        </w:rPr>
        <w:t>15 communication etiquette rules every professional needs to know</w:t>
      </w:r>
      <w:r w:rsidRPr="00976936">
        <w:t xml:space="preserve">. Business insider. Retrieved from </w:t>
      </w:r>
      <w:hyperlink r:id="rId31" w:history="1">
        <w:r w:rsidRPr="00976936">
          <w:rPr>
            <w:rStyle w:val="Hyperlink"/>
          </w:rPr>
          <w:t>https://www.businessinsider.com/professional-communication-etiquette-rules-2013-12</w:t>
        </w:r>
      </w:hyperlink>
    </w:p>
    <w:p w14:paraId="47872198" w14:textId="36BC5012" w:rsidR="00752559" w:rsidRDefault="00602C6E" w:rsidP="00752559">
      <w:pPr>
        <w:pStyle w:val="APAStyle"/>
      </w:pPr>
      <w:r w:rsidRPr="00340881">
        <w:t xml:space="preserve">Herren, R. V., &amp; Donahue, R. L. (2000). </w:t>
      </w:r>
      <w:r w:rsidRPr="00364CF2">
        <w:rPr>
          <w:rStyle w:val="ActivityBodyItalicChar"/>
        </w:rPr>
        <w:t>Delmar’s agriscience dictionary with searchable CD-ROM</w:t>
      </w:r>
      <w:r w:rsidRPr="00340881">
        <w:t>. Albany, NY: Delmar.</w:t>
      </w:r>
    </w:p>
    <w:p w14:paraId="6EE72D3F" w14:textId="08CF3B84" w:rsidR="00195C40" w:rsidRPr="00621CD5" w:rsidRDefault="00195C40" w:rsidP="00195C40">
      <w:pPr>
        <w:pStyle w:val="APAStyle"/>
      </w:pPr>
      <w:r>
        <w:t>Wadsworth, J.</w:t>
      </w:r>
      <w:r w:rsidR="00E17E67">
        <w:t>,</w:t>
      </w:r>
      <w:r>
        <w:t xml:space="preserve"> and </w:t>
      </w:r>
      <w:proofErr w:type="spellStart"/>
      <w:r>
        <w:t>Eversull</w:t>
      </w:r>
      <w:proofErr w:type="spellEnd"/>
      <w:r>
        <w:t xml:space="preserve">, E. (2016). </w:t>
      </w:r>
      <w:r w:rsidRPr="00621CD5">
        <w:rPr>
          <w:rStyle w:val="APAStyleItalicChar"/>
        </w:rPr>
        <w:t>Co</w:t>
      </w:r>
      <w:r>
        <w:rPr>
          <w:rStyle w:val="APAStyleItalicChar"/>
        </w:rPr>
        <w:t>-</w:t>
      </w:r>
      <w:r w:rsidRPr="00621CD5">
        <w:rPr>
          <w:rStyle w:val="APAStyleItalicChar"/>
        </w:rPr>
        <w:t>ops 101</w:t>
      </w:r>
      <w:r>
        <w:rPr>
          <w:rStyle w:val="APAStyleItalicChar"/>
        </w:rPr>
        <w:t>: An introduction to cooperatives</w:t>
      </w:r>
      <w:r>
        <w:t>. United States Department of Agriculture.</w:t>
      </w:r>
    </w:p>
    <w:p w14:paraId="26209E5C" w14:textId="77777777" w:rsidR="00752559" w:rsidRDefault="00752559" w:rsidP="00752559"/>
    <w:p w14:paraId="4C67F69A" w14:textId="222E8803" w:rsidR="00752559" w:rsidRDefault="00752559" w:rsidP="00752559">
      <w:pPr>
        <w:pStyle w:val="ActivitySection"/>
      </w:pPr>
      <w:bookmarkStart w:id="9" w:name="Acknowledgements"/>
      <w:bookmarkEnd w:id="9"/>
      <w:r>
        <w:t>Acknowledgments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195C40" w14:paraId="7FD567CC" w14:textId="77777777" w:rsidTr="00E17E67">
        <w:trPr>
          <w:trHeight w:val="3366"/>
        </w:trPr>
        <w:tc>
          <w:tcPr>
            <w:tcW w:w="10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59300" w14:textId="6841EECB" w:rsidR="00195C40" w:rsidRDefault="00BE0B72" w:rsidP="00155CAF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472C134" wp14:editId="4EB98E06">
                  <wp:extent cx="5850467" cy="976703"/>
                  <wp:effectExtent l="0" t="0" r="4445" b="1270"/>
                  <wp:docPr id="1" name="Picture 1" descr="A picture containing graphical user interfac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picture containing graphical user interface&#10;&#10;Description automatically generated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22526" cy="988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6C6137" w14:textId="4980F95E" w:rsidR="00752559" w:rsidRPr="00E17E67" w:rsidRDefault="00752559" w:rsidP="00E17E67"/>
    <w:sectPr w:rsidR="00752559" w:rsidRPr="00E17E67" w:rsidSect="00DD7762">
      <w:footerReference w:type="default" r:id="rId3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E0A07" w14:textId="77777777" w:rsidR="00194983" w:rsidRDefault="00194983" w:rsidP="001E4BCA">
      <w:r>
        <w:separator/>
      </w:r>
    </w:p>
    <w:p w14:paraId="14338F34" w14:textId="77777777" w:rsidR="00194983" w:rsidRDefault="00194983"/>
  </w:endnote>
  <w:endnote w:type="continuationSeparator" w:id="0">
    <w:p w14:paraId="1C209FDF" w14:textId="77777777" w:rsidR="00194983" w:rsidRDefault="00194983" w:rsidP="001E4BCA">
      <w:r>
        <w:continuationSeparator/>
      </w:r>
    </w:p>
    <w:p w14:paraId="2AA1F7F8" w14:textId="77777777" w:rsidR="00194983" w:rsidRDefault="001949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single" w:sz="4" w:space="0" w:color="D9D9D9" w:themeColor="background1" w:themeShade="D9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400"/>
      <w:gridCol w:w="5400"/>
    </w:tblGrid>
    <w:tr w:rsidR="00292D0B" w14:paraId="5EE8DBF8" w14:textId="77777777" w:rsidTr="0044080E">
      <w:tc>
        <w:tcPr>
          <w:tcW w:w="5400" w:type="dxa"/>
          <w:shd w:val="clear" w:color="auto" w:fill="F2F2F2" w:themeFill="background1" w:themeFillShade="F2"/>
        </w:tcPr>
        <w:p w14:paraId="04ABD7B7" w14:textId="77777777" w:rsidR="00292D0B" w:rsidRDefault="00292D0B" w:rsidP="00860D10">
          <w:pPr>
            <w:pStyle w:val="Footer"/>
            <w:jc w:val="left"/>
          </w:pPr>
          <w:r>
            <w:t>My Local Cooperative © 2019</w:t>
          </w:r>
        </w:p>
      </w:tc>
      <w:tc>
        <w:tcPr>
          <w:tcW w:w="5400" w:type="dxa"/>
          <w:shd w:val="clear" w:color="auto" w:fill="F2F2F2" w:themeFill="background1" w:themeFillShade="F2"/>
        </w:tcPr>
        <w:p w14:paraId="4F7F3A35" w14:textId="45A9B362" w:rsidR="00292D0B" w:rsidRDefault="00292D0B" w:rsidP="00711783">
          <w:pPr>
            <w:pStyle w:val="Footer"/>
            <w:rPr>
              <w:noProof/>
            </w:rPr>
          </w:pPr>
          <w:r>
            <w:t xml:space="preserve">Module </w:t>
          </w:r>
          <w:r w:rsidR="0044080E">
            <w:t>2</w:t>
          </w:r>
          <w:r>
            <w:t xml:space="preserve"> </w:t>
          </w:r>
          <w:r w:rsidR="0044080E">
            <w:t xml:space="preserve">Coops in the Community </w:t>
          </w:r>
          <w:r>
            <w:t xml:space="preserve">– 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rPr>
              <w:noProof/>
            </w:rPr>
            <w:t xml:space="preserve"> </w:t>
          </w:r>
        </w:p>
      </w:tc>
    </w:tr>
  </w:tbl>
  <w:p w14:paraId="264B9555" w14:textId="77777777" w:rsidR="00292D0B" w:rsidRPr="001E4BCA" w:rsidRDefault="00292D0B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18871" w14:textId="77777777" w:rsidR="00194983" w:rsidRDefault="00194983" w:rsidP="001E4BCA">
      <w:r>
        <w:separator/>
      </w:r>
    </w:p>
    <w:p w14:paraId="17BC4EDD" w14:textId="77777777" w:rsidR="00194983" w:rsidRDefault="00194983"/>
  </w:footnote>
  <w:footnote w:type="continuationSeparator" w:id="0">
    <w:p w14:paraId="24D39807" w14:textId="77777777" w:rsidR="00194983" w:rsidRDefault="00194983" w:rsidP="001E4BCA">
      <w:r>
        <w:continuationSeparator/>
      </w:r>
    </w:p>
    <w:p w14:paraId="647C0B0C" w14:textId="77777777" w:rsidR="00194983" w:rsidRDefault="001949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F721F"/>
    <w:multiLevelType w:val="hybridMultilevel"/>
    <w:tmpl w:val="69AA3F64"/>
    <w:lvl w:ilvl="0" w:tplc="BB08D8D2">
      <w:start w:val="1"/>
      <w:numFmt w:val="decimal"/>
      <w:pStyle w:val="AnalysisQuestionsTN"/>
      <w:suff w:val="space"/>
      <w:lvlText w:val="%1."/>
      <w:lvlJc w:val="left"/>
      <w:pPr>
        <w:ind w:left="216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C5FFA"/>
    <w:multiLevelType w:val="hybridMultilevel"/>
    <w:tmpl w:val="07665594"/>
    <w:lvl w:ilvl="0" w:tplc="7DC433F0">
      <w:start w:val="1"/>
      <w:numFmt w:val="bullet"/>
      <w:pStyle w:val="NGSSStandardSubBullet"/>
      <w:suff w:val="space"/>
      <w:lvlText w:val="·"/>
      <w:lvlJc w:val="left"/>
      <w:pPr>
        <w:ind w:left="360" w:firstLine="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D77C0"/>
    <w:multiLevelType w:val="hybridMultilevel"/>
    <w:tmpl w:val="238CFC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F94E48"/>
    <w:multiLevelType w:val="hybridMultilevel"/>
    <w:tmpl w:val="9BF48AA4"/>
    <w:lvl w:ilvl="0" w:tplc="CF600FFE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9D114E"/>
    <w:multiLevelType w:val="hybridMultilevel"/>
    <w:tmpl w:val="2E72597C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646366">
    <w:abstractNumId w:val="12"/>
  </w:num>
  <w:num w:numId="2" w16cid:durableId="14624964">
    <w:abstractNumId w:val="13"/>
  </w:num>
  <w:num w:numId="3" w16cid:durableId="1391926727">
    <w:abstractNumId w:val="5"/>
  </w:num>
  <w:num w:numId="4" w16cid:durableId="860826744">
    <w:abstractNumId w:val="11"/>
  </w:num>
  <w:num w:numId="5" w16cid:durableId="521287929">
    <w:abstractNumId w:val="7"/>
  </w:num>
  <w:num w:numId="6" w16cid:durableId="285356609">
    <w:abstractNumId w:val="6"/>
  </w:num>
  <w:num w:numId="7" w16cid:durableId="2008946010">
    <w:abstractNumId w:val="3"/>
  </w:num>
  <w:num w:numId="8" w16cid:durableId="442383452">
    <w:abstractNumId w:val="4"/>
  </w:num>
  <w:num w:numId="9" w16cid:durableId="343244502">
    <w:abstractNumId w:val="2"/>
  </w:num>
  <w:num w:numId="10" w16cid:durableId="2023390698">
    <w:abstractNumId w:val="8"/>
  </w:num>
  <w:num w:numId="11" w16cid:durableId="1880165320">
    <w:abstractNumId w:val="1"/>
  </w:num>
  <w:num w:numId="12" w16cid:durableId="1023625738">
    <w:abstractNumId w:val="13"/>
  </w:num>
  <w:num w:numId="13" w16cid:durableId="1689595299">
    <w:abstractNumId w:val="0"/>
  </w:num>
  <w:num w:numId="14" w16cid:durableId="1928881497">
    <w:abstractNumId w:val="13"/>
    <w:lvlOverride w:ilvl="0">
      <w:startOverride w:val="1"/>
    </w:lvlOverride>
  </w:num>
  <w:num w:numId="15" w16cid:durableId="612058036">
    <w:abstractNumId w:val="9"/>
  </w:num>
  <w:num w:numId="16" w16cid:durableId="1538392719">
    <w:abstractNumId w:val="13"/>
    <w:lvlOverride w:ilvl="0">
      <w:startOverride w:val="1"/>
    </w:lvlOverride>
  </w:num>
  <w:num w:numId="17" w16cid:durableId="1291397841">
    <w:abstractNumId w:val="13"/>
    <w:lvlOverride w:ilvl="0">
      <w:startOverride w:val="1"/>
    </w:lvlOverride>
  </w:num>
  <w:num w:numId="18" w16cid:durableId="1126310692">
    <w:abstractNumId w:val="10"/>
  </w:num>
  <w:num w:numId="19" w16cid:durableId="471366526">
    <w:abstractNumId w:val="10"/>
    <w:lvlOverride w:ilvl="0">
      <w:startOverride w:val="1"/>
    </w:lvlOverride>
  </w:num>
  <w:num w:numId="20" w16cid:durableId="1189173674">
    <w:abstractNumId w:val="13"/>
    <w:lvlOverride w:ilvl="0">
      <w:startOverride w:val="1"/>
    </w:lvlOverride>
  </w:num>
  <w:num w:numId="21" w16cid:durableId="1319534227">
    <w:abstractNumId w:val="13"/>
    <w:lvlOverride w:ilvl="0">
      <w:startOverride w:val="1"/>
    </w:lvlOverride>
  </w:num>
  <w:num w:numId="22" w16cid:durableId="2125533639">
    <w:abstractNumId w:val="13"/>
    <w:lvlOverride w:ilvl="0">
      <w:startOverride w:val="1"/>
    </w:lvlOverride>
  </w:num>
  <w:num w:numId="23" w16cid:durableId="875318117">
    <w:abstractNumId w:val="13"/>
    <w:lvlOverride w:ilvl="0">
      <w:startOverride w:val="1"/>
    </w:lvlOverride>
  </w:num>
  <w:num w:numId="24" w16cid:durableId="987900050">
    <w:abstractNumId w:val="13"/>
    <w:lvlOverride w:ilvl="0">
      <w:startOverride w:val="1"/>
    </w:lvlOverride>
  </w:num>
  <w:num w:numId="25" w16cid:durableId="1244222416">
    <w:abstractNumId w:val="13"/>
    <w:lvlOverride w:ilvl="0">
      <w:startOverride w:val="1"/>
    </w:lvlOverride>
  </w:num>
  <w:num w:numId="26" w16cid:durableId="1488127332">
    <w:abstractNumId w:val="13"/>
    <w:lvlOverride w:ilvl="0">
      <w:startOverride w:val="1"/>
    </w:lvlOverride>
  </w:num>
  <w:num w:numId="27" w16cid:durableId="1461073117">
    <w:abstractNumId w:val="13"/>
    <w:lvlOverride w:ilvl="0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LUwszQzszQxNDQwMDNQ0lEKTi0uzszPAykwMqoFAPIYlNwtAAAA"/>
  </w:docVars>
  <w:rsids>
    <w:rsidRoot w:val="00D163B3"/>
    <w:rsid w:val="000042D9"/>
    <w:rsid w:val="00006EBC"/>
    <w:rsid w:val="0003282C"/>
    <w:rsid w:val="000508B8"/>
    <w:rsid w:val="000534DE"/>
    <w:rsid w:val="00074FFB"/>
    <w:rsid w:val="000759ED"/>
    <w:rsid w:val="00093D1A"/>
    <w:rsid w:val="0009488D"/>
    <w:rsid w:val="000C16D5"/>
    <w:rsid w:val="000C4790"/>
    <w:rsid w:val="000E33B3"/>
    <w:rsid w:val="000E3490"/>
    <w:rsid w:val="000E5936"/>
    <w:rsid w:val="000F029A"/>
    <w:rsid w:val="001169D4"/>
    <w:rsid w:val="00134FB5"/>
    <w:rsid w:val="00144B48"/>
    <w:rsid w:val="001552EF"/>
    <w:rsid w:val="00157D13"/>
    <w:rsid w:val="001732CB"/>
    <w:rsid w:val="001829E8"/>
    <w:rsid w:val="00183F7A"/>
    <w:rsid w:val="00184B7A"/>
    <w:rsid w:val="00187F16"/>
    <w:rsid w:val="0019391D"/>
    <w:rsid w:val="00194983"/>
    <w:rsid w:val="00195C40"/>
    <w:rsid w:val="001A3977"/>
    <w:rsid w:val="001B4CD7"/>
    <w:rsid w:val="001D19EF"/>
    <w:rsid w:val="001E4694"/>
    <w:rsid w:val="001E4BCA"/>
    <w:rsid w:val="001E7816"/>
    <w:rsid w:val="001F44D3"/>
    <w:rsid w:val="0020122D"/>
    <w:rsid w:val="002129A2"/>
    <w:rsid w:val="00213CB9"/>
    <w:rsid w:val="00226ED9"/>
    <w:rsid w:val="00230DA0"/>
    <w:rsid w:val="00234137"/>
    <w:rsid w:val="00235535"/>
    <w:rsid w:val="002527B6"/>
    <w:rsid w:val="00292D0B"/>
    <w:rsid w:val="002A2F49"/>
    <w:rsid w:val="002A517C"/>
    <w:rsid w:val="002B68CF"/>
    <w:rsid w:val="002C3368"/>
    <w:rsid w:val="002C7E66"/>
    <w:rsid w:val="002D0B7F"/>
    <w:rsid w:val="002E0921"/>
    <w:rsid w:val="002E416B"/>
    <w:rsid w:val="002F1870"/>
    <w:rsid w:val="0030457A"/>
    <w:rsid w:val="00306753"/>
    <w:rsid w:val="003120AC"/>
    <w:rsid w:val="003279B3"/>
    <w:rsid w:val="003421FD"/>
    <w:rsid w:val="00344200"/>
    <w:rsid w:val="00350C49"/>
    <w:rsid w:val="00353343"/>
    <w:rsid w:val="00364A23"/>
    <w:rsid w:val="00364CF2"/>
    <w:rsid w:val="003663FB"/>
    <w:rsid w:val="00375ACB"/>
    <w:rsid w:val="003916DF"/>
    <w:rsid w:val="003A5905"/>
    <w:rsid w:val="003C093A"/>
    <w:rsid w:val="003C5052"/>
    <w:rsid w:val="003C7D37"/>
    <w:rsid w:val="003D0D7D"/>
    <w:rsid w:val="003F18F6"/>
    <w:rsid w:val="003F343A"/>
    <w:rsid w:val="003F34CF"/>
    <w:rsid w:val="003F384D"/>
    <w:rsid w:val="00423784"/>
    <w:rsid w:val="00437800"/>
    <w:rsid w:val="0044080E"/>
    <w:rsid w:val="00440843"/>
    <w:rsid w:val="00442B1C"/>
    <w:rsid w:val="0044653C"/>
    <w:rsid w:val="0045310F"/>
    <w:rsid w:val="004551CE"/>
    <w:rsid w:val="00457397"/>
    <w:rsid w:val="00483052"/>
    <w:rsid w:val="004A6BB5"/>
    <w:rsid w:val="0052002A"/>
    <w:rsid w:val="00533552"/>
    <w:rsid w:val="00537A33"/>
    <w:rsid w:val="00556043"/>
    <w:rsid w:val="0056050C"/>
    <w:rsid w:val="00565303"/>
    <w:rsid w:val="005B002B"/>
    <w:rsid w:val="005C7650"/>
    <w:rsid w:val="005D1548"/>
    <w:rsid w:val="005E11A3"/>
    <w:rsid w:val="005E21C8"/>
    <w:rsid w:val="005E49DE"/>
    <w:rsid w:val="005E7694"/>
    <w:rsid w:val="005F15C1"/>
    <w:rsid w:val="005F16D8"/>
    <w:rsid w:val="00602C6E"/>
    <w:rsid w:val="00614287"/>
    <w:rsid w:val="00622CE1"/>
    <w:rsid w:val="006270C5"/>
    <w:rsid w:val="0063506D"/>
    <w:rsid w:val="00642570"/>
    <w:rsid w:val="00644736"/>
    <w:rsid w:val="00645DD6"/>
    <w:rsid w:val="00653FC2"/>
    <w:rsid w:val="0065653B"/>
    <w:rsid w:val="006613C3"/>
    <w:rsid w:val="00664EF4"/>
    <w:rsid w:val="00685328"/>
    <w:rsid w:val="006874F4"/>
    <w:rsid w:val="006A19F7"/>
    <w:rsid w:val="006A5CB2"/>
    <w:rsid w:val="006C52C4"/>
    <w:rsid w:val="006C6A6B"/>
    <w:rsid w:val="006D3857"/>
    <w:rsid w:val="006E2FE6"/>
    <w:rsid w:val="006F0AFD"/>
    <w:rsid w:val="00705ED1"/>
    <w:rsid w:val="00706ACF"/>
    <w:rsid w:val="007071E9"/>
    <w:rsid w:val="00711783"/>
    <w:rsid w:val="0072330C"/>
    <w:rsid w:val="0073185C"/>
    <w:rsid w:val="00732DD7"/>
    <w:rsid w:val="00752559"/>
    <w:rsid w:val="00753143"/>
    <w:rsid w:val="007644DD"/>
    <w:rsid w:val="00771679"/>
    <w:rsid w:val="00782001"/>
    <w:rsid w:val="007856DC"/>
    <w:rsid w:val="00794CCD"/>
    <w:rsid w:val="007969C2"/>
    <w:rsid w:val="00796F1B"/>
    <w:rsid w:val="00797682"/>
    <w:rsid w:val="007C3838"/>
    <w:rsid w:val="007C6813"/>
    <w:rsid w:val="007D1934"/>
    <w:rsid w:val="00805F42"/>
    <w:rsid w:val="00806C37"/>
    <w:rsid w:val="00812AE3"/>
    <w:rsid w:val="00813714"/>
    <w:rsid w:val="00821186"/>
    <w:rsid w:val="00824AA8"/>
    <w:rsid w:val="0083083E"/>
    <w:rsid w:val="00840C1B"/>
    <w:rsid w:val="0085561F"/>
    <w:rsid w:val="00860D10"/>
    <w:rsid w:val="008713A8"/>
    <w:rsid w:val="00871D43"/>
    <w:rsid w:val="008762E3"/>
    <w:rsid w:val="00876737"/>
    <w:rsid w:val="00876D8E"/>
    <w:rsid w:val="0088408F"/>
    <w:rsid w:val="0089259E"/>
    <w:rsid w:val="008A30C1"/>
    <w:rsid w:val="008B3457"/>
    <w:rsid w:val="008B54A8"/>
    <w:rsid w:val="008C0EE1"/>
    <w:rsid w:val="008D06F9"/>
    <w:rsid w:val="009103F6"/>
    <w:rsid w:val="00912FDD"/>
    <w:rsid w:val="00935DBC"/>
    <w:rsid w:val="00941D03"/>
    <w:rsid w:val="009451FF"/>
    <w:rsid w:val="0094655F"/>
    <w:rsid w:val="00950B13"/>
    <w:rsid w:val="0096451A"/>
    <w:rsid w:val="009731F7"/>
    <w:rsid w:val="009733C0"/>
    <w:rsid w:val="00974C26"/>
    <w:rsid w:val="00976502"/>
    <w:rsid w:val="00976936"/>
    <w:rsid w:val="009822D1"/>
    <w:rsid w:val="00984664"/>
    <w:rsid w:val="009C62F3"/>
    <w:rsid w:val="009D13E6"/>
    <w:rsid w:val="009D4FE8"/>
    <w:rsid w:val="009D5F13"/>
    <w:rsid w:val="009F08FA"/>
    <w:rsid w:val="009F1491"/>
    <w:rsid w:val="009F1CE0"/>
    <w:rsid w:val="009F2B2F"/>
    <w:rsid w:val="009F6C85"/>
    <w:rsid w:val="00A02CD8"/>
    <w:rsid w:val="00A127CB"/>
    <w:rsid w:val="00A155AF"/>
    <w:rsid w:val="00A25315"/>
    <w:rsid w:val="00A43130"/>
    <w:rsid w:val="00A5127A"/>
    <w:rsid w:val="00A52488"/>
    <w:rsid w:val="00A7125B"/>
    <w:rsid w:val="00A851D4"/>
    <w:rsid w:val="00A879D9"/>
    <w:rsid w:val="00A916E6"/>
    <w:rsid w:val="00A92E52"/>
    <w:rsid w:val="00A95D1B"/>
    <w:rsid w:val="00AA020C"/>
    <w:rsid w:val="00AA2D85"/>
    <w:rsid w:val="00AB6F79"/>
    <w:rsid w:val="00AB79BB"/>
    <w:rsid w:val="00AE1E6D"/>
    <w:rsid w:val="00AF6041"/>
    <w:rsid w:val="00B12414"/>
    <w:rsid w:val="00B147BA"/>
    <w:rsid w:val="00B158D9"/>
    <w:rsid w:val="00B24581"/>
    <w:rsid w:val="00B27131"/>
    <w:rsid w:val="00B37D1C"/>
    <w:rsid w:val="00B37E22"/>
    <w:rsid w:val="00B5245D"/>
    <w:rsid w:val="00B609CE"/>
    <w:rsid w:val="00B66C58"/>
    <w:rsid w:val="00B76219"/>
    <w:rsid w:val="00B840BE"/>
    <w:rsid w:val="00BC29BD"/>
    <w:rsid w:val="00BE0B72"/>
    <w:rsid w:val="00BF0B24"/>
    <w:rsid w:val="00BF3DF5"/>
    <w:rsid w:val="00C04A38"/>
    <w:rsid w:val="00C05524"/>
    <w:rsid w:val="00C12E2A"/>
    <w:rsid w:val="00C20182"/>
    <w:rsid w:val="00C25108"/>
    <w:rsid w:val="00C33233"/>
    <w:rsid w:val="00C43028"/>
    <w:rsid w:val="00C52AA3"/>
    <w:rsid w:val="00C567BD"/>
    <w:rsid w:val="00C61A25"/>
    <w:rsid w:val="00C75705"/>
    <w:rsid w:val="00C80D21"/>
    <w:rsid w:val="00C83A27"/>
    <w:rsid w:val="00C92D2E"/>
    <w:rsid w:val="00C964B9"/>
    <w:rsid w:val="00CA65C2"/>
    <w:rsid w:val="00CC2FE9"/>
    <w:rsid w:val="00CC326A"/>
    <w:rsid w:val="00CC768C"/>
    <w:rsid w:val="00CD603C"/>
    <w:rsid w:val="00CD69DA"/>
    <w:rsid w:val="00CD7684"/>
    <w:rsid w:val="00D066AD"/>
    <w:rsid w:val="00D07028"/>
    <w:rsid w:val="00D117AB"/>
    <w:rsid w:val="00D126A1"/>
    <w:rsid w:val="00D126B1"/>
    <w:rsid w:val="00D163B3"/>
    <w:rsid w:val="00D22132"/>
    <w:rsid w:val="00D33017"/>
    <w:rsid w:val="00D466FA"/>
    <w:rsid w:val="00D56025"/>
    <w:rsid w:val="00D8200D"/>
    <w:rsid w:val="00D8493F"/>
    <w:rsid w:val="00D933BF"/>
    <w:rsid w:val="00D952A0"/>
    <w:rsid w:val="00DC7DD8"/>
    <w:rsid w:val="00DD2241"/>
    <w:rsid w:val="00DD7762"/>
    <w:rsid w:val="00DE122A"/>
    <w:rsid w:val="00DE246D"/>
    <w:rsid w:val="00DE64EE"/>
    <w:rsid w:val="00E042AE"/>
    <w:rsid w:val="00E0582D"/>
    <w:rsid w:val="00E11459"/>
    <w:rsid w:val="00E13CB9"/>
    <w:rsid w:val="00E13EEB"/>
    <w:rsid w:val="00E1621B"/>
    <w:rsid w:val="00E17D66"/>
    <w:rsid w:val="00E17E67"/>
    <w:rsid w:val="00E25D2C"/>
    <w:rsid w:val="00E35D16"/>
    <w:rsid w:val="00E51672"/>
    <w:rsid w:val="00E83FBF"/>
    <w:rsid w:val="00EB1CED"/>
    <w:rsid w:val="00EC5186"/>
    <w:rsid w:val="00ED4631"/>
    <w:rsid w:val="00EF2E6A"/>
    <w:rsid w:val="00F1108D"/>
    <w:rsid w:val="00F20849"/>
    <w:rsid w:val="00F2589E"/>
    <w:rsid w:val="00F61CAC"/>
    <w:rsid w:val="00F6247C"/>
    <w:rsid w:val="00F625E1"/>
    <w:rsid w:val="00F745F8"/>
    <w:rsid w:val="00F7765B"/>
    <w:rsid w:val="00F81814"/>
    <w:rsid w:val="00FA1FDF"/>
    <w:rsid w:val="00FA4194"/>
    <w:rsid w:val="00FA46C6"/>
    <w:rsid w:val="00FA63CF"/>
    <w:rsid w:val="00FB0002"/>
    <w:rsid w:val="00FD0C46"/>
    <w:rsid w:val="00FE2262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DA058A0"/>
  <w15:chartTrackingRefBased/>
  <w15:docId w15:val="{7424EE57-2EC8-425E-84E3-CDC9CA9C0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664EF4"/>
    <w:pPr>
      <w:numPr>
        <w:numId w:val="12"/>
      </w:numPr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1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BE0B72"/>
    <w:pPr>
      <w:spacing w:after="120"/>
      <w:contextualSpacing/>
    </w:pPr>
    <w:rPr>
      <w:rFonts w:ascii="Helvetica" w:hAnsi="Helvetica"/>
      <w:b/>
      <w:color w:val="004871"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BE0B72"/>
    <w:rPr>
      <w:rFonts w:ascii="Helvetica" w:hAnsi="Helvetica"/>
      <w:b/>
      <w:color w:val="004871"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3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94655F"/>
    <w:rPr>
      <w:rFonts w:ascii="Arial" w:hAnsi="Arial"/>
      <w:b/>
      <w:color w:val="005BAD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4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5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6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7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8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9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0"/>
      </w:numPr>
    </w:pPr>
  </w:style>
  <w:style w:type="paragraph" w:customStyle="1" w:styleId="NGSSStandardSubBullet">
    <w:name w:val="NGSS Standard Sub Bullet"/>
    <w:basedOn w:val="NGSSStdBullet"/>
    <w:qFormat/>
    <w:rsid w:val="00A92E52"/>
    <w:pPr>
      <w:numPr>
        <w:numId w:val="11"/>
      </w:numPr>
      <w:ind w:left="464" w:hanging="104"/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CC326A"/>
    <w:rPr>
      <w:b/>
      <w:color w:val="005BAD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customStyle="1" w:styleId="AnalysisQuestionsTN">
    <w:name w:val="AnalysisQuestionsTN"/>
    <w:basedOn w:val="Normal"/>
    <w:link w:val="AnalysisQuestionsTNChar"/>
    <w:qFormat/>
    <w:rsid w:val="003F384D"/>
    <w:pPr>
      <w:numPr>
        <w:numId w:val="13"/>
      </w:numPr>
      <w:ind w:left="432" w:hanging="216"/>
    </w:pPr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9D5F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5F13"/>
    <w:rPr>
      <w:rFonts w:ascii="Arial" w:hAnsi="Arial"/>
    </w:rPr>
  </w:style>
  <w:style w:type="character" w:customStyle="1" w:styleId="AnalysisQuestionsTNChar">
    <w:name w:val="AnalysisQuestionsTN Char"/>
    <w:basedOn w:val="DefaultParagraphFont"/>
    <w:link w:val="AnalysisQuestionsTN"/>
    <w:rsid w:val="003F384D"/>
    <w:rPr>
      <w:rFonts w:ascii="Arial" w:hAnsi="Arial"/>
      <w:sz w:val="20"/>
    </w:rPr>
  </w:style>
  <w:style w:type="paragraph" w:customStyle="1" w:styleId="MatrixStandardsTable">
    <w:name w:val="Matrix Standards Table"/>
    <w:basedOn w:val="Normal"/>
    <w:qFormat/>
    <w:rsid w:val="003F384D"/>
    <w:pPr>
      <w:jc w:val="center"/>
    </w:pPr>
    <w:rPr>
      <w:b/>
    </w:rPr>
  </w:style>
  <w:style w:type="paragraph" w:styleId="ListParagraph">
    <w:name w:val="List Paragraph"/>
    <w:basedOn w:val="Normal"/>
    <w:uiPriority w:val="34"/>
    <w:unhideWhenUsed/>
    <w:qFormat/>
    <w:rsid w:val="00A5248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C16D5"/>
    <w:rPr>
      <w:color w:val="808080"/>
      <w:shd w:val="clear" w:color="auto" w:fill="E6E6E6"/>
    </w:rPr>
  </w:style>
  <w:style w:type="paragraph" w:customStyle="1" w:styleId="MLC">
    <w:name w:val="MLC"/>
    <w:link w:val="MLCChar"/>
    <w:qFormat/>
    <w:rsid w:val="00BE0B72"/>
    <w:pPr>
      <w:shd w:val="clear" w:color="auto" w:fill="004871"/>
    </w:pPr>
    <w:rPr>
      <w:rFonts w:ascii="Helvetica" w:hAnsi="Helvetica"/>
      <w:color w:val="FFFFFF" w:themeColor="background1"/>
      <w:sz w:val="40"/>
      <w:szCs w:val="40"/>
    </w:rPr>
  </w:style>
  <w:style w:type="character" w:customStyle="1" w:styleId="MLCChar">
    <w:name w:val="MLC Char"/>
    <w:basedOn w:val="DefaultParagraphFont"/>
    <w:link w:val="MLC"/>
    <w:rsid w:val="00BE0B72"/>
    <w:rPr>
      <w:rFonts w:ascii="Helvetica" w:hAnsi="Helvetica"/>
      <w:color w:val="FFFFFF" w:themeColor="background1"/>
      <w:sz w:val="40"/>
      <w:szCs w:val="40"/>
      <w:shd w:val="clear" w:color="auto" w:fill="004871"/>
    </w:rPr>
  </w:style>
  <w:style w:type="character" w:styleId="CommentReference">
    <w:name w:val="annotation reference"/>
    <w:basedOn w:val="DefaultParagraphFont"/>
    <w:semiHidden/>
    <w:unhideWhenUsed/>
    <w:rsid w:val="00A5127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512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127A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2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27A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12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27A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rsid w:val="00B37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37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B37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785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rsid w:val="00785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0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HS_kWVyQ3Ag" TargetMode="External"/><Relationship Id="rId18" Type="http://schemas.openxmlformats.org/officeDocument/2006/relationships/hyperlink" Target="Module2_Assessment.pdf" TargetMode="External"/><Relationship Id="rId26" Type="http://schemas.openxmlformats.org/officeDocument/2006/relationships/hyperlink" Target="../Module1Cooperative_Business/Task1_2Coop_Detectives.pdf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HS_kWVyQ3Ag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Task2_1Evaluation_Rubric.pdf" TargetMode="External"/><Relationship Id="rId17" Type="http://schemas.openxmlformats.org/officeDocument/2006/relationships/hyperlink" Target="Task2_3Evaluation_Rubric.pdf" TargetMode="External"/><Relationship Id="rId25" Type="http://schemas.openxmlformats.org/officeDocument/2006/relationships/hyperlink" Target="Task2_3Community_Values.docx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Task2_3Community_Values.pdf" TargetMode="External"/><Relationship Id="rId20" Type="http://schemas.openxmlformats.org/officeDocument/2006/relationships/hyperlink" Target="Task2_1Commodity_Cards.docx" TargetMode="External"/><Relationship Id="rId29" Type="http://schemas.openxmlformats.org/officeDocument/2006/relationships/hyperlink" Target="Module2_Assessment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ask2_1Commodity_Cards.pdf" TargetMode="External"/><Relationship Id="rId24" Type="http://schemas.openxmlformats.org/officeDocument/2006/relationships/hyperlink" Target="http://www.agexplorer.com" TargetMode="External"/><Relationship Id="rId32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Survey_Communication.pdf" TargetMode="External"/><Relationship Id="rId23" Type="http://schemas.openxmlformats.org/officeDocument/2006/relationships/hyperlink" Target="Task2_2Co_Opportunities.docx" TargetMode="External"/><Relationship Id="rId28" Type="http://schemas.openxmlformats.org/officeDocument/2006/relationships/hyperlink" Target="Task2_3Evaluation_Rubric.docx" TargetMode="External"/><Relationship Id="rId10" Type="http://schemas.openxmlformats.org/officeDocument/2006/relationships/hyperlink" Target="Task2_1Business_Connections.pdf" TargetMode="External"/><Relationship Id="rId19" Type="http://schemas.openxmlformats.org/officeDocument/2006/relationships/hyperlink" Target="Task2_1Business_Connections.docx" TargetMode="External"/><Relationship Id="rId31" Type="http://schemas.openxmlformats.org/officeDocument/2006/relationships/hyperlink" Target="https://www.businessinsider.com/professional-communication-etiquette-rules-2013-12" TargetMode="External"/><Relationship Id="rId4" Type="http://schemas.openxmlformats.org/officeDocument/2006/relationships/settings" Target="settings.xml"/><Relationship Id="rId9" Type="http://schemas.openxmlformats.org/officeDocument/2006/relationships/hyperlink" Target="Module2Glossary.pdf" TargetMode="External"/><Relationship Id="rId14" Type="http://schemas.openxmlformats.org/officeDocument/2006/relationships/hyperlink" Target="Task2_2Co_Opportunities.pdf" TargetMode="External"/><Relationship Id="rId22" Type="http://schemas.openxmlformats.org/officeDocument/2006/relationships/hyperlink" Target="Task2_1Evaluation_Rubric.docx" TargetMode="External"/><Relationship Id="rId27" Type="http://schemas.openxmlformats.org/officeDocument/2006/relationships/hyperlink" Target="Survey_Communication.pptx" TargetMode="External"/><Relationship Id="rId30" Type="http://schemas.openxmlformats.org/officeDocument/2006/relationships/hyperlink" Target="http://www.dictionary.com" TargetMode="External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LC_Module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7307D-5EF1-4179-909C-68629A405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C:\Users\Carl\AppData\Roaming\Microsoft\Templates\MLC_Module_Template.dotx</Template>
  <TotalTime>66</TotalTime>
  <Pages>5</Pages>
  <Words>1843</Words>
  <Characters>10509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2 Coops in the Community</vt:lpstr>
    </vt:vector>
  </TitlesOfParts>
  <Manager>Nancy Trivette</Manager>
  <Company>Curriculum for Agricultural Science Education</Company>
  <LinksUpToDate>false</LinksUpToDate>
  <CharactersWithSpaces>12328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2 Coops in the Community</dc:title>
  <dc:subject>My Local Cooperative</dc:subject>
  <dc:creator>Carl Aakre</dc:creator>
  <cp:keywords/>
  <dc:description/>
  <cp:lastModifiedBy>Rogers, Ashley</cp:lastModifiedBy>
  <cp:revision>22</cp:revision>
  <cp:lastPrinted>2020-01-30T23:08:00Z</cp:lastPrinted>
  <dcterms:created xsi:type="dcterms:W3CDTF">2019-08-16T19:27:00Z</dcterms:created>
  <dcterms:modified xsi:type="dcterms:W3CDTF">2022-11-02T20:13:00Z</dcterms:modified>
</cp:coreProperties>
</file>