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CAA2F" w14:textId="4C9E667B" w:rsidR="00FA6EEE" w:rsidRDefault="00626411" w:rsidP="00626411">
      <w:pPr>
        <w:pStyle w:val="MLC"/>
      </w:pPr>
      <w:r>
        <w:t>Task 2.1 Commodity Cards</w:t>
      </w:r>
    </w:p>
    <w:p w14:paraId="37E271B6" w14:textId="77777777" w:rsidR="00626411" w:rsidRDefault="00626411" w:rsidP="00B00399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85"/>
        <w:gridCol w:w="3870"/>
        <w:gridCol w:w="3523"/>
      </w:tblGrid>
      <w:tr w:rsidR="00FA6EEE" w14:paraId="4980FAF8" w14:textId="77777777" w:rsidTr="00A87B44">
        <w:trPr>
          <w:jc w:val="center"/>
        </w:trPr>
        <w:tc>
          <w:tcPr>
            <w:tcW w:w="11078" w:type="dxa"/>
            <w:gridSpan w:val="3"/>
            <w:shd w:val="clear" w:color="auto" w:fill="F2F2F2" w:themeFill="background1" w:themeFillShade="F2"/>
            <w:vAlign w:val="center"/>
          </w:tcPr>
          <w:p w14:paraId="5C6FD666" w14:textId="2F3DF701" w:rsidR="00FA6EEE" w:rsidRDefault="00FA6EEE" w:rsidP="00FF611B">
            <w:pPr>
              <w:pStyle w:val="RubricHeadings"/>
            </w:pPr>
            <w:r>
              <w:t>Card 1</w:t>
            </w:r>
          </w:p>
        </w:tc>
      </w:tr>
      <w:tr w:rsidR="00FA6EEE" w14:paraId="71C73B47" w14:textId="77777777" w:rsidTr="00FA6EEE">
        <w:trPr>
          <w:jc w:val="center"/>
        </w:trPr>
        <w:tc>
          <w:tcPr>
            <w:tcW w:w="3685" w:type="dxa"/>
            <w:shd w:val="clear" w:color="auto" w:fill="FFFFFF" w:themeFill="background1"/>
            <w:vAlign w:val="center"/>
          </w:tcPr>
          <w:p w14:paraId="72E0EE15" w14:textId="1EA2320B" w:rsidR="00FA6EEE" w:rsidRDefault="00FA6EEE" w:rsidP="00FF611B">
            <w:pPr>
              <w:pStyle w:val="RubricHeadings"/>
            </w:pPr>
            <w:r>
              <w:t>Commodity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1A7E29" w14:textId="39B24801" w:rsidR="00FA6EEE" w:rsidRDefault="00A27B0B" w:rsidP="00FF611B">
            <w:pPr>
              <w:pStyle w:val="RubricHeadings"/>
            </w:pPr>
            <w:r>
              <w:t>Cooperative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2566BF57" w14:textId="1D40931E" w:rsidR="00FA6EEE" w:rsidRDefault="00FA6EEE" w:rsidP="00FF611B">
            <w:pPr>
              <w:pStyle w:val="RubricHeadings"/>
            </w:pPr>
            <w:r>
              <w:t>Product</w:t>
            </w:r>
          </w:p>
        </w:tc>
      </w:tr>
      <w:tr w:rsidR="00DB0D26" w14:paraId="06CFB0F1" w14:textId="77777777" w:rsidTr="00FA6EEE">
        <w:trPr>
          <w:trHeight w:val="548"/>
          <w:jc w:val="center"/>
        </w:trPr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7428D5DB" w14:textId="17974CD8" w:rsidR="00DB0D26" w:rsidRPr="00FA6EEE" w:rsidRDefault="00FA6EEE" w:rsidP="00FA6EEE">
            <w:pPr>
              <w:pStyle w:val="PictureCentered"/>
            </w:pPr>
            <w:r w:rsidRPr="00FA6EEE">
              <w:t>Milk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5DA123A0" w14:textId="3BA2E32B" w:rsidR="00D66FE8" w:rsidRPr="00FA6EEE" w:rsidRDefault="00FA6EEE" w:rsidP="00FA6EEE">
            <w:pPr>
              <w:pStyle w:val="PictureCentered"/>
            </w:pPr>
            <w:r w:rsidRPr="00FA6EEE">
              <w:t>Land O’ Lakes</w:t>
            </w:r>
          </w:p>
        </w:tc>
        <w:tc>
          <w:tcPr>
            <w:tcW w:w="3523" w:type="dxa"/>
            <w:tcBorders>
              <w:bottom w:val="single" w:sz="4" w:space="0" w:color="auto"/>
            </w:tcBorders>
            <w:vAlign w:val="center"/>
          </w:tcPr>
          <w:p w14:paraId="09E08EB7" w14:textId="5EE77F7B" w:rsidR="00DB0D26" w:rsidRPr="00FA6EEE" w:rsidRDefault="00FA6EEE" w:rsidP="00FA6EEE">
            <w:pPr>
              <w:pStyle w:val="PictureCentered"/>
            </w:pPr>
            <w:r w:rsidRPr="00FA6EEE">
              <w:t>Butter</w:t>
            </w:r>
          </w:p>
        </w:tc>
      </w:tr>
      <w:tr w:rsidR="00626411" w14:paraId="7391226D" w14:textId="77777777" w:rsidTr="00E227D9">
        <w:trPr>
          <w:trHeight w:val="548"/>
          <w:jc w:val="center"/>
        </w:trPr>
        <w:tc>
          <w:tcPr>
            <w:tcW w:w="11078" w:type="dxa"/>
            <w:gridSpan w:val="3"/>
            <w:tcBorders>
              <w:bottom w:val="single" w:sz="4" w:space="0" w:color="auto"/>
            </w:tcBorders>
            <w:vAlign w:val="center"/>
          </w:tcPr>
          <w:p w14:paraId="56BB895A" w14:textId="05F2DA7F" w:rsidR="00626411" w:rsidRPr="00FA6EEE" w:rsidRDefault="00C472CD" w:rsidP="00FA6EEE">
            <w:pPr>
              <w:pStyle w:val="PictureCentered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50B4FCF9" wp14:editId="4A59B732">
                  <wp:extent cx="1464734" cy="671355"/>
                  <wp:effectExtent l="0" t="0" r="0" b="0"/>
                  <wp:docPr id="15" name="Picture 15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500478" cy="6877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3640" w14:paraId="6CB184FA" w14:textId="77777777" w:rsidTr="00F93640">
        <w:trPr>
          <w:trHeight w:val="530"/>
          <w:jc w:val="center"/>
        </w:trPr>
        <w:tc>
          <w:tcPr>
            <w:tcW w:w="110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70A42" w14:textId="77777777" w:rsidR="00F93640" w:rsidRPr="00FF611B" w:rsidRDefault="00F93640" w:rsidP="00FF611B"/>
        </w:tc>
      </w:tr>
      <w:tr w:rsidR="00FA6EEE" w14:paraId="3A01636C" w14:textId="77777777" w:rsidTr="002414BF">
        <w:trPr>
          <w:jc w:val="center"/>
        </w:trPr>
        <w:tc>
          <w:tcPr>
            <w:tcW w:w="11078" w:type="dxa"/>
            <w:gridSpan w:val="3"/>
            <w:shd w:val="clear" w:color="auto" w:fill="F2F2F2" w:themeFill="background1" w:themeFillShade="F2"/>
            <w:vAlign w:val="center"/>
          </w:tcPr>
          <w:p w14:paraId="75D9A7A5" w14:textId="3A4F88CC" w:rsidR="00FA6EEE" w:rsidRDefault="00FA6EEE" w:rsidP="002414BF">
            <w:pPr>
              <w:pStyle w:val="RubricHeadings"/>
            </w:pPr>
            <w:r>
              <w:t>Card 2</w:t>
            </w:r>
          </w:p>
        </w:tc>
      </w:tr>
      <w:tr w:rsidR="00FA6EEE" w14:paraId="21D66B6C" w14:textId="77777777" w:rsidTr="00CC5352">
        <w:trPr>
          <w:jc w:val="center"/>
        </w:trPr>
        <w:tc>
          <w:tcPr>
            <w:tcW w:w="3685" w:type="dxa"/>
            <w:shd w:val="clear" w:color="auto" w:fill="FFFFFF" w:themeFill="background1"/>
            <w:vAlign w:val="center"/>
          </w:tcPr>
          <w:p w14:paraId="624FF116" w14:textId="77777777" w:rsidR="00FA6EEE" w:rsidRDefault="00FA6EEE" w:rsidP="002414BF">
            <w:pPr>
              <w:pStyle w:val="RubricHeadings"/>
            </w:pPr>
            <w:r>
              <w:t>Commodity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E0C471" w14:textId="0237D5D3" w:rsidR="00FA6EEE" w:rsidRDefault="00A27B0B" w:rsidP="002414BF">
            <w:pPr>
              <w:pStyle w:val="RubricHeadings"/>
            </w:pPr>
            <w:r>
              <w:t>Cooperative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5CDCE8A8" w14:textId="77777777" w:rsidR="00FA6EEE" w:rsidRDefault="00FA6EEE" w:rsidP="002414BF">
            <w:pPr>
              <w:pStyle w:val="RubricHeadings"/>
            </w:pPr>
            <w:r>
              <w:t>Product</w:t>
            </w:r>
          </w:p>
        </w:tc>
      </w:tr>
      <w:tr w:rsidR="00FA6EEE" w14:paraId="0AC6F36C" w14:textId="77777777" w:rsidTr="00FA6EEE">
        <w:trPr>
          <w:trHeight w:val="548"/>
          <w:jc w:val="center"/>
        </w:trPr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39E3C169" w14:textId="37BCF074" w:rsidR="00FA6EEE" w:rsidRPr="00FF611B" w:rsidRDefault="00FA6EEE" w:rsidP="00FA6EEE">
            <w:pPr>
              <w:pStyle w:val="PictureCentered"/>
            </w:pPr>
            <w:r>
              <w:t>Soybeans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717FB54E" w14:textId="102A7155" w:rsidR="00FA6EEE" w:rsidRPr="006230B9" w:rsidRDefault="00A27B0B" w:rsidP="00FA6EEE">
            <w:pPr>
              <w:pStyle w:val="PictureCentered"/>
              <w:rPr>
                <w:rStyle w:val="RubricEntries10pt"/>
                <w:sz w:val="22"/>
              </w:rPr>
            </w:pPr>
            <w:r>
              <w:rPr>
                <w:rStyle w:val="RubricEntries10pt"/>
                <w:sz w:val="22"/>
              </w:rPr>
              <w:t>C</w:t>
            </w:r>
            <w:r>
              <w:rPr>
                <w:rStyle w:val="RubricEntries10pt"/>
              </w:rPr>
              <w:t>HS</w:t>
            </w:r>
          </w:p>
        </w:tc>
        <w:tc>
          <w:tcPr>
            <w:tcW w:w="3523" w:type="dxa"/>
            <w:tcBorders>
              <w:bottom w:val="single" w:sz="4" w:space="0" w:color="auto"/>
            </w:tcBorders>
            <w:vAlign w:val="center"/>
          </w:tcPr>
          <w:p w14:paraId="4B5B5B36" w14:textId="14385349" w:rsidR="00FA6EEE" w:rsidRPr="00FF611B" w:rsidRDefault="00FA6EEE" w:rsidP="00FA6EEE">
            <w:pPr>
              <w:pStyle w:val="PictureCentered"/>
            </w:pPr>
            <w:r>
              <w:t>Soybean Oil</w:t>
            </w:r>
          </w:p>
        </w:tc>
      </w:tr>
      <w:tr w:rsidR="00626411" w14:paraId="5003F288" w14:textId="77777777" w:rsidTr="003D334A">
        <w:trPr>
          <w:trHeight w:val="548"/>
          <w:jc w:val="center"/>
        </w:trPr>
        <w:tc>
          <w:tcPr>
            <w:tcW w:w="11078" w:type="dxa"/>
            <w:gridSpan w:val="3"/>
            <w:tcBorders>
              <w:bottom w:val="single" w:sz="4" w:space="0" w:color="auto"/>
            </w:tcBorders>
            <w:vAlign w:val="center"/>
          </w:tcPr>
          <w:p w14:paraId="131CB978" w14:textId="0F4241C0" w:rsidR="00626411" w:rsidRDefault="00C472CD" w:rsidP="00FA6EEE">
            <w:pPr>
              <w:pStyle w:val="PictureCentered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7BE12210" wp14:editId="06E4AC50">
                  <wp:extent cx="1464734" cy="671355"/>
                  <wp:effectExtent l="0" t="0" r="0" b="0"/>
                  <wp:docPr id="14" name="Picture 1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500478" cy="6877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3640" w14:paraId="3DC85F03" w14:textId="77777777" w:rsidTr="00F93640">
        <w:trPr>
          <w:trHeight w:val="512"/>
          <w:jc w:val="center"/>
        </w:trPr>
        <w:tc>
          <w:tcPr>
            <w:tcW w:w="110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C229B" w14:textId="77777777" w:rsidR="00F93640" w:rsidRPr="00FF611B" w:rsidRDefault="00F93640" w:rsidP="002414BF"/>
        </w:tc>
      </w:tr>
      <w:tr w:rsidR="00FA6EEE" w14:paraId="621D952F" w14:textId="77777777" w:rsidTr="002414BF">
        <w:trPr>
          <w:jc w:val="center"/>
        </w:trPr>
        <w:tc>
          <w:tcPr>
            <w:tcW w:w="11078" w:type="dxa"/>
            <w:gridSpan w:val="3"/>
            <w:shd w:val="clear" w:color="auto" w:fill="F2F2F2" w:themeFill="background1" w:themeFillShade="F2"/>
            <w:vAlign w:val="center"/>
          </w:tcPr>
          <w:p w14:paraId="183FC963" w14:textId="596F2C6D" w:rsidR="00FA6EEE" w:rsidRDefault="00FA6EEE" w:rsidP="002414BF">
            <w:pPr>
              <w:pStyle w:val="RubricHeadings"/>
            </w:pPr>
            <w:r>
              <w:t>Card 3</w:t>
            </w:r>
          </w:p>
        </w:tc>
      </w:tr>
      <w:tr w:rsidR="00FA6EEE" w14:paraId="11F0C750" w14:textId="77777777" w:rsidTr="00CC5352">
        <w:trPr>
          <w:jc w:val="center"/>
        </w:trPr>
        <w:tc>
          <w:tcPr>
            <w:tcW w:w="3685" w:type="dxa"/>
            <w:shd w:val="clear" w:color="auto" w:fill="FFFFFF" w:themeFill="background1"/>
            <w:vAlign w:val="center"/>
          </w:tcPr>
          <w:p w14:paraId="23F10B16" w14:textId="77777777" w:rsidR="00FA6EEE" w:rsidRDefault="00FA6EEE" w:rsidP="002414BF">
            <w:pPr>
              <w:pStyle w:val="RubricHeadings"/>
            </w:pPr>
            <w:r>
              <w:t>Commodity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430AC1" w14:textId="133B9541" w:rsidR="00FA6EEE" w:rsidRDefault="00A27B0B" w:rsidP="002414BF">
            <w:pPr>
              <w:pStyle w:val="RubricHeadings"/>
            </w:pPr>
            <w:r>
              <w:t>Cooperative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34007E0F" w14:textId="77777777" w:rsidR="00FA6EEE" w:rsidRDefault="00FA6EEE" w:rsidP="002414BF">
            <w:pPr>
              <w:pStyle w:val="RubricHeadings"/>
            </w:pPr>
            <w:r>
              <w:t>Product</w:t>
            </w:r>
          </w:p>
        </w:tc>
      </w:tr>
      <w:tr w:rsidR="00FA6EEE" w14:paraId="65042A08" w14:textId="77777777" w:rsidTr="00FA6EEE">
        <w:trPr>
          <w:trHeight w:val="548"/>
          <w:jc w:val="center"/>
        </w:trPr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5D1B14F0" w14:textId="056F5D13" w:rsidR="00FA6EEE" w:rsidRPr="00CC5352" w:rsidRDefault="00FA6EEE" w:rsidP="00CC5352">
            <w:pPr>
              <w:pStyle w:val="PictureCentered"/>
            </w:pPr>
            <w:r w:rsidRPr="00CC5352">
              <w:t>Grapes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72FF22F6" w14:textId="622AF055" w:rsidR="00FA6EEE" w:rsidRPr="00CC5352" w:rsidRDefault="00CC5352" w:rsidP="00CC5352">
            <w:pPr>
              <w:pStyle w:val="PictureCentered"/>
            </w:pPr>
            <w:r w:rsidRPr="00CC5352">
              <w:t>Welch’s</w:t>
            </w:r>
          </w:p>
        </w:tc>
        <w:tc>
          <w:tcPr>
            <w:tcW w:w="3523" w:type="dxa"/>
            <w:tcBorders>
              <w:bottom w:val="single" w:sz="4" w:space="0" w:color="auto"/>
            </w:tcBorders>
            <w:vAlign w:val="center"/>
          </w:tcPr>
          <w:p w14:paraId="40ED2729" w14:textId="33DB54B5" w:rsidR="00FA6EEE" w:rsidRPr="00CC5352" w:rsidRDefault="00FA6EEE" w:rsidP="00CC5352">
            <w:pPr>
              <w:pStyle w:val="PictureCentered"/>
            </w:pPr>
            <w:r w:rsidRPr="00CC5352">
              <w:t>Grape Juice</w:t>
            </w:r>
          </w:p>
        </w:tc>
      </w:tr>
      <w:tr w:rsidR="00626411" w14:paraId="5CEE0B39" w14:textId="77777777" w:rsidTr="00B87984">
        <w:trPr>
          <w:trHeight w:val="548"/>
          <w:jc w:val="center"/>
        </w:trPr>
        <w:tc>
          <w:tcPr>
            <w:tcW w:w="11078" w:type="dxa"/>
            <w:gridSpan w:val="3"/>
            <w:tcBorders>
              <w:bottom w:val="single" w:sz="4" w:space="0" w:color="auto"/>
            </w:tcBorders>
            <w:vAlign w:val="center"/>
          </w:tcPr>
          <w:p w14:paraId="7F1B7F42" w14:textId="68AC35EF" w:rsidR="00626411" w:rsidRPr="00CC5352" w:rsidRDefault="00C472CD" w:rsidP="00CC5352">
            <w:pPr>
              <w:pStyle w:val="PictureCentered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319DEE10" wp14:editId="28C9A7FA">
                  <wp:extent cx="1464734" cy="671355"/>
                  <wp:effectExtent l="0" t="0" r="0" b="0"/>
                  <wp:docPr id="9" name="Picture 9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500478" cy="6877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3640" w14:paraId="158B4288" w14:textId="77777777" w:rsidTr="00F93640">
        <w:trPr>
          <w:trHeight w:val="530"/>
          <w:jc w:val="center"/>
        </w:trPr>
        <w:tc>
          <w:tcPr>
            <w:tcW w:w="110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22D28" w14:textId="77777777" w:rsidR="00F93640" w:rsidRPr="00FF611B" w:rsidRDefault="00F93640" w:rsidP="002414BF"/>
        </w:tc>
      </w:tr>
      <w:tr w:rsidR="00FA6EEE" w14:paraId="69157DC1" w14:textId="77777777" w:rsidTr="002414BF">
        <w:trPr>
          <w:jc w:val="center"/>
        </w:trPr>
        <w:tc>
          <w:tcPr>
            <w:tcW w:w="11078" w:type="dxa"/>
            <w:gridSpan w:val="3"/>
            <w:shd w:val="clear" w:color="auto" w:fill="F2F2F2" w:themeFill="background1" w:themeFillShade="F2"/>
            <w:vAlign w:val="center"/>
          </w:tcPr>
          <w:p w14:paraId="190828E4" w14:textId="3DAC84BD" w:rsidR="00FA6EEE" w:rsidRDefault="00FA6EEE" w:rsidP="002414BF">
            <w:pPr>
              <w:pStyle w:val="RubricHeadings"/>
            </w:pPr>
            <w:r>
              <w:t>Card 4</w:t>
            </w:r>
          </w:p>
        </w:tc>
      </w:tr>
      <w:tr w:rsidR="00FA6EEE" w14:paraId="6263489D" w14:textId="77777777" w:rsidTr="00CC5352">
        <w:trPr>
          <w:jc w:val="center"/>
        </w:trPr>
        <w:tc>
          <w:tcPr>
            <w:tcW w:w="3685" w:type="dxa"/>
            <w:shd w:val="clear" w:color="auto" w:fill="FFFFFF" w:themeFill="background1"/>
            <w:vAlign w:val="center"/>
          </w:tcPr>
          <w:p w14:paraId="78864787" w14:textId="77777777" w:rsidR="00FA6EEE" w:rsidRDefault="00FA6EEE" w:rsidP="002414BF">
            <w:pPr>
              <w:pStyle w:val="RubricHeadings"/>
            </w:pPr>
            <w:r>
              <w:t>Commodity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72EDE5" w14:textId="0ADFD5D9" w:rsidR="00FA6EEE" w:rsidRDefault="00A27B0B" w:rsidP="002414BF">
            <w:pPr>
              <w:pStyle w:val="RubricHeadings"/>
            </w:pPr>
            <w:r>
              <w:t>Cooperative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1E1D3ABE" w14:textId="77777777" w:rsidR="00FA6EEE" w:rsidRDefault="00FA6EEE" w:rsidP="002414BF">
            <w:pPr>
              <w:pStyle w:val="RubricHeadings"/>
            </w:pPr>
            <w:r>
              <w:t>Product</w:t>
            </w:r>
          </w:p>
        </w:tc>
      </w:tr>
      <w:tr w:rsidR="00FA6EEE" w14:paraId="70516802" w14:textId="77777777" w:rsidTr="00FA6EEE">
        <w:trPr>
          <w:trHeight w:val="647"/>
          <w:jc w:val="center"/>
        </w:trPr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15E594B7" w14:textId="01A620FF" w:rsidR="00FA6EEE" w:rsidRPr="00CC5352" w:rsidRDefault="00FA6EEE" w:rsidP="00CC5352">
            <w:pPr>
              <w:pStyle w:val="PictureCentered"/>
            </w:pPr>
            <w:r w:rsidRPr="00CC5352">
              <w:t>Almonds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2386F69E" w14:textId="1B20B0A9" w:rsidR="00FA6EEE" w:rsidRPr="00CC5352" w:rsidRDefault="00FA6EEE" w:rsidP="00CC5352">
            <w:pPr>
              <w:pStyle w:val="PictureCentered"/>
            </w:pPr>
            <w:r w:rsidRPr="00CC5352">
              <w:t>Blue Diamond</w:t>
            </w:r>
          </w:p>
        </w:tc>
        <w:tc>
          <w:tcPr>
            <w:tcW w:w="3523" w:type="dxa"/>
            <w:tcBorders>
              <w:bottom w:val="single" w:sz="4" w:space="0" w:color="auto"/>
            </w:tcBorders>
            <w:vAlign w:val="center"/>
          </w:tcPr>
          <w:p w14:paraId="0BAFBF7A" w14:textId="2CF89DA8" w:rsidR="00FA6EEE" w:rsidRPr="00CC5352" w:rsidRDefault="00FA6EEE" w:rsidP="00CC5352">
            <w:pPr>
              <w:pStyle w:val="PictureCentered"/>
            </w:pPr>
            <w:r w:rsidRPr="00CC5352">
              <w:t>Almond Milk</w:t>
            </w:r>
          </w:p>
        </w:tc>
      </w:tr>
      <w:tr w:rsidR="00626411" w14:paraId="1049AA1F" w14:textId="77777777" w:rsidTr="00165FDF">
        <w:trPr>
          <w:trHeight w:val="647"/>
          <w:jc w:val="center"/>
        </w:trPr>
        <w:tc>
          <w:tcPr>
            <w:tcW w:w="11078" w:type="dxa"/>
            <w:gridSpan w:val="3"/>
            <w:tcBorders>
              <w:bottom w:val="single" w:sz="4" w:space="0" w:color="auto"/>
            </w:tcBorders>
            <w:vAlign w:val="center"/>
          </w:tcPr>
          <w:p w14:paraId="7FB650E0" w14:textId="51565097" w:rsidR="00626411" w:rsidRPr="00CC5352" w:rsidRDefault="00C472CD" w:rsidP="00CC5352">
            <w:pPr>
              <w:pStyle w:val="PictureCentered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775EA0F2" wp14:editId="045159EE">
                  <wp:extent cx="1464734" cy="671355"/>
                  <wp:effectExtent l="0" t="0" r="0" b="0"/>
                  <wp:docPr id="12" name="Picture 12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500478" cy="6877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3640" w14:paraId="0CF78B65" w14:textId="77777777" w:rsidTr="00F93640">
        <w:trPr>
          <w:trHeight w:val="530"/>
          <w:jc w:val="center"/>
        </w:trPr>
        <w:tc>
          <w:tcPr>
            <w:tcW w:w="110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4DE78" w14:textId="77777777" w:rsidR="00F93640" w:rsidRPr="00FF611B" w:rsidRDefault="00F93640" w:rsidP="002414BF"/>
        </w:tc>
      </w:tr>
      <w:tr w:rsidR="00FA6EEE" w14:paraId="5A3CEEEA" w14:textId="77777777" w:rsidTr="002414BF">
        <w:trPr>
          <w:jc w:val="center"/>
        </w:trPr>
        <w:tc>
          <w:tcPr>
            <w:tcW w:w="11078" w:type="dxa"/>
            <w:gridSpan w:val="3"/>
            <w:shd w:val="clear" w:color="auto" w:fill="F2F2F2" w:themeFill="background1" w:themeFillShade="F2"/>
            <w:vAlign w:val="center"/>
          </w:tcPr>
          <w:p w14:paraId="1E6D17F6" w14:textId="2D3F1AC4" w:rsidR="00FA6EEE" w:rsidRDefault="00FA6EEE" w:rsidP="002414BF">
            <w:pPr>
              <w:pStyle w:val="RubricHeadings"/>
            </w:pPr>
            <w:r>
              <w:t>Card 5</w:t>
            </w:r>
          </w:p>
        </w:tc>
      </w:tr>
      <w:tr w:rsidR="00FA6EEE" w14:paraId="05BCFFEB" w14:textId="77777777" w:rsidTr="00CC5352">
        <w:trPr>
          <w:jc w:val="center"/>
        </w:trPr>
        <w:tc>
          <w:tcPr>
            <w:tcW w:w="3685" w:type="dxa"/>
            <w:shd w:val="clear" w:color="auto" w:fill="FFFFFF" w:themeFill="background1"/>
            <w:vAlign w:val="center"/>
          </w:tcPr>
          <w:p w14:paraId="6EA669D6" w14:textId="77777777" w:rsidR="00FA6EEE" w:rsidRDefault="00FA6EEE" w:rsidP="002414BF">
            <w:pPr>
              <w:pStyle w:val="RubricHeadings"/>
            </w:pPr>
            <w:r>
              <w:t>Commodity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3726FD" w14:textId="654583D6" w:rsidR="00FA6EEE" w:rsidRDefault="00A27B0B" w:rsidP="002414BF">
            <w:pPr>
              <w:pStyle w:val="RubricHeadings"/>
            </w:pPr>
            <w:r>
              <w:t>Cooperative</w:t>
            </w:r>
          </w:p>
        </w:tc>
        <w:tc>
          <w:tcPr>
            <w:tcW w:w="3523" w:type="dxa"/>
            <w:shd w:val="clear" w:color="auto" w:fill="FFFFFF" w:themeFill="background1"/>
            <w:vAlign w:val="center"/>
          </w:tcPr>
          <w:p w14:paraId="3BDF6F48" w14:textId="77777777" w:rsidR="00FA6EEE" w:rsidRDefault="00FA6EEE" w:rsidP="002414BF">
            <w:pPr>
              <w:pStyle w:val="RubricHeadings"/>
            </w:pPr>
            <w:r>
              <w:t>Product</w:t>
            </w:r>
          </w:p>
        </w:tc>
      </w:tr>
      <w:tr w:rsidR="00FA6EEE" w14:paraId="2BBA99D1" w14:textId="77777777" w:rsidTr="00626411">
        <w:trPr>
          <w:trHeight w:val="548"/>
          <w:jc w:val="center"/>
        </w:trPr>
        <w:tc>
          <w:tcPr>
            <w:tcW w:w="3685" w:type="dxa"/>
            <w:vAlign w:val="center"/>
          </w:tcPr>
          <w:p w14:paraId="3EB28262" w14:textId="52F35D0F" w:rsidR="00FA6EEE" w:rsidRPr="00CC5352" w:rsidRDefault="00FA6EEE" w:rsidP="00CC5352">
            <w:pPr>
              <w:pStyle w:val="PictureCentered"/>
            </w:pPr>
            <w:r w:rsidRPr="00CC5352">
              <w:t>Oranges</w:t>
            </w:r>
          </w:p>
        </w:tc>
        <w:tc>
          <w:tcPr>
            <w:tcW w:w="3870" w:type="dxa"/>
            <w:vAlign w:val="center"/>
          </w:tcPr>
          <w:p w14:paraId="6140C34A" w14:textId="13C227E0" w:rsidR="00FA6EEE" w:rsidRPr="00CC5352" w:rsidRDefault="00FA6EEE" w:rsidP="00CC5352">
            <w:pPr>
              <w:pStyle w:val="PictureCentered"/>
            </w:pPr>
            <w:r w:rsidRPr="00CC5352">
              <w:t>Sunkist</w:t>
            </w:r>
          </w:p>
        </w:tc>
        <w:tc>
          <w:tcPr>
            <w:tcW w:w="3523" w:type="dxa"/>
            <w:vAlign w:val="center"/>
          </w:tcPr>
          <w:p w14:paraId="0C90D7FC" w14:textId="18D32AE7" w:rsidR="00FA6EEE" w:rsidRPr="00CC5352" w:rsidRDefault="00FA6EEE" w:rsidP="00CC5352">
            <w:pPr>
              <w:pStyle w:val="PictureCentered"/>
            </w:pPr>
            <w:r w:rsidRPr="00CC5352">
              <w:t>Orange Juice</w:t>
            </w:r>
          </w:p>
        </w:tc>
      </w:tr>
      <w:tr w:rsidR="00626411" w14:paraId="09C9F8EB" w14:textId="77777777" w:rsidTr="00AB2151">
        <w:trPr>
          <w:trHeight w:val="548"/>
          <w:jc w:val="center"/>
        </w:trPr>
        <w:tc>
          <w:tcPr>
            <w:tcW w:w="11078" w:type="dxa"/>
            <w:gridSpan w:val="3"/>
            <w:tcBorders>
              <w:bottom w:val="single" w:sz="4" w:space="0" w:color="auto"/>
            </w:tcBorders>
            <w:vAlign w:val="center"/>
          </w:tcPr>
          <w:p w14:paraId="43CF7BB7" w14:textId="7CC57936" w:rsidR="00626411" w:rsidRPr="00CC5352" w:rsidRDefault="00C472CD" w:rsidP="00CC5352">
            <w:pPr>
              <w:pStyle w:val="PictureCentered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3EC80ACC" wp14:editId="1B530975">
                  <wp:extent cx="1464734" cy="671355"/>
                  <wp:effectExtent l="0" t="0" r="0" b="0"/>
                  <wp:docPr id="13" name="Picture 13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500478" cy="6877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0D1CC4" w14:textId="1A87042D" w:rsidR="00B00399" w:rsidRDefault="00B00399" w:rsidP="00B00399"/>
    <w:sectPr w:rsidR="00B00399" w:rsidSect="00FF611B">
      <w:footerReference w:type="default" r:id="rId8"/>
      <w:pgSz w:w="12240" w:h="15840"/>
      <w:pgMar w:top="720" w:right="720" w:bottom="720" w:left="432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BFF97" w14:textId="77777777" w:rsidR="00EF2811" w:rsidRDefault="00EF2811" w:rsidP="001E4BCA">
      <w:r>
        <w:separator/>
      </w:r>
    </w:p>
  </w:endnote>
  <w:endnote w:type="continuationSeparator" w:id="0">
    <w:p w14:paraId="5987B772" w14:textId="77777777" w:rsidR="00EF2811" w:rsidRDefault="00EF2811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544"/>
      <w:gridCol w:w="5544"/>
    </w:tblGrid>
    <w:tr w:rsidR="003279B3" w14:paraId="48F37221" w14:textId="77777777" w:rsidTr="000F6042">
      <w:trPr>
        <w:trHeight w:val="70"/>
      </w:trPr>
      <w:tc>
        <w:tcPr>
          <w:tcW w:w="5400" w:type="dxa"/>
          <w:shd w:val="clear" w:color="auto" w:fill="F2F2F2" w:themeFill="background1" w:themeFillShade="F2"/>
        </w:tcPr>
        <w:p w14:paraId="16EF8311" w14:textId="5AD26630" w:rsidR="003279B3" w:rsidRDefault="003241F1" w:rsidP="00860D10">
          <w:pPr>
            <w:pStyle w:val="Footer"/>
            <w:jc w:val="left"/>
          </w:pPr>
          <w:r>
            <w:t xml:space="preserve">My Local Cooperative </w:t>
          </w:r>
          <w:r w:rsidR="00452786">
            <w:t>© 201</w:t>
          </w:r>
          <w:r>
            <w:t>9</w:t>
          </w:r>
        </w:p>
      </w:tc>
      <w:tc>
        <w:tcPr>
          <w:tcW w:w="5400" w:type="dxa"/>
          <w:shd w:val="clear" w:color="auto" w:fill="F2F2F2" w:themeFill="background1" w:themeFillShade="F2"/>
        </w:tcPr>
        <w:p w14:paraId="7D83EBA1" w14:textId="61E42DF7" w:rsidR="003279B3" w:rsidRDefault="003241F1" w:rsidP="006E33F6">
          <w:pPr>
            <w:pStyle w:val="Footer"/>
            <w:rPr>
              <w:noProof/>
            </w:rPr>
          </w:pPr>
          <w:r>
            <w:t xml:space="preserve">Task </w:t>
          </w:r>
          <w:r w:rsidR="000F6042">
            <w:t>2.1</w:t>
          </w:r>
          <w:r w:rsidR="00F40268">
            <w:t xml:space="preserve"> </w:t>
          </w:r>
          <w:r w:rsidR="00CC5352">
            <w:t>Commodity Cards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FF611B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E6E3288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D462B" w14:textId="77777777" w:rsidR="00EF2811" w:rsidRDefault="00EF2811" w:rsidP="001E4BCA">
      <w:r>
        <w:separator/>
      </w:r>
    </w:p>
  </w:footnote>
  <w:footnote w:type="continuationSeparator" w:id="0">
    <w:p w14:paraId="6341E859" w14:textId="77777777" w:rsidR="00EF2811" w:rsidRDefault="00EF2811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alt="MCj02950710000[1]" style="width:142.65pt;height:128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138310">
    <w:abstractNumId w:val="10"/>
  </w:num>
  <w:num w:numId="2" w16cid:durableId="190191246">
    <w:abstractNumId w:val="12"/>
  </w:num>
  <w:num w:numId="3" w16cid:durableId="1510289372">
    <w:abstractNumId w:val="13"/>
  </w:num>
  <w:num w:numId="4" w16cid:durableId="1450928952">
    <w:abstractNumId w:val="14"/>
  </w:num>
  <w:num w:numId="5" w16cid:durableId="1694962583">
    <w:abstractNumId w:val="5"/>
  </w:num>
  <w:num w:numId="6" w16cid:durableId="938756406">
    <w:abstractNumId w:val="11"/>
  </w:num>
  <w:num w:numId="7" w16cid:durableId="1798644230">
    <w:abstractNumId w:val="7"/>
  </w:num>
  <w:num w:numId="8" w16cid:durableId="312684305">
    <w:abstractNumId w:val="6"/>
  </w:num>
  <w:num w:numId="9" w16cid:durableId="1042941529">
    <w:abstractNumId w:val="3"/>
  </w:num>
  <w:num w:numId="10" w16cid:durableId="1026248866">
    <w:abstractNumId w:val="4"/>
  </w:num>
  <w:num w:numId="11" w16cid:durableId="1878346996">
    <w:abstractNumId w:val="2"/>
  </w:num>
  <w:num w:numId="12" w16cid:durableId="1499079129">
    <w:abstractNumId w:val="8"/>
  </w:num>
  <w:num w:numId="13" w16cid:durableId="1422407285">
    <w:abstractNumId w:val="1"/>
  </w:num>
  <w:num w:numId="14" w16cid:durableId="1060396640">
    <w:abstractNumId w:val="14"/>
    <w:lvlOverride w:ilvl="0">
      <w:startOverride w:val="1"/>
    </w:lvlOverride>
  </w:num>
  <w:num w:numId="15" w16cid:durableId="1963069784">
    <w:abstractNumId w:val="5"/>
    <w:lvlOverride w:ilvl="0">
      <w:startOverride w:val="1"/>
    </w:lvlOverride>
  </w:num>
  <w:num w:numId="16" w16cid:durableId="766317729">
    <w:abstractNumId w:val="13"/>
    <w:lvlOverride w:ilvl="0">
      <w:startOverride w:val="1"/>
    </w:lvlOverride>
  </w:num>
  <w:num w:numId="17" w16cid:durableId="1902785863">
    <w:abstractNumId w:val="11"/>
    <w:lvlOverride w:ilvl="0">
      <w:startOverride w:val="1"/>
    </w:lvlOverride>
  </w:num>
  <w:num w:numId="18" w16cid:durableId="303434116">
    <w:abstractNumId w:val="6"/>
    <w:lvlOverride w:ilvl="0">
      <w:startOverride w:val="1"/>
    </w:lvlOverride>
  </w:num>
  <w:num w:numId="19" w16cid:durableId="881671200">
    <w:abstractNumId w:val="1"/>
    <w:lvlOverride w:ilvl="0">
      <w:startOverride w:val="1"/>
    </w:lvlOverride>
  </w:num>
  <w:num w:numId="20" w16cid:durableId="187722272">
    <w:abstractNumId w:val="8"/>
    <w:lvlOverride w:ilvl="0">
      <w:startOverride w:val="1"/>
    </w:lvlOverride>
  </w:num>
  <w:num w:numId="21" w16cid:durableId="1656832172">
    <w:abstractNumId w:val="4"/>
    <w:lvlOverride w:ilvl="0">
      <w:startOverride w:val="1"/>
    </w:lvlOverride>
  </w:num>
  <w:num w:numId="22" w16cid:durableId="1043477528">
    <w:abstractNumId w:val="3"/>
    <w:lvlOverride w:ilvl="0">
      <w:startOverride w:val="1"/>
    </w:lvlOverride>
  </w:num>
  <w:num w:numId="23" w16cid:durableId="73868667">
    <w:abstractNumId w:val="3"/>
    <w:lvlOverride w:ilvl="0">
      <w:startOverride w:val="1"/>
    </w:lvlOverride>
  </w:num>
  <w:num w:numId="24" w16cid:durableId="2109497138">
    <w:abstractNumId w:val="3"/>
    <w:lvlOverride w:ilvl="0">
      <w:startOverride w:val="1"/>
    </w:lvlOverride>
  </w:num>
  <w:num w:numId="25" w16cid:durableId="152917263">
    <w:abstractNumId w:val="9"/>
  </w:num>
  <w:num w:numId="26" w16cid:durableId="1826436237">
    <w:abstractNumId w:val="9"/>
    <w:lvlOverride w:ilvl="0">
      <w:startOverride w:val="1"/>
    </w:lvlOverride>
  </w:num>
  <w:num w:numId="27" w16cid:durableId="406266964">
    <w:abstractNumId w:val="9"/>
    <w:lvlOverride w:ilvl="0">
      <w:startOverride w:val="1"/>
    </w:lvlOverride>
  </w:num>
  <w:num w:numId="28" w16cid:durableId="111481201">
    <w:abstractNumId w:val="9"/>
    <w:lvlOverride w:ilvl="0">
      <w:startOverride w:val="1"/>
    </w:lvlOverride>
  </w:num>
  <w:num w:numId="29" w16cid:durableId="177355144">
    <w:abstractNumId w:val="9"/>
    <w:lvlOverride w:ilvl="0">
      <w:startOverride w:val="1"/>
    </w:lvlOverride>
  </w:num>
  <w:num w:numId="30" w16cid:durableId="1389038724">
    <w:abstractNumId w:val="9"/>
    <w:lvlOverride w:ilvl="0">
      <w:startOverride w:val="1"/>
    </w:lvlOverride>
  </w:num>
  <w:num w:numId="31" w16cid:durableId="119543952">
    <w:abstractNumId w:val="9"/>
    <w:lvlOverride w:ilvl="0">
      <w:startOverride w:val="1"/>
    </w:lvlOverride>
  </w:num>
  <w:num w:numId="32" w16cid:durableId="1414619414">
    <w:abstractNumId w:val="9"/>
    <w:lvlOverride w:ilvl="0">
      <w:startOverride w:val="1"/>
    </w:lvlOverride>
  </w:num>
  <w:num w:numId="33" w16cid:durableId="1828353886">
    <w:abstractNumId w:val="8"/>
    <w:lvlOverride w:ilvl="0">
      <w:startOverride w:val="1"/>
    </w:lvlOverride>
  </w:num>
  <w:num w:numId="34" w16cid:durableId="736590102">
    <w:abstractNumId w:val="8"/>
    <w:lvlOverride w:ilvl="0">
      <w:startOverride w:val="1"/>
    </w:lvlOverride>
  </w:num>
  <w:num w:numId="35" w16cid:durableId="419640738">
    <w:abstractNumId w:val="3"/>
    <w:lvlOverride w:ilvl="0">
      <w:startOverride w:val="1"/>
    </w:lvlOverride>
  </w:num>
  <w:num w:numId="36" w16cid:durableId="1843619319">
    <w:abstractNumId w:val="3"/>
    <w:lvlOverride w:ilvl="0">
      <w:startOverride w:val="1"/>
    </w:lvlOverride>
  </w:num>
  <w:num w:numId="37" w16cid:durableId="635331942">
    <w:abstractNumId w:val="3"/>
    <w:lvlOverride w:ilvl="0">
      <w:startOverride w:val="1"/>
    </w:lvlOverride>
  </w:num>
  <w:num w:numId="38" w16cid:durableId="1976913637">
    <w:abstractNumId w:val="3"/>
    <w:lvlOverride w:ilvl="0">
      <w:startOverride w:val="1"/>
    </w:lvlOverride>
  </w:num>
  <w:num w:numId="39" w16cid:durableId="196084852">
    <w:abstractNumId w:val="3"/>
    <w:lvlOverride w:ilvl="0">
      <w:startOverride w:val="1"/>
    </w:lvlOverride>
  </w:num>
  <w:num w:numId="40" w16cid:durableId="19262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a0MDY1NTSwMDe2MDFR0lEKTi0uzszPAymwrAUAJAWRhiwAAAA="/>
  </w:docVars>
  <w:rsids>
    <w:rsidRoot w:val="003241F1"/>
    <w:rsid w:val="000508B8"/>
    <w:rsid w:val="000534DE"/>
    <w:rsid w:val="00055433"/>
    <w:rsid w:val="000671D2"/>
    <w:rsid w:val="000D744D"/>
    <w:rsid w:val="000E1B01"/>
    <w:rsid w:val="000E33B3"/>
    <w:rsid w:val="000E3490"/>
    <w:rsid w:val="000E5936"/>
    <w:rsid w:val="000F029A"/>
    <w:rsid w:val="000F6042"/>
    <w:rsid w:val="001169D4"/>
    <w:rsid w:val="00157D13"/>
    <w:rsid w:val="00173FAA"/>
    <w:rsid w:val="00183F7A"/>
    <w:rsid w:val="0019391D"/>
    <w:rsid w:val="001B4A6C"/>
    <w:rsid w:val="001B4CD7"/>
    <w:rsid w:val="001B7F2C"/>
    <w:rsid w:val="001D19EF"/>
    <w:rsid w:val="001E4BCA"/>
    <w:rsid w:val="00226ED9"/>
    <w:rsid w:val="00230DA0"/>
    <w:rsid w:val="00235535"/>
    <w:rsid w:val="002527B6"/>
    <w:rsid w:val="0027404E"/>
    <w:rsid w:val="00287695"/>
    <w:rsid w:val="002A07D1"/>
    <w:rsid w:val="002A2F49"/>
    <w:rsid w:val="002C3368"/>
    <w:rsid w:val="002E0921"/>
    <w:rsid w:val="00306753"/>
    <w:rsid w:val="003120AC"/>
    <w:rsid w:val="003139B6"/>
    <w:rsid w:val="003241F1"/>
    <w:rsid w:val="003279B3"/>
    <w:rsid w:val="003421FD"/>
    <w:rsid w:val="00364A23"/>
    <w:rsid w:val="00364CF2"/>
    <w:rsid w:val="003663FB"/>
    <w:rsid w:val="00375ACB"/>
    <w:rsid w:val="003B0C70"/>
    <w:rsid w:val="003B3BF1"/>
    <w:rsid w:val="003C5052"/>
    <w:rsid w:val="003D0D7D"/>
    <w:rsid w:val="003F18F6"/>
    <w:rsid w:val="003F34CF"/>
    <w:rsid w:val="00411CD5"/>
    <w:rsid w:val="0042001B"/>
    <w:rsid w:val="004212E3"/>
    <w:rsid w:val="00452786"/>
    <w:rsid w:val="004551CE"/>
    <w:rsid w:val="004C6F09"/>
    <w:rsid w:val="00531164"/>
    <w:rsid w:val="005607DE"/>
    <w:rsid w:val="005940DB"/>
    <w:rsid w:val="005B5F4D"/>
    <w:rsid w:val="005C1C4F"/>
    <w:rsid w:val="005D1548"/>
    <w:rsid w:val="005E21C8"/>
    <w:rsid w:val="005E7694"/>
    <w:rsid w:val="00602C6E"/>
    <w:rsid w:val="00610AF0"/>
    <w:rsid w:val="006230B9"/>
    <w:rsid w:val="00626411"/>
    <w:rsid w:val="006270C5"/>
    <w:rsid w:val="0063506D"/>
    <w:rsid w:val="00651FD4"/>
    <w:rsid w:val="00685328"/>
    <w:rsid w:val="006874F4"/>
    <w:rsid w:val="006A19F7"/>
    <w:rsid w:val="006A5CB2"/>
    <w:rsid w:val="006A7B3F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20350"/>
    <w:rsid w:val="00780FDA"/>
    <w:rsid w:val="00794CCD"/>
    <w:rsid w:val="007969C2"/>
    <w:rsid w:val="00796F1B"/>
    <w:rsid w:val="007A29D7"/>
    <w:rsid w:val="007C3838"/>
    <w:rsid w:val="007D1934"/>
    <w:rsid w:val="007F036B"/>
    <w:rsid w:val="00805F42"/>
    <w:rsid w:val="008103F2"/>
    <w:rsid w:val="00812EDC"/>
    <w:rsid w:val="00813714"/>
    <w:rsid w:val="00813CDE"/>
    <w:rsid w:val="0083083E"/>
    <w:rsid w:val="00860D10"/>
    <w:rsid w:val="00876737"/>
    <w:rsid w:val="0088408F"/>
    <w:rsid w:val="008A2459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C5230"/>
    <w:rsid w:val="009D13E6"/>
    <w:rsid w:val="009D4FE8"/>
    <w:rsid w:val="009F08FA"/>
    <w:rsid w:val="009F1CE0"/>
    <w:rsid w:val="00A02CD8"/>
    <w:rsid w:val="00A27B0B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3637E"/>
    <w:rsid w:val="00B609CE"/>
    <w:rsid w:val="00B840BE"/>
    <w:rsid w:val="00BA0A31"/>
    <w:rsid w:val="00BF0B24"/>
    <w:rsid w:val="00C0145A"/>
    <w:rsid w:val="00C04A38"/>
    <w:rsid w:val="00C116DA"/>
    <w:rsid w:val="00C20182"/>
    <w:rsid w:val="00C25108"/>
    <w:rsid w:val="00C33233"/>
    <w:rsid w:val="00C472CD"/>
    <w:rsid w:val="00C80D21"/>
    <w:rsid w:val="00C92D2E"/>
    <w:rsid w:val="00C964B9"/>
    <w:rsid w:val="00CA65C2"/>
    <w:rsid w:val="00CB4C6F"/>
    <w:rsid w:val="00CC5352"/>
    <w:rsid w:val="00CD0458"/>
    <w:rsid w:val="00CD603C"/>
    <w:rsid w:val="00CD7684"/>
    <w:rsid w:val="00D039B3"/>
    <w:rsid w:val="00D107C9"/>
    <w:rsid w:val="00D466FA"/>
    <w:rsid w:val="00D60E1A"/>
    <w:rsid w:val="00D66FE8"/>
    <w:rsid w:val="00D8200D"/>
    <w:rsid w:val="00D90885"/>
    <w:rsid w:val="00D933BF"/>
    <w:rsid w:val="00DB0D26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A5238"/>
    <w:rsid w:val="00EB1CED"/>
    <w:rsid w:val="00EE173C"/>
    <w:rsid w:val="00EF2811"/>
    <w:rsid w:val="00F00E57"/>
    <w:rsid w:val="00F1108D"/>
    <w:rsid w:val="00F2589E"/>
    <w:rsid w:val="00F40268"/>
    <w:rsid w:val="00F7765B"/>
    <w:rsid w:val="00F81814"/>
    <w:rsid w:val="00F93640"/>
    <w:rsid w:val="00FA1FDF"/>
    <w:rsid w:val="00FA6EEE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D1888A"/>
  <w15:chartTrackingRefBased/>
  <w15:docId w15:val="{82D46F94-A64C-42D9-927F-78B4B142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055433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055433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C472CD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C472CD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5607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07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07D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0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07DE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7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7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BF_EvaluationRubric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C:\Users\Carl\AppData\Roaming\Microsoft\Templates\ABF_EvaluationRubricTemplate.dotx</Template>
  <TotalTime>6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2.1 Commodity Cards</vt:lpstr>
    </vt:vector>
  </TitlesOfParts>
  <Manager>Nancy Trivette</Manager>
  <Company>Curriculum for Agricultural Science Education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2.1 Commodity Cards</dc:title>
  <dc:subject>MLC - Module 2 Coops in the Community</dc:subject>
  <dc:creator>Carl Aakre</dc:creator>
  <cp:keywords/>
  <dc:description/>
  <cp:lastModifiedBy>Rogers, Ashley</cp:lastModifiedBy>
  <cp:revision>5</cp:revision>
  <dcterms:created xsi:type="dcterms:W3CDTF">2019-08-16T19:06:00Z</dcterms:created>
  <dcterms:modified xsi:type="dcterms:W3CDTF">2022-11-02T20:20:00Z</dcterms:modified>
</cp:coreProperties>
</file>