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2860C5" w14:paraId="69C8E679" w14:textId="77777777" w:rsidTr="002860C5">
        <w:trPr>
          <w:trHeight w:val="473"/>
        </w:trPr>
        <w:tc>
          <w:tcPr>
            <w:tcW w:w="6984" w:type="dxa"/>
            <w:vAlign w:val="center"/>
          </w:tcPr>
          <w:p w14:paraId="5A126FDB" w14:textId="77777777" w:rsidR="002860C5" w:rsidRPr="002860C5" w:rsidRDefault="002860C5" w:rsidP="002860C5">
            <w:r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</w:tcPr>
          <w:p w14:paraId="105A0D9C" w14:textId="4D76A9ED" w:rsidR="002860C5" w:rsidRDefault="00FD6F34" w:rsidP="00C14A05">
            <w:pPr>
              <w:jc w:val="right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5C61CFBF" wp14:editId="662C90B4">
                  <wp:extent cx="1921510" cy="880110"/>
                  <wp:effectExtent l="0" t="0" r="0" b="0"/>
                  <wp:docPr id="4" name="Picture 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921510" cy="880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0C5" w14:paraId="0072D1E2" w14:textId="77777777" w:rsidTr="00FD6F34">
        <w:trPr>
          <w:trHeight w:val="472"/>
        </w:trPr>
        <w:tc>
          <w:tcPr>
            <w:tcW w:w="6984" w:type="dxa"/>
            <w:shd w:val="clear" w:color="auto" w:fill="auto"/>
            <w:vAlign w:val="bottom"/>
          </w:tcPr>
          <w:p w14:paraId="5B3E90C3" w14:textId="02A7C9C8" w:rsidR="002860C5" w:rsidRPr="00E16D49" w:rsidRDefault="00195A66" w:rsidP="00E16D49">
            <w:pPr>
              <w:pStyle w:val="MLC"/>
            </w:pPr>
            <w:r>
              <w:t xml:space="preserve"> </w:t>
            </w:r>
            <w:r w:rsidR="00E16D49">
              <w:t xml:space="preserve">Task </w:t>
            </w:r>
            <w:r w:rsidR="0034237B">
              <w:t>2.</w:t>
            </w:r>
            <w:r w:rsidR="000A49B0">
              <w:t>2</w:t>
            </w:r>
            <w:r w:rsidR="0034237B">
              <w:t xml:space="preserve"> Co-Opportunities</w:t>
            </w:r>
          </w:p>
        </w:tc>
        <w:tc>
          <w:tcPr>
            <w:tcW w:w="3816" w:type="dxa"/>
            <w:vMerge/>
            <w:vAlign w:val="center"/>
          </w:tcPr>
          <w:p w14:paraId="0A447CC2" w14:textId="77777777" w:rsidR="002860C5" w:rsidRDefault="002860C5" w:rsidP="00C14A05">
            <w:pPr>
              <w:jc w:val="right"/>
              <w:rPr>
                <w:noProof/>
              </w:rPr>
            </w:pPr>
          </w:p>
        </w:tc>
      </w:tr>
    </w:tbl>
    <w:p w14:paraId="4FEA6F71" w14:textId="77777777" w:rsidR="00A916E6" w:rsidRDefault="00A916E6" w:rsidP="00A916E6"/>
    <w:p w14:paraId="6FC21F8F" w14:textId="77777777" w:rsidR="00E16D49" w:rsidRDefault="00E16D49" w:rsidP="00E16D49">
      <w:pPr>
        <w:pStyle w:val="ActivitySection"/>
      </w:pPr>
      <w:r>
        <w:t>Purpose</w:t>
      </w:r>
    </w:p>
    <w:p w14:paraId="180F547A" w14:textId="019C4BE7" w:rsidR="00DC0B1D" w:rsidRDefault="00913269" w:rsidP="00DC0B1D">
      <w:pPr>
        <w:pStyle w:val="ActivityBody"/>
      </w:pPr>
      <w:r>
        <w:t xml:space="preserve">The process of getting a product from farm to fork </w:t>
      </w:r>
      <w:r w:rsidR="00C93E82">
        <w:t xml:space="preserve">requires </w:t>
      </w:r>
      <w:r w:rsidR="00DC0B1D">
        <w:t>thousands of career opportunities</w:t>
      </w:r>
      <w:r>
        <w:t xml:space="preserve">. </w:t>
      </w:r>
      <w:r w:rsidR="00DC0B1D">
        <w:t>There are many careers connected to agriculture</w:t>
      </w:r>
      <w:r>
        <w:t xml:space="preserve"> and cooperatives</w:t>
      </w:r>
      <w:r w:rsidR="00DC0B1D">
        <w:t>. Even if “farming” is not your thing, you have an opportunity to be involved in many different aspects of agribusiness</w:t>
      </w:r>
      <w:r w:rsidR="00E86C82">
        <w:t xml:space="preserve"> and agriscience</w:t>
      </w:r>
      <w:r w:rsidR="00DC0B1D">
        <w:t xml:space="preserve">. </w:t>
      </w:r>
      <w:r w:rsidR="00613E49">
        <w:t>What cooperative careers fit your interests?</w:t>
      </w:r>
    </w:p>
    <w:p w14:paraId="1549DAFA" w14:textId="4D625FE4" w:rsidR="005736C3" w:rsidRPr="00913269" w:rsidRDefault="005736C3" w:rsidP="00913269"/>
    <w:p w14:paraId="50073320" w14:textId="5C8FD796" w:rsidR="0037033C" w:rsidRDefault="00613E49" w:rsidP="0037033C">
      <w:pPr>
        <w:pStyle w:val="ActivityBody"/>
      </w:pPr>
      <w:r>
        <w:t>When deciding on a career</w:t>
      </w:r>
      <w:r w:rsidR="00C93E82">
        <w:t xml:space="preserve"> path</w:t>
      </w:r>
      <w:r>
        <w:t xml:space="preserve">, you should consider the type of education you want to obtain, your interests and skills, and </w:t>
      </w:r>
      <w:r w:rsidR="00B209BA">
        <w:t xml:space="preserve">your </w:t>
      </w:r>
      <w:r>
        <w:t xml:space="preserve">personal career goals. Educational choices after high school vary from a few months to many </w:t>
      </w:r>
      <w:r w:rsidR="0037033C">
        <w:t>years</w:t>
      </w:r>
      <w:r>
        <w:t>. The type of skills and career you wish to have will determine the amount of education you will need after high school. When choosing a career, you also need to consider your personal goals related to where you want to live, how often you want to travel, and how much money you would like to earn.</w:t>
      </w:r>
    </w:p>
    <w:p w14:paraId="4421D7BF" w14:textId="05687D7A" w:rsidR="00E16D49" w:rsidRDefault="00E16D49" w:rsidP="00E16D49"/>
    <w:p w14:paraId="14A27642" w14:textId="31E89945" w:rsidR="00613E49" w:rsidRDefault="00613E49" w:rsidP="00613E49">
      <w:pPr>
        <w:pStyle w:val="ActivityBody"/>
      </w:pPr>
      <w:r>
        <w:t xml:space="preserve">What career </w:t>
      </w:r>
      <w:r w:rsidR="00C93E82">
        <w:t xml:space="preserve">opportunities </w:t>
      </w:r>
      <w:r w:rsidR="00A7430F">
        <w:t>at</w:t>
      </w:r>
      <w:r>
        <w:t xml:space="preserve"> cooperatives meet your educational and personal goals?</w:t>
      </w:r>
    </w:p>
    <w:p w14:paraId="7C0AAD91" w14:textId="77777777" w:rsidR="00613E49" w:rsidRPr="00E16D49" w:rsidRDefault="00613E49" w:rsidP="00E16D49"/>
    <w:p w14:paraId="615E8A42" w14:textId="77777777" w:rsidR="00F40268" w:rsidRDefault="00F40268" w:rsidP="00F40268">
      <w:pPr>
        <w:pStyle w:val="ActivitySection"/>
      </w:pPr>
      <w:r>
        <w:t>Materials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5395"/>
      </w:tblGrid>
      <w:tr w:rsidR="00D82677" w14:paraId="5683206D" w14:textId="77777777" w:rsidTr="00F40268">
        <w:tc>
          <w:tcPr>
            <w:tcW w:w="5395" w:type="dxa"/>
          </w:tcPr>
          <w:p w14:paraId="46030D59" w14:textId="77777777" w:rsidR="00D82677" w:rsidRDefault="00D82677" w:rsidP="00D82677">
            <w:pPr>
              <w:pStyle w:val="ActivityBodyBold"/>
            </w:pPr>
            <w:r>
              <w:t>Per student:</w:t>
            </w:r>
          </w:p>
          <w:p w14:paraId="3DA20C0B" w14:textId="77777777" w:rsidR="00D82677" w:rsidRDefault="004B5586" w:rsidP="00F40268">
            <w:pPr>
              <w:pStyle w:val="Activitybullet"/>
            </w:pPr>
            <w:r>
              <w:t>Pencil</w:t>
            </w:r>
          </w:p>
          <w:p w14:paraId="0B36BCF5" w14:textId="2CA4183F" w:rsidR="004B5586" w:rsidRDefault="004B5586" w:rsidP="00F40268">
            <w:pPr>
              <w:pStyle w:val="Activitybullet"/>
            </w:pPr>
            <w:r>
              <w:t>Computer with internet access</w:t>
            </w:r>
          </w:p>
        </w:tc>
      </w:tr>
    </w:tbl>
    <w:p w14:paraId="7F7FE89C" w14:textId="77777777" w:rsidR="00F40268" w:rsidRDefault="00F40268" w:rsidP="00F40268"/>
    <w:p w14:paraId="690BA1E7" w14:textId="77777777" w:rsidR="00F40268" w:rsidRDefault="00F40268" w:rsidP="00F40268">
      <w:pPr>
        <w:pStyle w:val="ActivitySection"/>
      </w:pPr>
      <w:r>
        <w:t>Procedure</w:t>
      </w:r>
    </w:p>
    <w:p w14:paraId="61B428E9" w14:textId="704CF416" w:rsidR="00613E49" w:rsidRDefault="004F4837" w:rsidP="00613E49">
      <w:pPr>
        <w:pStyle w:val="ActivityBody"/>
      </w:pPr>
      <w:r>
        <w:t>Identify</w:t>
      </w:r>
      <w:r w:rsidR="00613E49">
        <w:t xml:space="preserve"> potential agricultural careers </w:t>
      </w:r>
      <w:r>
        <w:t>meeting your interests. Then determine how a cooperative could employ you if you chose one of those careers.</w:t>
      </w:r>
    </w:p>
    <w:p w14:paraId="7E4F1738" w14:textId="1D22F8EC" w:rsidR="0061080C" w:rsidRDefault="0034237B" w:rsidP="0034237B">
      <w:pPr>
        <w:pStyle w:val="ActivityBodyBold"/>
      </w:pPr>
      <w:r>
        <w:t>Part One – Interest and Skill Inventory</w:t>
      </w:r>
    </w:p>
    <w:p w14:paraId="009D654D" w14:textId="477015BE" w:rsidR="0034237B" w:rsidRDefault="005736C3" w:rsidP="005736C3">
      <w:pPr>
        <w:pStyle w:val="ActivityNumbers"/>
      </w:pPr>
      <w:r>
        <w:t xml:space="preserve">Go to </w:t>
      </w:r>
      <w:hyperlink r:id="rId8" w:tgtFrame="_blank" w:history="1">
        <w:r w:rsidRPr="007C3BAC">
          <w:rPr>
            <w:rStyle w:val="Hyperlink"/>
          </w:rPr>
          <w:t>www.agexplorer.com</w:t>
        </w:r>
      </w:hyperlink>
      <w:r>
        <w:t xml:space="preserve"> and choose </w:t>
      </w:r>
      <w:r w:rsidRPr="005736C3">
        <w:rPr>
          <w:rStyle w:val="ActivityBodyItalicChar"/>
        </w:rPr>
        <w:t xml:space="preserve">Career </w:t>
      </w:r>
      <w:r w:rsidR="00EC357A">
        <w:rPr>
          <w:rStyle w:val="ActivityBodyItalicChar"/>
        </w:rPr>
        <w:t>F</w:t>
      </w:r>
      <w:r w:rsidRPr="005736C3">
        <w:rPr>
          <w:rStyle w:val="ActivityBodyItalicChar"/>
        </w:rPr>
        <w:t>inder</w:t>
      </w:r>
      <w:r>
        <w:t xml:space="preserve"> at the top of the page.</w:t>
      </w:r>
    </w:p>
    <w:p w14:paraId="4F494B50" w14:textId="19DFE5E3" w:rsidR="005736C3" w:rsidRDefault="005736C3" w:rsidP="005736C3">
      <w:pPr>
        <w:pStyle w:val="ActivityNumbers"/>
      </w:pPr>
      <w:r>
        <w:t xml:space="preserve">Select </w:t>
      </w:r>
      <w:r w:rsidRPr="005736C3">
        <w:rPr>
          <w:rStyle w:val="ActivityBodyItalicChar"/>
        </w:rPr>
        <w:t>Launch Career Finder</w:t>
      </w:r>
      <w:r>
        <w:t>.</w:t>
      </w:r>
    </w:p>
    <w:p w14:paraId="3D82FD9F" w14:textId="2695ABCA" w:rsidR="005736C3" w:rsidRDefault="005736C3" w:rsidP="005736C3">
      <w:pPr>
        <w:pStyle w:val="ActivityNumbers"/>
      </w:pPr>
      <w:r>
        <w:t xml:space="preserve">Select </w:t>
      </w:r>
      <w:r w:rsidRPr="005736C3">
        <w:rPr>
          <w:rStyle w:val="ActivityBodyItalicChar"/>
        </w:rPr>
        <w:t>Start Now</w:t>
      </w:r>
      <w:r>
        <w:t xml:space="preserve"> at the bottom right corner of the page.</w:t>
      </w:r>
    </w:p>
    <w:p w14:paraId="56EC2292" w14:textId="77BCBBF0" w:rsidR="005736C3" w:rsidRDefault="005736C3" w:rsidP="005736C3">
      <w:pPr>
        <w:pStyle w:val="ActivityNumbers"/>
      </w:pPr>
      <w:r>
        <w:t xml:space="preserve">Choose </w:t>
      </w:r>
      <w:r w:rsidRPr="0037033C">
        <w:rPr>
          <w:rStyle w:val="ActivityBodyItalicChar"/>
        </w:rPr>
        <w:t>Education</w:t>
      </w:r>
      <w:r>
        <w:t xml:space="preserve"> and click on each gray icon to answer a </w:t>
      </w:r>
      <w:r w:rsidR="0037033C">
        <w:t>question about your educational goals.</w:t>
      </w:r>
    </w:p>
    <w:p w14:paraId="1E82CEA4" w14:textId="5DA0550D" w:rsidR="0037033C" w:rsidRDefault="0037033C" w:rsidP="005736C3">
      <w:pPr>
        <w:pStyle w:val="ActivityNumbers"/>
      </w:pPr>
      <w:r>
        <w:t xml:space="preserve">Select </w:t>
      </w:r>
      <w:r w:rsidRPr="0037033C">
        <w:rPr>
          <w:rStyle w:val="ActivityBodyItalicChar"/>
        </w:rPr>
        <w:t>Return to Menu</w:t>
      </w:r>
      <w:r>
        <w:t xml:space="preserve"> at the bottom right</w:t>
      </w:r>
      <w:r w:rsidR="00E86C82">
        <w:t xml:space="preserve"> corner</w:t>
      </w:r>
      <w:r>
        <w:t xml:space="preserve"> of the screen.</w:t>
      </w:r>
    </w:p>
    <w:p w14:paraId="711959BD" w14:textId="533CE5DB" w:rsidR="0037033C" w:rsidRDefault="0037033C" w:rsidP="0037033C">
      <w:pPr>
        <w:pStyle w:val="ActivityNumbers"/>
      </w:pPr>
      <w:r>
        <w:t xml:space="preserve">Choose </w:t>
      </w:r>
      <w:r>
        <w:rPr>
          <w:rStyle w:val="ActivityBodyItalicChar"/>
        </w:rPr>
        <w:t>Interest and Skills</w:t>
      </w:r>
      <w:r>
        <w:t xml:space="preserve"> and click on each gray icon to answer a question about your interests.</w:t>
      </w:r>
    </w:p>
    <w:p w14:paraId="749491AE" w14:textId="3EE4F2EC" w:rsidR="0037033C" w:rsidRDefault="0037033C" w:rsidP="0037033C">
      <w:pPr>
        <w:pStyle w:val="ActivityNumbers"/>
      </w:pPr>
      <w:r>
        <w:t xml:space="preserve">Select </w:t>
      </w:r>
      <w:r w:rsidRPr="0037033C">
        <w:rPr>
          <w:rStyle w:val="ActivityBodyItalicChar"/>
        </w:rPr>
        <w:t>Return to Menu</w:t>
      </w:r>
      <w:r>
        <w:t xml:space="preserve"> at the bottom right </w:t>
      </w:r>
      <w:r w:rsidR="00E86C82">
        <w:t xml:space="preserve">corner </w:t>
      </w:r>
      <w:r>
        <w:t>of the screen.</w:t>
      </w:r>
    </w:p>
    <w:p w14:paraId="06F51100" w14:textId="614D07D0" w:rsidR="0037033C" w:rsidRDefault="0037033C" w:rsidP="0037033C">
      <w:pPr>
        <w:pStyle w:val="ActivityNumbers"/>
      </w:pPr>
      <w:r>
        <w:t xml:space="preserve">Choose </w:t>
      </w:r>
      <w:r>
        <w:rPr>
          <w:rStyle w:val="ActivityBodyItalicChar"/>
        </w:rPr>
        <w:t>Career Aspiration</w:t>
      </w:r>
      <w:r>
        <w:t xml:space="preserve"> and click on each gray icon to answer a question about what you would like to be doing for a career.</w:t>
      </w:r>
    </w:p>
    <w:p w14:paraId="0299EC2B" w14:textId="19E0CCEF" w:rsidR="0037033C" w:rsidRDefault="0037033C" w:rsidP="0037033C">
      <w:pPr>
        <w:pStyle w:val="ActivityNumbers"/>
      </w:pPr>
      <w:r>
        <w:t xml:space="preserve">Select </w:t>
      </w:r>
      <w:r w:rsidRPr="0037033C">
        <w:rPr>
          <w:rStyle w:val="ActivityBodyItalicChar"/>
        </w:rPr>
        <w:t>Return to Menu</w:t>
      </w:r>
      <w:r>
        <w:t xml:space="preserve"> at the bottom right</w:t>
      </w:r>
      <w:r w:rsidR="00E86C82">
        <w:t xml:space="preserve"> corner</w:t>
      </w:r>
      <w:r>
        <w:t xml:space="preserve"> of the screen.</w:t>
      </w:r>
    </w:p>
    <w:p w14:paraId="7D70F2A3" w14:textId="3C6CBC79" w:rsidR="0037033C" w:rsidRDefault="0037033C" w:rsidP="005736C3">
      <w:pPr>
        <w:pStyle w:val="ActivityNumbers"/>
      </w:pPr>
      <w:r>
        <w:t xml:space="preserve">Choose </w:t>
      </w:r>
      <w:r w:rsidRPr="0037033C">
        <w:rPr>
          <w:rStyle w:val="ActivityBodyItalicChar"/>
        </w:rPr>
        <w:t>Submit</w:t>
      </w:r>
      <w:r>
        <w:t xml:space="preserve"> at the bottom right of the screen.</w:t>
      </w:r>
    </w:p>
    <w:p w14:paraId="328742B4" w14:textId="594C9D72" w:rsidR="0037033C" w:rsidRDefault="00D82677" w:rsidP="005736C3">
      <w:pPr>
        <w:pStyle w:val="ActivityNumbers"/>
      </w:pPr>
      <w:r>
        <w:t>Record the four careers in Table 1 on the student worksheet.</w:t>
      </w:r>
    </w:p>
    <w:p w14:paraId="6B40F328" w14:textId="612E01C5" w:rsidR="00D82677" w:rsidRDefault="00D82677" w:rsidP="005736C3">
      <w:pPr>
        <w:pStyle w:val="ActivityNumbers"/>
      </w:pPr>
      <w:r>
        <w:t>Click on the first career and read through the description, responsibilities, and education information.</w:t>
      </w:r>
    </w:p>
    <w:p w14:paraId="3D06BFA1" w14:textId="5C55E720" w:rsidR="00D82677" w:rsidRDefault="00D82677" w:rsidP="005736C3">
      <w:pPr>
        <w:pStyle w:val="ActivityNumbers"/>
      </w:pPr>
      <w:r>
        <w:t>Summarize the description</w:t>
      </w:r>
      <w:r w:rsidR="004B5586">
        <w:t xml:space="preserve"> </w:t>
      </w:r>
      <w:r>
        <w:t>in Table 1.</w:t>
      </w:r>
    </w:p>
    <w:p w14:paraId="6187EA41" w14:textId="519842E3" w:rsidR="004B5586" w:rsidRDefault="00686F82" w:rsidP="004B5586">
      <w:pPr>
        <w:pStyle w:val="ActivityNumbers"/>
      </w:pPr>
      <w:r>
        <w:lastRenderedPageBreak/>
        <w:t>Record th</w:t>
      </w:r>
      <w:r w:rsidR="004B5586">
        <w:t>ree career</w:t>
      </w:r>
      <w:r>
        <w:t xml:space="preserve"> responsibilities th</w:t>
      </w:r>
      <w:r w:rsidR="004B5586">
        <w:t>at interest you and the education required for entering that career field.</w:t>
      </w:r>
    </w:p>
    <w:p w14:paraId="389C98D4" w14:textId="2775B8B7" w:rsidR="00D82677" w:rsidRDefault="00D82677" w:rsidP="005736C3">
      <w:pPr>
        <w:pStyle w:val="ActivityNumbers"/>
      </w:pPr>
      <w:r>
        <w:t>Repeat Steps 12 – 1</w:t>
      </w:r>
      <w:r w:rsidR="004B5586">
        <w:t>4</w:t>
      </w:r>
      <w:r>
        <w:t xml:space="preserve"> for the other three careers listed.</w:t>
      </w:r>
    </w:p>
    <w:p w14:paraId="13062726" w14:textId="7342612C" w:rsidR="0034237B" w:rsidRDefault="0034237B" w:rsidP="00F40268"/>
    <w:p w14:paraId="5496CE71" w14:textId="022D518D" w:rsidR="0034237B" w:rsidRDefault="0034237B" w:rsidP="0034237B">
      <w:pPr>
        <w:pStyle w:val="ActivityBodyBold"/>
      </w:pPr>
      <w:r>
        <w:t>Part Two –</w:t>
      </w:r>
      <w:r w:rsidR="00686F82">
        <w:t xml:space="preserve"> </w:t>
      </w:r>
      <w:r>
        <w:t>Cooperative</w:t>
      </w:r>
      <w:r w:rsidR="00686F82">
        <w:t xml:space="preserve"> Connection</w:t>
      </w:r>
    </w:p>
    <w:p w14:paraId="1BECC1D3" w14:textId="4F66349C" w:rsidR="00B209BA" w:rsidRDefault="00686F82" w:rsidP="00DF5008">
      <w:pPr>
        <w:pStyle w:val="ActivityNumbers"/>
        <w:numPr>
          <w:ilvl w:val="0"/>
          <w:numId w:val="40"/>
        </w:numPr>
      </w:pPr>
      <w:r>
        <w:t xml:space="preserve">Select </w:t>
      </w:r>
      <w:r w:rsidR="00913269">
        <w:t>two</w:t>
      </w:r>
      <w:r>
        <w:t xml:space="preserve"> of the four careers that </w:t>
      </w:r>
      <w:r w:rsidR="004B5586">
        <w:t xml:space="preserve">you </w:t>
      </w:r>
      <w:r w:rsidR="00AF10E5">
        <w:t>might</w:t>
      </w:r>
      <w:r w:rsidR="004B5586">
        <w:t xml:space="preserve"> find</w:t>
      </w:r>
      <w:r>
        <w:t xml:space="preserve"> at a cooperative and record in Table 2 on the student worksheet.</w:t>
      </w:r>
    </w:p>
    <w:p w14:paraId="34EAB73E" w14:textId="6260CAFB" w:rsidR="00686F82" w:rsidRDefault="00686F82" w:rsidP="00686F82">
      <w:pPr>
        <w:pStyle w:val="ActivityNumbers"/>
        <w:numPr>
          <w:ilvl w:val="0"/>
          <w:numId w:val="40"/>
        </w:numPr>
      </w:pPr>
      <w:r>
        <w:t>Explain why</w:t>
      </w:r>
      <w:r w:rsidR="00AF10E5">
        <w:t xml:space="preserve"> you might find</w:t>
      </w:r>
      <w:r>
        <w:t xml:space="preserve"> this career at a cooperative.</w:t>
      </w:r>
      <w:r w:rsidR="009D66D5">
        <w:t xml:space="preserve"> Record your explanation in </w:t>
      </w:r>
      <w:r w:rsidR="00913269">
        <w:t xml:space="preserve">the </w:t>
      </w:r>
      <w:r w:rsidR="00913269" w:rsidRPr="00913269">
        <w:rPr>
          <w:rStyle w:val="ActivityBodyItalicChar"/>
        </w:rPr>
        <w:t>Cooperative Connection</w:t>
      </w:r>
      <w:r w:rsidR="00913269">
        <w:t xml:space="preserve"> column in </w:t>
      </w:r>
      <w:r w:rsidR="009D66D5">
        <w:t>Table 2.</w:t>
      </w:r>
      <w:r>
        <w:t xml:space="preserve"> Include the following in your explanation.</w:t>
      </w:r>
    </w:p>
    <w:p w14:paraId="704FEC0E" w14:textId="346C85A8" w:rsidR="00686F82" w:rsidRDefault="00686F82" w:rsidP="00686F82">
      <w:pPr>
        <w:pStyle w:val="Activitybullet"/>
      </w:pPr>
      <w:r>
        <w:t>The structure of the cooperative employing that career (marketing, purchasing, service)</w:t>
      </w:r>
    </w:p>
    <w:p w14:paraId="2DD9F244" w14:textId="5DBA9F7D" w:rsidR="00686F82" w:rsidRDefault="004B5586" w:rsidP="00686F82">
      <w:pPr>
        <w:pStyle w:val="Activitybullet"/>
      </w:pPr>
      <w:r>
        <w:t xml:space="preserve">How </w:t>
      </w:r>
      <w:r w:rsidR="00686F82">
        <w:t>the career supports</w:t>
      </w:r>
      <w:r>
        <w:t xml:space="preserve"> the guiding principles of a cooperative</w:t>
      </w:r>
    </w:p>
    <w:p w14:paraId="60B6107C" w14:textId="5AF0E80F" w:rsidR="009D66D5" w:rsidRDefault="009D66D5" w:rsidP="009D66D5">
      <w:pPr>
        <w:pStyle w:val="Activitybullet"/>
      </w:pPr>
      <w:r>
        <w:t xml:space="preserve">How the career supports </w:t>
      </w:r>
      <w:r w:rsidR="00E86C82">
        <w:t>cooperative</w:t>
      </w:r>
      <w:r>
        <w:t xml:space="preserve"> members</w:t>
      </w:r>
    </w:p>
    <w:p w14:paraId="0113082A" w14:textId="7E97856B" w:rsidR="009D66D5" w:rsidRDefault="009D66D5" w:rsidP="009D66D5">
      <w:pPr>
        <w:pStyle w:val="ActivityNumbers"/>
      </w:pPr>
      <w:r>
        <w:t>Use a computer with internet access to research and identify a cooperative where you could have that career.</w:t>
      </w:r>
    </w:p>
    <w:p w14:paraId="15E6532F" w14:textId="1AE205F5" w:rsidR="009D66D5" w:rsidRDefault="009D66D5" w:rsidP="009D66D5">
      <w:pPr>
        <w:pStyle w:val="ActivityNumbers"/>
      </w:pPr>
      <w:r>
        <w:t xml:space="preserve">Record the name </w:t>
      </w:r>
      <w:r w:rsidR="004B5586">
        <w:t xml:space="preserve">and location </w:t>
      </w:r>
      <w:r>
        <w:t>of the cooperativ</w:t>
      </w:r>
      <w:r w:rsidR="00913269">
        <w:t>e</w:t>
      </w:r>
      <w:r>
        <w:t xml:space="preserve"> in Table 2.</w:t>
      </w:r>
    </w:p>
    <w:p w14:paraId="3F068008" w14:textId="77777777" w:rsidR="0034237B" w:rsidRDefault="0034237B" w:rsidP="00F40268"/>
    <w:p w14:paraId="3B3ACCA9" w14:textId="77777777" w:rsidR="00F40268" w:rsidRDefault="00F40268" w:rsidP="00F40268">
      <w:pPr>
        <w:pStyle w:val="ActivitySection"/>
      </w:pPr>
      <w:r>
        <w:t>Conclusion</w:t>
      </w:r>
    </w:p>
    <w:p w14:paraId="2ED0E874" w14:textId="5778F1DA" w:rsidR="004B5586" w:rsidRDefault="00913269" w:rsidP="004B5586">
      <w:pPr>
        <w:pStyle w:val="ActivityNumbers"/>
        <w:numPr>
          <w:ilvl w:val="0"/>
          <w:numId w:val="41"/>
        </w:numPr>
      </w:pPr>
      <w:r>
        <w:t>What agricultural careers are found at a cooperative business?</w:t>
      </w:r>
    </w:p>
    <w:p w14:paraId="55E31016" w14:textId="02ECF84F" w:rsidR="00913269" w:rsidRPr="00913269" w:rsidRDefault="00913269" w:rsidP="00913269"/>
    <w:p w14:paraId="57FE99C8" w14:textId="5D5E7881" w:rsidR="00913269" w:rsidRPr="00913269" w:rsidRDefault="00913269" w:rsidP="00913269"/>
    <w:p w14:paraId="0C41DE75" w14:textId="77777777" w:rsidR="00913269" w:rsidRPr="00913269" w:rsidRDefault="00913269" w:rsidP="00913269"/>
    <w:p w14:paraId="7B02A4CE" w14:textId="77777777" w:rsidR="00913269" w:rsidRPr="00913269" w:rsidRDefault="00913269" w:rsidP="00913269"/>
    <w:p w14:paraId="42F00AAA" w14:textId="3657E935" w:rsidR="00913269" w:rsidRDefault="00913269" w:rsidP="004B5586">
      <w:pPr>
        <w:pStyle w:val="ActivityNumbers"/>
        <w:numPr>
          <w:ilvl w:val="0"/>
          <w:numId w:val="41"/>
        </w:numPr>
      </w:pPr>
      <w:r>
        <w:t>How do cooperative career opportunities align with your interests?</w:t>
      </w:r>
    </w:p>
    <w:p w14:paraId="59CA390C" w14:textId="662B866D" w:rsidR="0037033C" w:rsidRDefault="0037033C" w:rsidP="004B5586">
      <w:pPr>
        <w:pStyle w:val="ActivityNumbers"/>
        <w:numPr>
          <w:ilvl w:val="0"/>
          <w:numId w:val="0"/>
        </w:numPr>
        <w:ind w:left="720" w:hanging="360"/>
      </w:pPr>
      <w: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DF5008" w14:paraId="5321BD55" w14:textId="77777777" w:rsidTr="0076622B">
        <w:trPr>
          <w:trHeight w:val="473"/>
        </w:trPr>
        <w:tc>
          <w:tcPr>
            <w:tcW w:w="6984" w:type="dxa"/>
            <w:vAlign w:val="center"/>
          </w:tcPr>
          <w:p w14:paraId="0D5DE6F9" w14:textId="77777777" w:rsidR="00DF5008" w:rsidRPr="002860C5" w:rsidRDefault="00DF5008" w:rsidP="0076622B">
            <w:r>
              <w:lastRenderedPageBreak/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</w:tcPr>
          <w:p w14:paraId="667289EA" w14:textId="4B417CD3" w:rsidR="00DF5008" w:rsidRDefault="00FD6F34" w:rsidP="0076622B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2A5E8E75" wp14:editId="089AE4C3">
                  <wp:simplePos x="0" y="0"/>
                  <wp:positionH relativeFrom="margin">
                    <wp:posOffset>702310</wp:posOffset>
                  </wp:positionH>
                  <wp:positionV relativeFrom="margin">
                    <wp:posOffset>-530225</wp:posOffset>
                  </wp:positionV>
                  <wp:extent cx="1921510" cy="880110"/>
                  <wp:effectExtent l="0" t="0" r="0" b="0"/>
                  <wp:wrapSquare wrapText="bothSides"/>
                  <wp:docPr id="3" name="Picture 3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921510" cy="880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F5008" w14:paraId="34BA9756" w14:textId="77777777" w:rsidTr="00FD6F34">
        <w:trPr>
          <w:trHeight w:val="472"/>
        </w:trPr>
        <w:tc>
          <w:tcPr>
            <w:tcW w:w="6984" w:type="dxa"/>
            <w:shd w:val="clear" w:color="auto" w:fill="auto"/>
            <w:vAlign w:val="bottom"/>
          </w:tcPr>
          <w:p w14:paraId="50695239" w14:textId="4F6FDB0D" w:rsidR="00DF5008" w:rsidRPr="00E16D49" w:rsidRDefault="00DF5008" w:rsidP="0076622B">
            <w:pPr>
              <w:pStyle w:val="MLC"/>
            </w:pPr>
            <w:r>
              <w:t xml:space="preserve"> Task 2.2 Student Worksheet</w:t>
            </w:r>
          </w:p>
        </w:tc>
        <w:tc>
          <w:tcPr>
            <w:tcW w:w="3816" w:type="dxa"/>
            <w:vMerge/>
            <w:vAlign w:val="center"/>
          </w:tcPr>
          <w:p w14:paraId="73844792" w14:textId="77777777" w:rsidR="00DF5008" w:rsidRDefault="00DF5008" w:rsidP="0076622B">
            <w:pPr>
              <w:jc w:val="right"/>
              <w:rPr>
                <w:noProof/>
              </w:rPr>
            </w:pPr>
          </w:p>
        </w:tc>
      </w:tr>
    </w:tbl>
    <w:p w14:paraId="4EBC0063" w14:textId="1D67B7F9" w:rsidR="00D82677" w:rsidRDefault="00D82677" w:rsidP="00D826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0"/>
        <w:gridCol w:w="3054"/>
        <w:gridCol w:w="2698"/>
        <w:gridCol w:w="2698"/>
      </w:tblGrid>
      <w:tr w:rsidR="00913269" w14:paraId="67469D96" w14:textId="77777777" w:rsidTr="00913269">
        <w:tc>
          <w:tcPr>
            <w:tcW w:w="107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043D3" w14:textId="2C3A4266" w:rsidR="00913269" w:rsidRPr="00913269" w:rsidRDefault="00913269" w:rsidP="00D82677">
            <w:pPr>
              <w:rPr>
                <w:rStyle w:val="KeyTerm"/>
              </w:rPr>
            </w:pPr>
            <w:r w:rsidRPr="00913269">
              <w:rPr>
                <w:rStyle w:val="KeyTerm"/>
              </w:rPr>
              <w:t xml:space="preserve">Table 1. </w:t>
            </w:r>
            <w:r w:rsidRPr="00913269">
              <w:rPr>
                <w:rStyle w:val="KeyTermItalic"/>
              </w:rPr>
              <w:t>Agricultural Careers</w:t>
            </w:r>
          </w:p>
        </w:tc>
      </w:tr>
      <w:tr w:rsidR="00D82677" w14:paraId="550A3F47" w14:textId="77777777" w:rsidTr="00913269">
        <w:tc>
          <w:tcPr>
            <w:tcW w:w="2340" w:type="dxa"/>
            <w:tcBorders>
              <w:top w:val="single" w:sz="4" w:space="0" w:color="auto"/>
            </w:tcBorders>
            <w:shd w:val="pct5" w:color="auto" w:fill="auto"/>
          </w:tcPr>
          <w:p w14:paraId="0AB5D61B" w14:textId="22C76704" w:rsidR="00D82677" w:rsidRDefault="00D82677" w:rsidP="00913269">
            <w:pPr>
              <w:pStyle w:val="RubricHeadings"/>
            </w:pPr>
            <w:r>
              <w:t>Career</w:t>
            </w:r>
          </w:p>
        </w:tc>
        <w:tc>
          <w:tcPr>
            <w:tcW w:w="3054" w:type="dxa"/>
            <w:tcBorders>
              <w:top w:val="single" w:sz="4" w:space="0" w:color="auto"/>
            </w:tcBorders>
            <w:shd w:val="pct5" w:color="auto" w:fill="auto"/>
          </w:tcPr>
          <w:p w14:paraId="7CE3927C" w14:textId="1036D649" w:rsidR="00D82677" w:rsidRDefault="00D82677" w:rsidP="00913269">
            <w:pPr>
              <w:pStyle w:val="RubricHeadings"/>
            </w:pPr>
            <w:r>
              <w:t>Description</w:t>
            </w:r>
          </w:p>
        </w:tc>
        <w:tc>
          <w:tcPr>
            <w:tcW w:w="2698" w:type="dxa"/>
            <w:tcBorders>
              <w:top w:val="single" w:sz="4" w:space="0" w:color="auto"/>
            </w:tcBorders>
            <w:shd w:val="pct5" w:color="auto" w:fill="auto"/>
          </w:tcPr>
          <w:p w14:paraId="4177A698" w14:textId="7B72C632" w:rsidR="00D82677" w:rsidRDefault="00D82677" w:rsidP="00913269">
            <w:pPr>
              <w:pStyle w:val="RubricHeadings"/>
            </w:pPr>
            <w:r>
              <w:t>Responsibilities</w:t>
            </w:r>
          </w:p>
        </w:tc>
        <w:tc>
          <w:tcPr>
            <w:tcW w:w="2698" w:type="dxa"/>
            <w:tcBorders>
              <w:top w:val="single" w:sz="4" w:space="0" w:color="auto"/>
            </w:tcBorders>
            <w:shd w:val="pct5" w:color="auto" w:fill="auto"/>
          </w:tcPr>
          <w:p w14:paraId="263EDF53" w14:textId="5896657C" w:rsidR="00D82677" w:rsidRDefault="00D82677" w:rsidP="00913269">
            <w:pPr>
              <w:pStyle w:val="RubricHeadings"/>
            </w:pPr>
            <w:r>
              <w:t>Education/Training</w:t>
            </w:r>
          </w:p>
        </w:tc>
      </w:tr>
      <w:tr w:rsidR="00D82677" w14:paraId="39F9F046" w14:textId="77777777" w:rsidTr="00913269">
        <w:trPr>
          <w:trHeight w:val="1440"/>
        </w:trPr>
        <w:tc>
          <w:tcPr>
            <w:tcW w:w="2340" w:type="dxa"/>
          </w:tcPr>
          <w:p w14:paraId="052A759E" w14:textId="77777777" w:rsidR="00D82677" w:rsidRDefault="00D82677" w:rsidP="00D82677"/>
        </w:tc>
        <w:tc>
          <w:tcPr>
            <w:tcW w:w="3054" w:type="dxa"/>
          </w:tcPr>
          <w:p w14:paraId="48EED450" w14:textId="77777777" w:rsidR="00D82677" w:rsidRDefault="00D82677" w:rsidP="00D82677"/>
        </w:tc>
        <w:tc>
          <w:tcPr>
            <w:tcW w:w="2698" w:type="dxa"/>
          </w:tcPr>
          <w:p w14:paraId="0D53D775" w14:textId="77777777" w:rsidR="00D82677" w:rsidRDefault="00D82677" w:rsidP="00D82677"/>
        </w:tc>
        <w:tc>
          <w:tcPr>
            <w:tcW w:w="2698" w:type="dxa"/>
          </w:tcPr>
          <w:p w14:paraId="647D6789" w14:textId="77777777" w:rsidR="00D82677" w:rsidRDefault="00D82677" w:rsidP="00D82677"/>
        </w:tc>
      </w:tr>
      <w:tr w:rsidR="00D82677" w14:paraId="480D58E4" w14:textId="77777777" w:rsidTr="00913269">
        <w:trPr>
          <w:trHeight w:val="1440"/>
        </w:trPr>
        <w:tc>
          <w:tcPr>
            <w:tcW w:w="2340" w:type="dxa"/>
          </w:tcPr>
          <w:p w14:paraId="448390C9" w14:textId="77777777" w:rsidR="00D82677" w:rsidRDefault="00D82677" w:rsidP="00D82677"/>
        </w:tc>
        <w:tc>
          <w:tcPr>
            <w:tcW w:w="3054" w:type="dxa"/>
          </w:tcPr>
          <w:p w14:paraId="06564351" w14:textId="77777777" w:rsidR="00D82677" w:rsidRDefault="00D82677" w:rsidP="00D82677"/>
        </w:tc>
        <w:tc>
          <w:tcPr>
            <w:tcW w:w="2698" w:type="dxa"/>
          </w:tcPr>
          <w:p w14:paraId="36613B2A" w14:textId="77777777" w:rsidR="00D82677" w:rsidRDefault="00D82677" w:rsidP="00D82677"/>
        </w:tc>
        <w:tc>
          <w:tcPr>
            <w:tcW w:w="2698" w:type="dxa"/>
          </w:tcPr>
          <w:p w14:paraId="4B2791B3" w14:textId="77777777" w:rsidR="00D82677" w:rsidRDefault="00D82677" w:rsidP="00D82677"/>
        </w:tc>
      </w:tr>
      <w:tr w:rsidR="00D82677" w14:paraId="2569C9E5" w14:textId="77777777" w:rsidTr="00913269">
        <w:trPr>
          <w:trHeight w:val="1440"/>
        </w:trPr>
        <w:tc>
          <w:tcPr>
            <w:tcW w:w="2340" w:type="dxa"/>
          </w:tcPr>
          <w:p w14:paraId="43180D00" w14:textId="77777777" w:rsidR="00D82677" w:rsidRDefault="00D82677" w:rsidP="00D82677"/>
        </w:tc>
        <w:tc>
          <w:tcPr>
            <w:tcW w:w="3054" w:type="dxa"/>
          </w:tcPr>
          <w:p w14:paraId="0CB7A19A" w14:textId="77777777" w:rsidR="00D82677" w:rsidRDefault="00D82677" w:rsidP="00D82677"/>
        </w:tc>
        <w:tc>
          <w:tcPr>
            <w:tcW w:w="2698" w:type="dxa"/>
          </w:tcPr>
          <w:p w14:paraId="7BBF5A4C" w14:textId="77777777" w:rsidR="00D82677" w:rsidRDefault="00D82677" w:rsidP="00D82677"/>
        </w:tc>
        <w:tc>
          <w:tcPr>
            <w:tcW w:w="2698" w:type="dxa"/>
          </w:tcPr>
          <w:p w14:paraId="76F80F24" w14:textId="77777777" w:rsidR="00D82677" w:rsidRDefault="00D82677" w:rsidP="00D82677"/>
        </w:tc>
      </w:tr>
      <w:tr w:rsidR="00D82677" w14:paraId="3E0F98DD" w14:textId="77777777" w:rsidTr="00913269">
        <w:trPr>
          <w:trHeight w:val="1440"/>
        </w:trPr>
        <w:tc>
          <w:tcPr>
            <w:tcW w:w="2340" w:type="dxa"/>
          </w:tcPr>
          <w:p w14:paraId="66732CBB" w14:textId="77777777" w:rsidR="00D82677" w:rsidRDefault="00D82677" w:rsidP="00D82677"/>
        </w:tc>
        <w:tc>
          <w:tcPr>
            <w:tcW w:w="3054" w:type="dxa"/>
          </w:tcPr>
          <w:p w14:paraId="6B87FA44" w14:textId="77777777" w:rsidR="00D82677" w:rsidRDefault="00D82677" w:rsidP="00D82677"/>
        </w:tc>
        <w:tc>
          <w:tcPr>
            <w:tcW w:w="2698" w:type="dxa"/>
          </w:tcPr>
          <w:p w14:paraId="5A98F7F7" w14:textId="77777777" w:rsidR="00D82677" w:rsidRDefault="00D82677" w:rsidP="00D82677"/>
        </w:tc>
        <w:tc>
          <w:tcPr>
            <w:tcW w:w="2698" w:type="dxa"/>
          </w:tcPr>
          <w:p w14:paraId="396DA2E9" w14:textId="77777777" w:rsidR="00D82677" w:rsidRDefault="00D82677" w:rsidP="00D82677"/>
        </w:tc>
      </w:tr>
    </w:tbl>
    <w:p w14:paraId="2F09956A" w14:textId="29FDA84B" w:rsidR="00D82677" w:rsidRDefault="00D82677" w:rsidP="00D82677"/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2323"/>
        <w:gridCol w:w="5777"/>
        <w:gridCol w:w="2690"/>
      </w:tblGrid>
      <w:tr w:rsidR="00913269" w14:paraId="3D04CCE4" w14:textId="77777777" w:rsidTr="00913269">
        <w:tc>
          <w:tcPr>
            <w:tcW w:w="10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72DCC" w14:textId="2FDF1E50" w:rsidR="00913269" w:rsidRPr="00913269" w:rsidRDefault="00913269" w:rsidP="00534B4C">
            <w:pPr>
              <w:rPr>
                <w:rStyle w:val="KeyTerm"/>
              </w:rPr>
            </w:pPr>
            <w:r w:rsidRPr="00913269">
              <w:rPr>
                <w:rStyle w:val="KeyTerm"/>
              </w:rPr>
              <w:t xml:space="preserve">Table 2. </w:t>
            </w:r>
            <w:r w:rsidRPr="00913269">
              <w:rPr>
                <w:rStyle w:val="KeyTermItalic"/>
              </w:rPr>
              <w:t>Cooperative Connections</w:t>
            </w:r>
          </w:p>
        </w:tc>
      </w:tr>
      <w:tr w:rsidR="00913269" w14:paraId="5CB7DEC3" w14:textId="2382537C" w:rsidTr="00913269">
        <w:tc>
          <w:tcPr>
            <w:tcW w:w="2323" w:type="dxa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16F63402" w14:textId="77777777" w:rsidR="00913269" w:rsidRDefault="00913269" w:rsidP="00913269">
            <w:pPr>
              <w:pStyle w:val="RubricHeadings"/>
            </w:pPr>
            <w:r>
              <w:t>Career</w:t>
            </w:r>
          </w:p>
        </w:tc>
        <w:tc>
          <w:tcPr>
            <w:tcW w:w="5777" w:type="dxa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7E35FC8E" w14:textId="3F518076" w:rsidR="00913269" w:rsidRDefault="00913269" w:rsidP="00913269">
            <w:pPr>
              <w:pStyle w:val="RubricHeadings"/>
            </w:pPr>
            <w:r>
              <w:t>Cooperative Connection</w:t>
            </w:r>
          </w:p>
        </w:tc>
        <w:tc>
          <w:tcPr>
            <w:tcW w:w="2690" w:type="dxa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59C97956" w14:textId="33878543" w:rsidR="00913269" w:rsidRDefault="00913269" w:rsidP="00913269">
            <w:pPr>
              <w:pStyle w:val="RubricHeadings"/>
            </w:pPr>
            <w:r>
              <w:t>Cooperative Name and Location</w:t>
            </w:r>
          </w:p>
        </w:tc>
      </w:tr>
      <w:tr w:rsidR="00913269" w14:paraId="1176F70E" w14:textId="2140C869" w:rsidTr="00913269">
        <w:trPr>
          <w:trHeight w:val="2160"/>
        </w:trPr>
        <w:tc>
          <w:tcPr>
            <w:tcW w:w="2323" w:type="dxa"/>
          </w:tcPr>
          <w:p w14:paraId="14E9D5FB" w14:textId="1E2F9FF7" w:rsidR="00913269" w:rsidRDefault="00913269" w:rsidP="00534B4C"/>
        </w:tc>
        <w:tc>
          <w:tcPr>
            <w:tcW w:w="5777" w:type="dxa"/>
          </w:tcPr>
          <w:p w14:paraId="69C2B5C7" w14:textId="77777777" w:rsidR="00913269" w:rsidRDefault="00913269" w:rsidP="00534B4C"/>
        </w:tc>
        <w:tc>
          <w:tcPr>
            <w:tcW w:w="2690" w:type="dxa"/>
          </w:tcPr>
          <w:p w14:paraId="4D553AC3" w14:textId="77777777" w:rsidR="00913269" w:rsidRDefault="00913269" w:rsidP="00534B4C"/>
        </w:tc>
      </w:tr>
      <w:tr w:rsidR="00913269" w14:paraId="2E197697" w14:textId="59BC23C7" w:rsidTr="00913269">
        <w:trPr>
          <w:trHeight w:val="2160"/>
        </w:trPr>
        <w:tc>
          <w:tcPr>
            <w:tcW w:w="2323" w:type="dxa"/>
          </w:tcPr>
          <w:p w14:paraId="1BF09DF8" w14:textId="77777777" w:rsidR="00913269" w:rsidRDefault="00913269" w:rsidP="00534B4C"/>
        </w:tc>
        <w:tc>
          <w:tcPr>
            <w:tcW w:w="5777" w:type="dxa"/>
          </w:tcPr>
          <w:p w14:paraId="78E8EA50" w14:textId="77777777" w:rsidR="00913269" w:rsidRDefault="00913269" w:rsidP="00534B4C"/>
        </w:tc>
        <w:tc>
          <w:tcPr>
            <w:tcW w:w="2690" w:type="dxa"/>
          </w:tcPr>
          <w:p w14:paraId="21B57A70" w14:textId="77777777" w:rsidR="00913269" w:rsidRDefault="00913269" w:rsidP="00534B4C"/>
        </w:tc>
      </w:tr>
    </w:tbl>
    <w:p w14:paraId="032E0158" w14:textId="77777777" w:rsidR="00D82677" w:rsidRPr="00D82677" w:rsidRDefault="00D82677" w:rsidP="00D82677"/>
    <w:sectPr w:rsidR="00D82677" w:rsidRPr="00D82677" w:rsidSect="002506D4">
      <w:footerReference w:type="default" r:id="rId9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E8772" w14:textId="77777777" w:rsidR="00C445B1" w:rsidRDefault="00C445B1" w:rsidP="001E4BCA">
      <w:r>
        <w:separator/>
      </w:r>
    </w:p>
  </w:endnote>
  <w:endnote w:type="continuationSeparator" w:id="0">
    <w:p w14:paraId="430F88A8" w14:textId="77777777" w:rsidR="00C445B1" w:rsidRDefault="00C445B1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single" w:sz="4" w:space="0" w:color="D9D9D9" w:themeColor="background1" w:themeShade="D9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5C140123" w14:textId="77777777" w:rsidTr="0036495F">
      <w:tc>
        <w:tcPr>
          <w:tcW w:w="4945" w:type="dxa"/>
          <w:shd w:val="clear" w:color="auto" w:fill="F2F2F2" w:themeFill="background1" w:themeFillShade="F2"/>
        </w:tcPr>
        <w:p w14:paraId="57F957DC" w14:textId="77777777" w:rsidR="003279B3" w:rsidRDefault="002860C5" w:rsidP="00860D10">
          <w:pPr>
            <w:pStyle w:val="Footer"/>
            <w:jc w:val="left"/>
          </w:pPr>
          <w:r>
            <w:t>My Local Cooperative</w:t>
          </w:r>
          <w:r w:rsidR="006D3B50">
            <w:t xml:space="preserve"> </w:t>
          </w:r>
          <w:r w:rsidR="006E56C1">
            <w:t xml:space="preserve">© </w:t>
          </w:r>
          <w:r w:rsidR="006D3B50">
            <w:t>201</w:t>
          </w:r>
          <w:r>
            <w:t>9</w:t>
          </w:r>
        </w:p>
      </w:tc>
      <w:tc>
        <w:tcPr>
          <w:tcW w:w="5845" w:type="dxa"/>
          <w:shd w:val="clear" w:color="auto" w:fill="F2F2F2" w:themeFill="background1" w:themeFillShade="F2"/>
        </w:tcPr>
        <w:p w14:paraId="13AC826B" w14:textId="287E1CA4" w:rsidR="003279B3" w:rsidRDefault="00D82677" w:rsidP="00F40268">
          <w:pPr>
            <w:pStyle w:val="Footer"/>
            <w:rPr>
              <w:noProof/>
            </w:rPr>
          </w:pPr>
          <w:r>
            <w:t xml:space="preserve">Task </w:t>
          </w:r>
          <w:r w:rsidR="000A49B0">
            <w:t>2.2</w:t>
          </w:r>
          <w:r w:rsidR="00E16D49">
            <w:t xml:space="preserve"> </w:t>
          </w:r>
          <w:r>
            <w:t>Co-Opportunities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92649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067C7363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8FEF8" w14:textId="77777777" w:rsidR="00C445B1" w:rsidRDefault="00C445B1" w:rsidP="001E4BCA">
      <w:r>
        <w:separator/>
      </w:r>
    </w:p>
  </w:footnote>
  <w:footnote w:type="continuationSeparator" w:id="0">
    <w:p w14:paraId="745C3D55" w14:textId="77777777" w:rsidR="00C445B1" w:rsidRDefault="00C445B1" w:rsidP="001E4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6" type="#_x0000_t75" alt="MCj02950710000[1]" style="width:142.65pt;height:128.6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724131">
    <w:abstractNumId w:val="9"/>
  </w:num>
  <w:num w:numId="2" w16cid:durableId="735667840">
    <w:abstractNumId w:val="11"/>
  </w:num>
  <w:num w:numId="3" w16cid:durableId="1347247944">
    <w:abstractNumId w:val="12"/>
  </w:num>
  <w:num w:numId="4" w16cid:durableId="920599807">
    <w:abstractNumId w:val="13"/>
  </w:num>
  <w:num w:numId="5" w16cid:durableId="727455907">
    <w:abstractNumId w:val="4"/>
  </w:num>
  <w:num w:numId="6" w16cid:durableId="538279832">
    <w:abstractNumId w:val="10"/>
  </w:num>
  <w:num w:numId="7" w16cid:durableId="1314412103">
    <w:abstractNumId w:val="6"/>
  </w:num>
  <w:num w:numId="8" w16cid:durableId="511837579">
    <w:abstractNumId w:val="5"/>
  </w:num>
  <w:num w:numId="9" w16cid:durableId="431244745">
    <w:abstractNumId w:val="2"/>
  </w:num>
  <w:num w:numId="10" w16cid:durableId="1562406408">
    <w:abstractNumId w:val="3"/>
  </w:num>
  <w:num w:numId="11" w16cid:durableId="1076975126">
    <w:abstractNumId w:val="1"/>
  </w:num>
  <w:num w:numId="12" w16cid:durableId="1825393778">
    <w:abstractNumId w:val="7"/>
  </w:num>
  <w:num w:numId="13" w16cid:durableId="241187074">
    <w:abstractNumId w:val="0"/>
  </w:num>
  <w:num w:numId="14" w16cid:durableId="1609196649">
    <w:abstractNumId w:val="13"/>
    <w:lvlOverride w:ilvl="0">
      <w:startOverride w:val="1"/>
    </w:lvlOverride>
  </w:num>
  <w:num w:numId="15" w16cid:durableId="685209043">
    <w:abstractNumId w:val="4"/>
    <w:lvlOverride w:ilvl="0">
      <w:startOverride w:val="1"/>
    </w:lvlOverride>
  </w:num>
  <w:num w:numId="16" w16cid:durableId="2037388315">
    <w:abstractNumId w:val="12"/>
    <w:lvlOverride w:ilvl="0">
      <w:startOverride w:val="1"/>
    </w:lvlOverride>
  </w:num>
  <w:num w:numId="17" w16cid:durableId="1352098968">
    <w:abstractNumId w:val="10"/>
    <w:lvlOverride w:ilvl="0">
      <w:startOverride w:val="1"/>
    </w:lvlOverride>
  </w:num>
  <w:num w:numId="18" w16cid:durableId="1274896865">
    <w:abstractNumId w:val="5"/>
    <w:lvlOverride w:ilvl="0">
      <w:startOverride w:val="1"/>
    </w:lvlOverride>
  </w:num>
  <w:num w:numId="19" w16cid:durableId="284316445">
    <w:abstractNumId w:val="0"/>
    <w:lvlOverride w:ilvl="0">
      <w:startOverride w:val="1"/>
    </w:lvlOverride>
  </w:num>
  <w:num w:numId="20" w16cid:durableId="261647167">
    <w:abstractNumId w:val="7"/>
    <w:lvlOverride w:ilvl="0">
      <w:startOverride w:val="1"/>
    </w:lvlOverride>
  </w:num>
  <w:num w:numId="21" w16cid:durableId="482357114">
    <w:abstractNumId w:val="3"/>
    <w:lvlOverride w:ilvl="0">
      <w:startOverride w:val="1"/>
    </w:lvlOverride>
  </w:num>
  <w:num w:numId="22" w16cid:durableId="1378311433">
    <w:abstractNumId w:val="2"/>
    <w:lvlOverride w:ilvl="0">
      <w:startOverride w:val="1"/>
    </w:lvlOverride>
  </w:num>
  <w:num w:numId="23" w16cid:durableId="1327320258">
    <w:abstractNumId w:val="2"/>
    <w:lvlOverride w:ilvl="0">
      <w:startOverride w:val="1"/>
    </w:lvlOverride>
  </w:num>
  <w:num w:numId="24" w16cid:durableId="630987492">
    <w:abstractNumId w:val="2"/>
    <w:lvlOverride w:ilvl="0">
      <w:startOverride w:val="1"/>
    </w:lvlOverride>
  </w:num>
  <w:num w:numId="25" w16cid:durableId="203105819">
    <w:abstractNumId w:val="8"/>
  </w:num>
  <w:num w:numId="26" w16cid:durableId="817843632">
    <w:abstractNumId w:val="8"/>
    <w:lvlOverride w:ilvl="0">
      <w:startOverride w:val="1"/>
    </w:lvlOverride>
  </w:num>
  <w:num w:numId="27" w16cid:durableId="1404794494">
    <w:abstractNumId w:val="8"/>
    <w:lvlOverride w:ilvl="0">
      <w:startOverride w:val="1"/>
    </w:lvlOverride>
  </w:num>
  <w:num w:numId="28" w16cid:durableId="1009142127">
    <w:abstractNumId w:val="8"/>
    <w:lvlOverride w:ilvl="0">
      <w:startOverride w:val="1"/>
    </w:lvlOverride>
  </w:num>
  <w:num w:numId="29" w16cid:durableId="1742874746">
    <w:abstractNumId w:val="8"/>
    <w:lvlOverride w:ilvl="0">
      <w:startOverride w:val="1"/>
    </w:lvlOverride>
  </w:num>
  <w:num w:numId="30" w16cid:durableId="756756285">
    <w:abstractNumId w:val="8"/>
    <w:lvlOverride w:ilvl="0">
      <w:startOverride w:val="1"/>
    </w:lvlOverride>
  </w:num>
  <w:num w:numId="31" w16cid:durableId="159127733">
    <w:abstractNumId w:val="8"/>
    <w:lvlOverride w:ilvl="0">
      <w:startOverride w:val="1"/>
    </w:lvlOverride>
  </w:num>
  <w:num w:numId="32" w16cid:durableId="476074804">
    <w:abstractNumId w:val="8"/>
    <w:lvlOverride w:ilvl="0">
      <w:startOverride w:val="1"/>
    </w:lvlOverride>
  </w:num>
  <w:num w:numId="33" w16cid:durableId="1944343663">
    <w:abstractNumId w:val="7"/>
    <w:lvlOverride w:ilvl="0">
      <w:startOverride w:val="1"/>
    </w:lvlOverride>
  </w:num>
  <w:num w:numId="34" w16cid:durableId="698354869">
    <w:abstractNumId w:val="7"/>
    <w:lvlOverride w:ilvl="0">
      <w:startOverride w:val="1"/>
    </w:lvlOverride>
  </w:num>
  <w:num w:numId="35" w16cid:durableId="1497067858">
    <w:abstractNumId w:val="2"/>
    <w:lvlOverride w:ilvl="0">
      <w:startOverride w:val="1"/>
    </w:lvlOverride>
  </w:num>
  <w:num w:numId="36" w16cid:durableId="350957266">
    <w:abstractNumId w:val="2"/>
    <w:lvlOverride w:ilvl="0">
      <w:startOverride w:val="1"/>
    </w:lvlOverride>
  </w:num>
  <w:num w:numId="37" w16cid:durableId="935602229">
    <w:abstractNumId w:val="2"/>
    <w:lvlOverride w:ilvl="0">
      <w:startOverride w:val="1"/>
    </w:lvlOverride>
  </w:num>
  <w:num w:numId="38" w16cid:durableId="1590849144">
    <w:abstractNumId w:val="2"/>
    <w:lvlOverride w:ilvl="0">
      <w:startOverride w:val="1"/>
    </w:lvlOverride>
  </w:num>
  <w:num w:numId="39" w16cid:durableId="1854296096">
    <w:abstractNumId w:val="2"/>
    <w:lvlOverride w:ilvl="0">
      <w:startOverride w:val="1"/>
    </w:lvlOverride>
  </w:num>
  <w:num w:numId="40" w16cid:durableId="956328565">
    <w:abstractNumId w:val="13"/>
    <w:lvlOverride w:ilvl="0">
      <w:startOverride w:val="1"/>
    </w:lvlOverride>
  </w:num>
  <w:num w:numId="41" w16cid:durableId="1057901629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LUws7Q0tzCyADJMjZR0lIJTi4sz8/NACgwNagGXcyDOLQAAAA=="/>
  </w:docVars>
  <w:rsids>
    <w:rsidRoot w:val="0034237B"/>
    <w:rsid w:val="000508B8"/>
    <w:rsid w:val="000534DE"/>
    <w:rsid w:val="00091ACF"/>
    <w:rsid w:val="000A49B0"/>
    <w:rsid w:val="000D744D"/>
    <w:rsid w:val="000E33B3"/>
    <w:rsid w:val="000E3490"/>
    <w:rsid w:val="000E5936"/>
    <w:rsid w:val="000F029A"/>
    <w:rsid w:val="000F5E57"/>
    <w:rsid w:val="00100BF7"/>
    <w:rsid w:val="001169D4"/>
    <w:rsid w:val="0012760E"/>
    <w:rsid w:val="00157D13"/>
    <w:rsid w:val="00183F7A"/>
    <w:rsid w:val="00193596"/>
    <w:rsid w:val="0019391D"/>
    <w:rsid w:val="00195A66"/>
    <w:rsid w:val="001B4CD7"/>
    <w:rsid w:val="001D19EF"/>
    <w:rsid w:val="001E4BCA"/>
    <w:rsid w:val="00226ED9"/>
    <w:rsid w:val="00230DA0"/>
    <w:rsid w:val="00235535"/>
    <w:rsid w:val="002457D9"/>
    <w:rsid w:val="002506D4"/>
    <w:rsid w:val="002527B6"/>
    <w:rsid w:val="002860C5"/>
    <w:rsid w:val="00287A79"/>
    <w:rsid w:val="002A2F49"/>
    <w:rsid w:val="002A3CEE"/>
    <w:rsid w:val="002C3368"/>
    <w:rsid w:val="002E0921"/>
    <w:rsid w:val="00306753"/>
    <w:rsid w:val="003078F8"/>
    <w:rsid w:val="003120AC"/>
    <w:rsid w:val="00325F29"/>
    <w:rsid w:val="003279B3"/>
    <w:rsid w:val="003421FD"/>
    <w:rsid w:val="0034237B"/>
    <w:rsid w:val="0034401E"/>
    <w:rsid w:val="0036495F"/>
    <w:rsid w:val="00364A23"/>
    <w:rsid w:val="00364CF2"/>
    <w:rsid w:val="003663FB"/>
    <w:rsid w:val="0037033C"/>
    <w:rsid w:val="00375ACB"/>
    <w:rsid w:val="003925BA"/>
    <w:rsid w:val="003A686C"/>
    <w:rsid w:val="003C5052"/>
    <w:rsid w:val="003C5A9E"/>
    <w:rsid w:val="003D0D7D"/>
    <w:rsid w:val="003F18F6"/>
    <w:rsid w:val="003F34CF"/>
    <w:rsid w:val="00433D0D"/>
    <w:rsid w:val="00451584"/>
    <w:rsid w:val="004551CE"/>
    <w:rsid w:val="004665E7"/>
    <w:rsid w:val="00472C04"/>
    <w:rsid w:val="00484888"/>
    <w:rsid w:val="004B5586"/>
    <w:rsid w:val="004F4837"/>
    <w:rsid w:val="005736C3"/>
    <w:rsid w:val="00590EE9"/>
    <w:rsid w:val="005B0C84"/>
    <w:rsid w:val="005D1548"/>
    <w:rsid w:val="005E1358"/>
    <w:rsid w:val="005E21C8"/>
    <w:rsid w:val="005E7694"/>
    <w:rsid w:val="00602C6E"/>
    <w:rsid w:val="0061080C"/>
    <w:rsid w:val="00613E49"/>
    <w:rsid w:val="006270C5"/>
    <w:rsid w:val="0063506D"/>
    <w:rsid w:val="006514ED"/>
    <w:rsid w:val="00685328"/>
    <w:rsid w:val="00686F82"/>
    <w:rsid w:val="006874F4"/>
    <w:rsid w:val="006876E6"/>
    <w:rsid w:val="006A19F7"/>
    <w:rsid w:val="006A5CB2"/>
    <w:rsid w:val="006C52C4"/>
    <w:rsid w:val="006C6A6B"/>
    <w:rsid w:val="006D204E"/>
    <w:rsid w:val="006D3857"/>
    <w:rsid w:val="006D3B50"/>
    <w:rsid w:val="006E2FE6"/>
    <w:rsid w:val="006E56C1"/>
    <w:rsid w:val="006F0AFD"/>
    <w:rsid w:val="00704BF7"/>
    <w:rsid w:val="00706ACF"/>
    <w:rsid w:val="007071E9"/>
    <w:rsid w:val="00711783"/>
    <w:rsid w:val="00794CCD"/>
    <w:rsid w:val="007969C2"/>
    <w:rsid w:val="00796F1B"/>
    <w:rsid w:val="007B303C"/>
    <w:rsid w:val="007C3838"/>
    <w:rsid w:val="007D1934"/>
    <w:rsid w:val="00805F42"/>
    <w:rsid w:val="00813714"/>
    <w:rsid w:val="0083083E"/>
    <w:rsid w:val="00860D10"/>
    <w:rsid w:val="00876737"/>
    <w:rsid w:val="0088216E"/>
    <w:rsid w:val="0088408F"/>
    <w:rsid w:val="00892649"/>
    <w:rsid w:val="008A30C1"/>
    <w:rsid w:val="008C0EE1"/>
    <w:rsid w:val="008C2A1B"/>
    <w:rsid w:val="008D06F9"/>
    <w:rsid w:val="008F63C8"/>
    <w:rsid w:val="009078D1"/>
    <w:rsid w:val="00913269"/>
    <w:rsid w:val="00941D03"/>
    <w:rsid w:val="00950B13"/>
    <w:rsid w:val="009731F7"/>
    <w:rsid w:val="00974C26"/>
    <w:rsid w:val="00976502"/>
    <w:rsid w:val="0098078E"/>
    <w:rsid w:val="00984664"/>
    <w:rsid w:val="009D13E6"/>
    <w:rsid w:val="009D4FE8"/>
    <w:rsid w:val="009D66D5"/>
    <w:rsid w:val="009D792A"/>
    <w:rsid w:val="009F08FA"/>
    <w:rsid w:val="009F1CE0"/>
    <w:rsid w:val="00A02CD8"/>
    <w:rsid w:val="00A2631B"/>
    <w:rsid w:val="00A51E6E"/>
    <w:rsid w:val="00A7125B"/>
    <w:rsid w:val="00A7430F"/>
    <w:rsid w:val="00A8240B"/>
    <w:rsid w:val="00A916E6"/>
    <w:rsid w:val="00A95D1B"/>
    <w:rsid w:val="00AA2D85"/>
    <w:rsid w:val="00AB79BB"/>
    <w:rsid w:val="00AE1E6D"/>
    <w:rsid w:val="00AF10E5"/>
    <w:rsid w:val="00B209BA"/>
    <w:rsid w:val="00B219A4"/>
    <w:rsid w:val="00B27131"/>
    <w:rsid w:val="00B609CE"/>
    <w:rsid w:val="00B840BE"/>
    <w:rsid w:val="00BD0E4B"/>
    <w:rsid w:val="00BF0B24"/>
    <w:rsid w:val="00C04A38"/>
    <w:rsid w:val="00C20182"/>
    <w:rsid w:val="00C25108"/>
    <w:rsid w:val="00C33233"/>
    <w:rsid w:val="00C42DF8"/>
    <w:rsid w:val="00C445B1"/>
    <w:rsid w:val="00C44861"/>
    <w:rsid w:val="00C80D21"/>
    <w:rsid w:val="00C92D2E"/>
    <w:rsid w:val="00C93E82"/>
    <w:rsid w:val="00C964B9"/>
    <w:rsid w:val="00CA65C2"/>
    <w:rsid w:val="00CB7523"/>
    <w:rsid w:val="00CC62B1"/>
    <w:rsid w:val="00CD603C"/>
    <w:rsid w:val="00CD7684"/>
    <w:rsid w:val="00CE74B1"/>
    <w:rsid w:val="00D466FA"/>
    <w:rsid w:val="00D8200D"/>
    <w:rsid w:val="00D82677"/>
    <w:rsid w:val="00D933BF"/>
    <w:rsid w:val="00DC0B1D"/>
    <w:rsid w:val="00DC7DD8"/>
    <w:rsid w:val="00DD2241"/>
    <w:rsid w:val="00DD2629"/>
    <w:rsid w:val="00DE122A"/>
    <w:rsid w:val="00DE64EE"/>
    <w:rsid w:val="00DF5008"/>
    <w:rsid w:val="00E042AE"/>
    <w:rsid w:val="00E0582D"/>
    <w:rsid w:val="00E13CB9"/>
    <w:rsid w:val="00E1621B"/>
    <w:rsid w:val="00E16D49"/>
    <w:rsid w:val="00E51672"/>
    <w:rsid w:val="00E83FBF"/>
    <w:rsid w:val="00E86C82"/>
    <w:rsid w:val="00EB1CED"/>
    <w:rsid w:val="00EC357A"/>
    <w:rsid w:val="00F0728C"/>
    <w:rsid w:val="00F1108D"/>
    <w:rsid w:val="00F2589E"/>
    <w:rsid w:val="00F40268"/>
    <w:rsid w:val="00F7765B"/>
    <w:rsid w:val="00F81814"/>
    <w:rsid w:val="00FA1FDF"/>
    <w:rsid w:val="00FD4955"/>
    <w:rsid w:val="00FD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7C403EE"/>
  <w15:chartTrackingRefBased/>
  <w15:docId w15:val="{9CB6ED0E-C4D8-4E60-93AA-58124A0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FD6F34"/>
    <w:pPr>
      <w:spacing w:after="120"/>
      <w:contextualSpacing/>
    </w:pPr>
    <w:rPr>
      <w:rFonts w:ascii="Helvetica" w:hAnsi="Helvetica"/>
      <w:b/>
      <w:color w:val="004871"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FD6F34"/>
    <w:rPr>
      <w:rFonts w:ascii="Helvetica" w:hAnsi="Helvetica"/>
      <w:b/>
      <w:color w:val="004871"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paragraph" w:customStyle="1" w:styleId="AFNRHeading">
    <w:name w:val="AFNRHeading"/>
    <w:basedOn w:val="Normal"/>
    <w:link w:val="AFNRHeadingChar"/>
    <w:qFormat/>
    <w:rsid w:val="00892649"/>
    <w:pPr>
      <w:shd w:val="clear" w:color="auto" w:fill="848981"/>
    </w:pPr>
    <w:rPr>
      <w:color w:val="FFFFFF" w:themeColor="background1"/>
      <w:sz w:val="40"/>
      <w:szCs w:val="40"/>
    </w:r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8408F"/>
    <w:rPr>
      <w:rFonts w:ascii="Arial" w:hAnsi="Arial"/>
      <w:b/>
      <w:color w:val="0070C0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character" w:customStyle="1" w:styleId="AFNRHeadingChar">
    <w:name w:val="AFNRHeading Char"/>
    <w:basedOn w:val="DefaultParagraphFont"/>
    <w:link w:val="AFNRHeading"/>
    <w:rsid w:val="00892649"/>
    <w:rPr>
      <w:rFonts w:ascii="Arial" w:hAnsi="Arial"/>
      <w:color w:val="FFFFFF" w:themeColor="background1"/>
      <w:sz w:val="40"/>
      <w:szCs w:val="40"/>
      <w:shd w:val="clear" w:color="auto" w:fill="848981"/>
    </w:r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LC">
    <w:name w:val="MLC"/>
    <w:link w:val="MLCChar"/>
    <w:qFormat/>
    <w:rsid w:val="00FD6F34"/>
    <w:pPr>
      <w:shd w:val="clear" w:color="auto" w:fill="004871"/>
      <w:spacing w:after="0" w:line="240" w:lineRule="auto"/>
    </w:pPr>
    <w:rPr>
      <w:rFonts w:ascii="Helvetica" w:hAnsi="Helvetica"/>
      <w:color w:val="FFFFFF" w:themeColor="background1"/>
      <w:sz w:val="40"/>
      <w:szCs w:val="40"/>
    </w:rPr>
  </w:style>
  <w:style w:type="character" w:customStyle="1" w:styleId="MLCChar">
    <w:name w:val="MLC Char"/>
    <w:basedOn w:val="DefaultParagraphFont"/>
    <w:link w:val="MLC"/>
    <w:rsid w:val="00FD6F34"/>
    <w:rPr>
      <w:rFonts w:ascii="Helvetica" w:hAnsi="Helvetica"/>
      <w:color w:val="FFFFFF" w:themeColor="background1"/>
      <w:sz w:val="40"/>
      <w:szCs w:val="40"/>
      <w:shd w:val="clear" w:color="auto" w:fill="004871"/>
    </w:rPr>
  </w:style>
  <w:style w:type="character" w:styleId="CommentReference">
    <w:name w:val="annotation reference"/>
    <w:basedOn w:val="DefaultParagraphFont"/>
    <w:uiPriority w:val="99"/>
    <w:semiHidden/>
    <w:unhideWhenUsed/>
    <w:rsid w:val="00C42D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2D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DF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D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DF8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D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DF8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736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explorer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LC_Task_Template_New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C:\Users\Carl\AppData\Roaming\Microsoft\Templates\MLC_Task_Template_New.dotx</Template>
  <TotalTime>17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2.2 Co_Opportunities</vt:lpstr>
    </vt:vector>
  </TitlesOfParts>
  <Manager>Nancy Trivette</Manager>
  <Company>Curriculum for Agricultural Science Education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2.2 Co_Opportunities</dc:title>
  <dc:subject>MLC - Module 2 Coops in the Community</dc:subject>
  <dc:creator>Carl Aakre</dc:creator>
  <cp:keywords/>
  <dc:description/>
  <cp:lastModifiedBy>Rogers, Ashley</cp:lastModifiedBy>
  <cp:revision>6</cp:revision>
  <dcterms:created xsi:type="dcterms:W3CDTF">2019-08-16T19:17:00Z</dcterms:created>
  <dcterms:modified xsi:type="dcterms:W3CDTF">2022-11-02T20:22:00Z</dcterms:modified>
</cp:coreProperties>
</file>