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84"/>
        <w:gridCol w:w="3816"/>
      </w:tblGrid>
      <w:tr w:rsidR="002860C5" w14:paraId="564A0797" w14:textId="77777777" w:rsidTr="002860C5">
        <w:trPr>
          <w:trHeight w:val="473"/>
        </w:trPr>
        <w:tc>
          <w:tcPr>
            <w:tcW w:w="6984" w:type="dxa"/>
            <w:vAlign w:val="center"/>
          </w:tcPr>
          <w:p w14:paraId="523C50A5" w14:textId="77777777" w:rsidR="002860C5" w:rsidRPr="002860C5" w:rsidRDefault="002860C5" w:rsidP="002860C5">
            <w:r>
              <w:t>Name____________________________________________________</w:t>
            </w:r>
          </w:p>
        </w:tc>
        <w:tc>
          <w:tcPr>
            <w:tcW w:w="3816" w:type="dxa"/>
            <w:vMerge w:val="restart"/>
            <w:vAlign w:val="center"/>
          </w:tcPr>
          <w:p w14:paraId="6EEEB2B0" w14:textId="02F1D478" w:rsidR="002860C5" w:rsidRDefault="00E802D7" w:rsidP="00C14A05">
            <w:pPr>
              <w:jc w:val="right"/>
            </w:pPr>
            <w:r>
              <w:rPr>
                <w:b/>
                <w:noProof/>
                <w:sz w:val="28"/>
              </w:rPr>
              <w:drawing>
                <wp:anchor distT="0" distB="0" distL="114300" distR="114300" simplePos="0" relativeHeight="251659264" behindDoc="0" locked="0" layoutInCell="1" allowOverlap="1" wp14:anchorId="1270BD30" wp14:editId="268AD323">
                  <wp:simplePos x="0" y="0"/>
                  <wp:positionH relativeFrom="margin">
                    <wp:align>right</wp:align>
                  </wp:positionH>
                  <wp:positionV relativeFrom="margin">
                    <wp:align>top</wp:align>
                  </wp:positionV>
                  <wp:extent cx="1921510" cy="880110"/>
                  <wp:effectExtent l="0" t="0" r="0" b="0"/>
                  <wp:wrapSquare wrapText="bothSides"/>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7" cstate="print">
                            <a:extLst>
                              <a:ext uri="{28A0092B-C50C-407E-A947-70E740481C1C}">
                                <a14:useLocalDpi xmlns:a14="http://schemas.microsoft.com/office/drawing/2010/main" val="0"/>
                              </a:ext>
                            </a:extLst>
                          </a:blip>
                          <a:srcRect b="21752"/>
                          <a:stretch/>
                        </pic:blipFill>
                        <pic:spPr bwMode="auto">
                          <a:xfrm>
                            <a:off x="0" y="0"/>
                            <a:ext cx="1921510" cy="8801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2860C5" w14:paraId="675B514C" w14:textId="77777777" w:rsidTr="00E802D7">
        <w:trPr>
          <w:trHeight w:val="472"/>
        </w:trPr>
        <w:tc>
          <w:tcPr>
            <w:tcW w:w="6984" w:type="dxa"/>
            <w:shd w:val="clear" w:color="auto" w:fill="auto"/>
            <w:vAlign w:val="bottom"/>
          </w:tcPr>
          <w:p w14:paraId="71121D38" w14:textId="24A0B556" w:rsidR="002860C5" w:rsidRPr="00E16D49" w:rsidRDefault="00195A66" w:rsidP="00E16D49">
            <w:pPr>
              <w:pStyle w:val="MLC"/>
            </w:pPr>
            <w:r>
              <w:t xml:space="preserve"> </w:t>
            </w:r>
            <w:r w:rsidR="00E16D49">
              <w:t xml:space="preserve">Task </w:t>
            </w:r>
            <w:r w:rsidR="00DC4D7F">
              <w:t>2.</w:t>
            </w:r>
            <w:r w:rsidR="00417B9C">
              <w:t>3</w:t>
            </w:r>
            <w:r w:rsidR="00DC4D7F">
              <w:t xml:space="preserve"> Community Values</w:t>
            </w:r>
          </w:p>
        </w:tc>
        <w:tc>
          <w:tcPr>
            <w:tcW w:w="3816" w:type="dxa"/>
            <w:vMerge/>
            <w:vAlign w:val="center"/>
          </w:tcPr>
          <w:p w14:paraId="5EF7E6BA" w14:textId="77777777" w:rsidR="002860C5" w:rsidRDefault="002860C5" w:rsidP="00C14A05">
            <w:pPr>
              <w:jc w:val="right"/>
              <w:rPr>
                <w:noProof/>
              </w:rPr>
            </w:pPr>
          </w:p>
        </w:tc>
      </w:tr>
    </w:tbl>
    <w:p w14:paraId="354AC7BF" w14:textId="06123516" w:rsidR="00A916E6" w:rsidRDefault="00A916E6" w:rsidP="00A916E6"/>
    <w:p w14:paraId="10DDBCE3" w14:textId="77777777" w:rsidR="00E16D49" w:rsidRDefault="00E16D49" w:rsidP="00E16D49">
      <w:pPr>
        <w:pStyle w:val="ActivitySection"/>
      </w:pPr>
      <w:r>
        <w:t>Purpose</w:t>
      </w:r>
    </w:p>
    <w:p w14:paraId="35148772" w14:textId="14534FAD" w:rsidR="005D43A8" w:rsidRDefault="005D43A8" w:rsidP="00E16D49">
      <w:pPr>
        <w:pStyle w:val="ActivityBody"/>
      </w:pPr>
      <w:r>
        <w:t>Throughout</w:t>
      </w:r>
      <w:r w:rsidR="00ED6355">
        <w:t xml:space="preserve"> this module, you learned about </w:t>
      </w:r>
      <w:r w:rsidR="00633FF5">
        <w:t xml:space="preserve">the </w:t>
      </w:r>
      <w:r w:rsidR="00ED6355">
        <w:t xml:space="preserve">global </w:t>
      </w:r>
      <w:r w:rsidR="007149C8">
        <w:t xml:space="preserve">value </w:t>
      </w:r>
      <w:r w:rsidR="00ED6355">
        <w:t xml:space="preserve">of cooperatives and the wide array of career opportunities. Even though a </w:t>
      </w:r>
      <w:r w:rsidR="007149C8">
        <w:t xml:space="preserve">local </w:t>
      </w:r>
      <w:r w:rsidR="00ED6355">
        <w:t xml:space="preserve">cooperative may be </w:t>
      </w:r>
      <w:r w:rsidR="007149C8">
        <w:t xml:space="preserve">part of </w:t>
      </w:r>
      <w:r w:rsidR="00CF423B">
        <w:t xml:space="preserve">a </w:t>
      </w:r>
      <w:r w:rsidR="00ED6355">
        <w:t>large</w:t>
      </w:r>
      <w:r w:rsidR="007149C8">
        <w:t>r</w:t>
      </w:r>
      <w:r w:rsidR="00ED6355">
        <w:t xml:space="preserve"> international business, it still roots itself in </w:t>
      </w:r>
      <w:r w:rsidR="007149C8">
        <w:t xml:space="preserve">the </w:t>
      </w:r>
      <w:r w:rsidR="00ED6355">
        <w:t>local communit</w:t>
      </w:r>
      <w:r w:rsidR="007149C8">
        <w:t>y</w:t>
      </w:r>
      <w:r w:rsidR="00ED6355">
        <w:t xml:space="preserve">. Many rural communities </w:t>
      </w:r>
      <w:r w:rsidR="005D38F8">
        <w:t xml:space="preserve">benefit economically and socially from </w:t>
      </w:r>
      <w:r w:rsidR="00ED6355">
        <w:t>cooperatives.</w:t>
      </w:r>
    </w:p>
    <w:p w14:paraId="757872ED" w14:textId="77777777" w:rsidR="005D43A8" w:rsidRPr="003D53C0" w:rsidRDefault="005D43A8" w:rsidP="003D53C0"/>
    <w:p w14:paraId="656D8D52" w14:textId="7B87F3F9" w:rsidR="005D43A8" w:rsidRDefault="003D53C0" w:rsidP="00BB035C">
      <w:pPr>
        <w:pStyle w:val="ActivityBody"/>
      </w:pPr>
      <w:r>
        <w:t xml:space="preserve">A cooperative may be </w:t>
      </w:r>
      <w:r w:rsidR="007149C8">
        <w:t xml:space="preserve">a </w:t>
      </w:r>
      <w:r>
        <w:t>key employer in a small town</w:t>
      </w:r>
      <w:r w:rsidR="00BB035C">
        <w:t xml:space="preserve"> that provides services to the entire community</w:t>
      </w:r>
      <w:r w:rsidR="006A21D2">
        <w:t xml:space="preserve">. </w:t>
      </w:r>
      <w:r w:rsidR="00BB035C">
        <w:t xml:space="preserve">Community members who are and are not </w:t>
      </w:r>
      <w:r w:rsidR="00630BC1">
        <w:t xml:space="preserve">part of a </w:t>
      </w:r>
      <w:r w:rsidR="00BB035C">
        <w:t xml:space="preserve">cooperative rely upon local cooperatives for supplies and services from pet food to oil changes. </w:t>
      </w:r>
      <w:r w:rsidR="006A21D2">
        <w:t>In addition, cooperative</w:t>
      </w:r>
      <w:r w:rsidR="00BB035C">
        <w:t>s</w:t>
      </w:r>
      <w:r w:rsidR="006A21D2">
        <w:t xml:space="preserve"> will offer a variety of rewarding professional and technical career opportunities</w:t>
      </w:r>
      <w:r w:rsidR="00BB035C">
        <w:t xml:space="preserve">. </w:t>
      </w:r>
    </w:p>
    <w:p w14:paraId="7529702E" w14:textId="77777777" w:rsidR="005D43A8" w:rsidRPr="006A21D2" w:rsidRDefault="005D43A8" w:rsidP="006A21D2"/>
    <w:p w14:paraId="688F1BE3" w14:textId="2EA3824A" w:rsidR="005D43A8" w:rsidRDefault="006A21D2" w:rsidP="00E16D49">
      <w:pPr>
        <w:pStyle w:val="ActivityBody"/>
      </w:pPr>
      <w:r>
        <w:t xml:space="preserve">Although community members </w:t>
      </w:r>
      <w:r w:rsidR="00131CB4">
        <w:t xml:space="preserve">do business with </w:t>
      </w:r>
      <w:r>
        <w:t>cooperative</w:t>
      </w:r>
      <w:r w:rsidR="00CF423B">
        <w:t>s</w:t>
      </w:r>
      <w:r>
        <w:t>, many may not know how cooperative</w:t>
      </w:r>
      <w:r w:rsidR="00CF423B">
        <w:t>s</w:t>
      </w:r>
      <w:r>
        <w:t xml:space="preserve"> give back to </w:t>
      </w:r>
      <w:r w:rsidR="00BB035C">
        <w:t>their</w:t>
      </w:r>
      <w:r>
        <w:t xml:space="preserve"> community. Community involvement is a princip</w:t>
      </w:r>
      <w:r w:rsidR="008207E4">
        <w:t>al</w:t>
      </w:r>
      <w:r>
        <w:t xml:space="preserve"> value of </w:t>
      </w:r>
      <w:r w:rsidR="004C74B9">
        <w:t>all cooperative</w:t>
      </w:r>
      <w:r w:rsidR="00630BC1">
        <w:t xml:space="preserve">s. Cooperatives strengthen communities by </w:t>
      </w:r>
      <w:r w:rsidR="004C74B9">
        <w:t>provid</w:t>
      </w:r>
      <w:r w:rsidR="00630BC1">
        <w:t>ing</w:t>
      </w:r>
      <w:r w:rsidR="004C74B9">
        <w:t xml:space="preserve"> educational opportunities for youth, such as leadership programs and scholarships</w:t>
      </w:r>
      <w:r w:rsidR="00630BC1">
        <w:t xml:space="preserve">, along with </w:t>
      </w:r>
      <w:r w:rsidR="00012940">
        <w:t>philanthropic</w:t>
      </w:r>
      <w:r w:rsidR="004C74B9">
        <w:t xml:space="preserve"> giving</w:t>
      </w:r>
      <w:r w:rsidR="00B02530">
        <w:t>,</w:t>
      </w:r>
      <w:r w:rsidR="00012940">
        <w:t xml:space="preserve"> </w:t>
      </w:r>
      <w:r w:rsidR="00470B77">
        <w:t>service projects</w:t>
      </w:r>
      <w:r w:rsidR="00CF423B">
        <w:t>,</w:t>
      </w:r>
      <w:r w:rsidR="00470B77">
        <w:t xml:space="preserve"> and community education.</w:t>
      </w:r>
    </w:p>
    <w:p w14:paraId="5F96763C" w14:textId="77777777" w:rsidR="005D43A8" w:rsidRPr="00470B77" w:rsidRDefault="005D43A8" w:rsidP="00470B77"/>
    <w:p w14:paraId="25A4036B" w14:textId="076B0F3D" w:rsidR="00E16D49" w:rsidRDefault="00ED6355" w:rsidP="00E16D49">
      <w:pPr>
        <w:pStyle w:val="ActivityBody"/>
      </w:pPr>
      <w:r>
        <w:t>How does your local cooperative add value to your community</w:t>
      </w:r>
      <w:r w:rsidR="00411AF6">
        <w:t>?</w:t>
      </w:r>
      <w:r w:rsidR="009659A9">
        <w:t xml:space="preserve"> Does your community understand the value of their local cooperative?</w:t>
      </w:r>
    </w:p>
    <w:p w14:paraId="2023E721" w14:textId="77777777" w:rsidR="00E16D49" w:rsidRPr="00E16D49" w:rsidRDefault="00E16D49" w:rsidP="00E16D49"/>
    <w:p w14:paraId="1C66ACDD" w14:textId="77777777" w:rsidR="00F40268" w:rsidRDefault="00F40268" w:rsidP="00F40268">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F40268" w14:paraId="11AE24B7" w14:textId="77777777" w:rsidTr="00F40268">
        <w:tc>
          <w:tcPr>
            <w:tcW w:w="5395" w:type="dxa"/>
          </w:tcPr>
          <w:p w14:paraId="2A0265E4" w14:textId="5C656D98" w:rsidR="00F40268" w:rsidRDefault="00F40268" w:rsidP="00F40268">
            <w:pPr>
              <w:pStyle w:val="ActivityBodyBold"/>
            </w:pPr>
            <w:r>
              <w:t xml:space="preserve">Per </w:t>
            </w:r>
            <w:r w:rsidR="00A51689">
              <w:t>group</w:t>
            </w:r>
            <w:r w:rsidR="000F134A">
              <w:t xml:space="preserve"> of</w:t>
            </w:r>
            <w:r>
              <w:t xml:space="preserve"> students:</w:t>
            </w:r>
          </w:p>
          <w:p w14:paraId="19EE85D2" w14:textId="2CE4C81E" w:rsidR="00A51689" w:rsidRDefault="00A51689" w:rsidP="00470B77">
            <w:pPr>
              <w:pStyle w:val="Activitybullet"/>
            </w:pPr>
            <w:r>
              <w:t>Calculator</w:t>
            </w:r>
          </w:p>
          <w:p w14:paraId="390B99DF" w14:textId="49C4B207" w:rsidR="00470B77" w:rsidRDefault="00470B77" w:rsidP="00470B77">
            <w:pPr>
              <w:pStyle w:val="Activitybullet"/>
            </w:pPr>
            <w:r>
              <w:t>Computer with internet access and word processing software</w:t>
            </w:r>
          </w:p>
        </w:tc>
        <w:tc>
          <w:tcPr>
            <w:tcW w:w="5395" w:type="dxa"/>
          </w:tcPr>
          <w:p w14:paraId="0D1AC2C7" w14:textId="77777777" w:rsidR="00F40268" w:rsidRDefault="00F40268" w:rsidP="00F40268">
            <w:pPr>
              <w:pStyle w:val="ActivityBodyBold"/>
            </w:pPr>
            <w:r>
              <w:t>Per student:</w:t>
            </w:r>
          </w:p>
          <w:p w14:paraId="5B7FFF6E" w14:textId="035696CF" w:rsidR="00523D50" w:rsidRDefault="00523D50" w:rsidP="00F40268">
            <w:pPr>
              <w:pStyle w:val="Activitybullet"/>
            </w:pPr>
            <w:r>
              <w:t>Pencil</w:t>
            </w:r>
          </w:p>
          <w:p w14:paraId="56AEF9B3" w14:textId="37F0812E" w:rsidR="00F40268" w:rsidRPr="00B02530" w:rsidRDefault="00470B77" w:rsidP="00F40268">
            <w:pPr>
              <w:pStyle w:val="Activitybullet"/>
              <w:rPr>
                <w:i/>
                <w:iCs/>
              </w:rPr>
            </w:pPr>
            <w:r w:rsidRPr="00B02530">
              <w:rPr>
                <w:i/>
                <w:iCs/>
              </w:rPr>
              <w:t xml:space="preserve">Task </w:t>
            </w:r>
            <w:r w:rsidR="00417B9C">
              <w:rPr>
                <w:i/>
                <w:iCs/>
              </w:rPr>
              <w:t>2.3</w:t>
            </w:r>
            <w:r w:rsidRPr="00B02530">
              <w:rPr>
                <w:i/>
                <w:iCs/>
              </w:rPr>
              <w:t xml:space="preserve"> Evaluation Rubric</w:t>
            </w:r>
          </w:p>
        </w:tc>
      </w:tr>
    </w:tbl>
    <w:p w14:paraId="60C34E67" w14:textId="77777777" w:rsidR="00F40268" w:rsidRDefault="00F40268" w:rsidP="00F40268"/>
    <w:p w14:paraId="3FA3C206" w14:textId="77777777" w:rsidR="00F40268" w:rsidRDefault="00F40268" w:rsidP="00F40268">
      <w:pPr>
        <w:pStyle w:val="ActivitySection"/>
      </w:pPr>
      <w:r>
        <w:t>Procedure</w:t>
      </w:r>
    </w:p>
    <w:p w14:paraId="6D59F610" w14:textId="08A964F9" w:rsidR="00B02530" w:rsidRDefault="00B02530" w:rsidP="00B02530">
      <w:pPr>
        <w:pStyle w:val="ActivityBody"/>
      </w:pPr>
      <w:r>
        <w:t>Survey your community about their knowledge and use of local cooperatives.</w:t>
      </w:r>
      <w:r w:rsidR="000325DE">
        <w:t xml:space="preserve"> Then interview a cooperative member and patron</w:t>
      </w:r>
      <w:r w:rsidR="00CF423B">
        <w:t>s</w:t>
      </w:r>
      <w:r w:rsidR="000325DE">
        <w:t>. Use your information from the survey and interview</w:t>
      </w:r>
      <w:r w:rsidR="00CF423B">
        <w:t xml:space="preserve">s </w:t>
      </w:r>
      <w:r w:rsidR="000325DE">
        <w:t>to make a brochure promoting a local cooperative.</w:t>
      </w:r>
    </w:p>
    <w:p w14:paraId="6F38D053" w14:textId="708E0B4B" w:rsidR="00B02530" w:rsidRDefault="00B02530" w:rsidP="00B02530">
      <w:pPr>
        <w:pStyle w:val="ActivityBodyBold"/>
      </w:pPr>
      <w:r>
        <w:t>Part One – Local Survey</w:t>
      </w:r>
    </w:p>
    <w:p w14:paraId="145435A2" w14:textId="4CFC1616" w:rsidR="00B02530" w:rsidRPr="00B02530" w:rsidRDefault="00B02530" w:rsidP="00B02530">
      <w:pPr>
        <w:pStyle w:val="ActivityBody"/>
      </w:pPr>
      <w:r>
        <w:t xml:space="preserve">Use the survey in Table 1 to </w:t>
      </w:r>
      <w:r w:rsidR="008A28E0">
        <w:t xml:space="preserve">survey </w:t>
      </w:r>
      <w:r w:rsidR="00630BC1">
        <w:t>ten</w:t>
      </w:r>
      <w:r w:rsidR="008A28E0">
        <w:t xml:space="preserve"> members of the community. Record </w:t>
      </w:r>
      <w:r w:rsidR="00DE3ABD">
        <w:t xml:space="preserve">responses to </w:t>
      </w:r>
      <w:r w:rsidR="008A28E0">
        <w:t>the Yes/No questions using tally marks in the tally mark section of the survey. Record answers to the other questions in the provided space. For this survey, you do not need to track the relationship between the questions</w:t>
      </w:r>
      <w:r w:rsidR="00CF423B">
        <w:t xml:space="preserve"> and those answering them</w:t>
      </w:r>
      <w:r w:rsidR="008A28E0">
        <w:t xml:space="preserve">. </w:t>
      </w:r>
      <w:r w:rsidR="00CF423B">
        <w:t>When surveying the community, f</w:t>
      </w:r>
      <w:r w:rsidR="008A28E0">
        <w:t xml:space="preserve">ollow the </w:t>
      </w:r>
      <w:r w:rsidR="009E339F">
        <w:t xml:space="preserve">communications </w:t>
      </w:r>
      <w:r w:rsidR="008A28E0">
        <w:t>etiquette</w:t>
      </w:r>
      <w:r w:rsidR="00053521">
        <w:t xml:space="preserve"> presented during the </w:t>
      </w:r>
      <w:r w:rsidR="00053521" w:rsidRPr="00053521">
        <w:rPr>
          <w:rStyle w:val="ActivityBodyItalicChar"/>
        </w:rPr>
        <w:t>Survey Communication</w:t>
      </w:r>
      <w:r w:rsidR="00053521">
        <w:t xml:space="preserve"> presentation.</w:t>
      </w:r>
    </w:p>
    <w:p w14:paraId="53694269" w14:textId="08259EE6" w:rsidR="00053521" w:rsidRDefault="00053521" w:rsidP="00053521"/>
    <w:p w14:paraId="264D8E7C" w14:textId="022EFB04" w:rsidR="00053521" w:rsidRDefault="00053521" w:rsidP="00053521">
      <w:pPr>
        <w:pStyle w:val="ActivityBody"/>
      </w:pPr>
      <w:r>
        <w:t xml:space="preserve">Work with </w:t>
      </w:r>
      <w:r w:rsidR="00A51689">
        <w:t>your group to</w:t>
      </w:r>
      <w:r>
        <w:t xml:space="preserve"> compile </w:t>
      </w:r>
      <w:r w:rsidR="00A51689">
        <w:t>your</w:t>
      </w:r>
      <w:r>
        <w:t xml:space="preserve"> survey results. </w:t>
      </w:r>
      <w:r w:rsidR="00A51689">
        <w:t xml:space="preserve">Your group should have surveyed a total of 40 people in the community. </w:t>
      </w:r>
      <w:r>
        <w:t xml:space="preserve">In Table 2, record the total responding yes for each question and the total surveyed. </w:t>
      </w:r>
      <w:r w:rsidR="00A51689">
        <w:t>Use a calculator to d</w:t>
      </w:r>
      <w:r>
        <w:t>ivide the total responding yes by the total surveyed to find the percentage answering yes to each question.</w:t>
      </w:r>
    </w:p>
    <w:p w14:paraId="5F6078EE" w14:textId="130C3050" w:rsidR="00A51689" w:rsidRPr="00A51689" w:rsidRDefault="00A51689" w:rsidP="00A51689"/>
    <w:p w14:paraId="6091876F" w14:textId="2ACB5B85" w:rsidR="00A51689" w:rsidRDefault="00A51689" w:rsidP="00A51689">
      <w:pPr>
        <w:pStyle w:val="ActivityBody"/>
      </w:pPr>
      <w:r w:rsidRPr="00A51689">
        <w:t>Choose</w:t>
      </w:r>
      <w:r>
        <w:t xml:space="preserve"> </w:t>
      </w:r>
      <w:r w:rsidR="00F44F74">
        <w:t>one person in</w:t>
      </w:r>
      <w:r>
        <w:t xml:space="preserve"> the group to complete Part Two and </w:t>
      </w:r>
      <w:r w:rsidR="00F44F74">
        <w:t>three</w:t>
      </w:r>
      <w:r>
        <w:t xml:space="preserve"> people to complete Part Three.</w:t>
      </w:r>
    </w:p>
    <w:p w14:paraId="55A61C1E" w14:textId="77777777" w:rsidR="00A51689" w:rsidRPr="00A51689" w:rsidRDefault="00A51689" w:rsidP="00A51689"/>
    <w:p w14:paraId="3027179E" w14:textId="31DCD35C" w:rsidR="00A93129" w:rsidRDefault="00A93129" w:rsidP="00ED6355">
      <w:pPr>
        <w:pStyle w:val="ActivityBodyBold"/>
      </w:pPr>
      <w:r>
        <w:t xml:space="preserve">Part </w:t>
      </w:r>
      <w:r w:rsidR="00B02530">
        <w:t>Two</w:t>
      </w:r>
      <w:r>
        <w:t xml:space="preserve"> – Cooperative </w:t>
      </w:r>
      <w:r w:rsidR="00E9602B">
        <w:t>Information</w:t>
      </w:r>
    </w:p>
    <w:p w14:paraId="4CC7FB77" w14:textId="7B294166" w:rsidR="00ED6355" w:rsidRDefault="007E3A51" w:rsidP="00E9602B">
      <w:pPr>
        <w:pStyle w:val="ActivityNumbers"/>
        <w:numPr>
          <w:ilvl w:val="0"/>
          <w:numId w:val="42"/>
        </w:numPr>
      </w:pPr>
      <w:r>
        <w:lastRenderedPageBreak/>
        <w:t xml:space="preserve">Your teacher will assign </w:t>
      </w:r>
      <w:r w:rsidR="00F44F74">
        <w:t>you</w:t>
      </w:r>
      <w:r w:rsidR="00A51689">
        <w:t xml:space="preserve"> a</w:t>
      </w:r>
      <w:r>
        <w:t xml:space="preserve"> local cooperative</w:t>
      </w:r>
      <w:r w:rsidR="006D3067">
        <w:t xml:space="preserve"> manager</w:t>
      </w:r>
      <w:r w:rsidR="00F44F74">
        <w:t xml:space="preserve"> to </w:t>
      </w:r>
      <w:r w:rsidR="00630BC1">
        <w:t>interview</w:t>
      </w:r>
      <w:r w:rsidR="00E9602B">
        <w:t xml:space="preserve">. </w:t>
      </w:r>
      <w:r w:rsidR="00470B77">
        <w:t>C</w:t>
      </w:r>
      <w:r w:rsidR="00ED6355">
        <w:t xml:space="preserve">ontact </w:t>
      </w:r>
      <w:r w:rsidR="00633FF5">
        <w:t>the</w:t>
      </w:r>
      <w:r w:rsidR="00ED6355">
        <w:t xml:space="preserve"> local cooperative</w:t>
      </w:r>
      <w:r w:rsidR="00470B77">
        <w:t xml:space="preserve"> manager</w:t>
      </w:r>
      <w:r w:rsidR="00ED6355">
        <w:t xml:space="preserve"> in your community and </w:t>
      </w:r>
      <w:r w:rsidR="00470B77">
        <w:t xml:space="preserve">ask her or him the </w:t>
      </w:r>
      <w:r w:rsidR="00E9602B">
        <w:t>questions in Table 3</w:t>
      </w:r>
      <w:r w:rsidR="00ED6355">
        <w:t>.</w:t>
      </w:r>
      <w:r w:rsidR="006B5090">
        <w:t xml:space="preserve"> </w:t>
      </w:r>
      <w:r w:rsidR="009E339F">
        <w:t xml:space="preserve">When interviewing the </w:t>
      </w:r>
      <w:r w:rsidR="005F2419">
        <w:t>manager</w:t>
      </w:r>
      <w:r w:rsidR="009E339F">
        <w:t xml:space="preserve">, follow the communications etiquette presented during the </w:t>
      </w:r>
      <w:r w:rsidR="009E339F" w:rsidRPr="00053521">
        <w:rPr>
          <w:rStyle w:val="ActivityBodyItalicChar"/>
        </w:rPr>
        <w:t>Survey Communication</w:t>
      </w:r>
      <w:r w:rsidR="009E339F">
        <w:t xml:space="preserve"> presentation.</w:t>
      </w:r>
      <w:r w:rsidR="005F2419">
        <w:t xml:space="preserve"> </w:t>
      </w:r>
      <w:r w:rsidR="006B5090">
        <w:t xml:space="preserve">Enter the </w:t>
      </w:r>
      <w:r w:rsidR="00107B76">
        <w:t>responses</w:t>
      </w:r>
      <w:r w:rsidR="006B5090">
        <w:t xml:space="preserve"> in Table </w:t>
      </w:r>
      <w:r w:rsidR="006D3067">
        <w:t>3</w:t>
      </w:r>
      <w:r w:rsidR="006B5090">
        <w:t xml:space="preserve"> on the student </w:t>
      </w:r>
      <w:r w:rsidR="006D3067">
        <w:t>survey</w:t>
      </w:r>
      <w:r w:rsidR="006B5090">
        <w:t>.</w:t>
      </w:r>
    </w:p>
    <w:p w14:paraId="2E021081" w14:textId="20D40957" w:rsidR="00523D50" w:rsidRDefault="005D43A8" w:rsidP="00A93129">
      <w:pPr>
        <w:pStyle w:val="ActivityNumbers"/>
      </w:pPr>
      <w:r>
        <w:t xml:space="preserve">Based upon your local population, calculate the percentage of people employed by, members of, </w:t>
      </w:r>
      <w:r w:rsidR="00633FF5">
        <w:t>and</w:t>
      </w:r>
      <w:r>
        <w:t xml:space="preserve"> patrons of the cooperative.</w:t>
      </w:r>
      <w:r w:rsidR="00E9602B">
        <w:t xml:space="preserve"> Record the percentages in Table 3.</w:t>
      </w:r>
    </w:p>
    <w:p w14:paraId="01770B3A" w14:textId="2C4EE211" w:rsidR="00E9602B" w:rsidRDefault="00E9602B" w:rsidP="00A93129">
      <w:pPr>
        <w:pStyle w:val="ActivityNumbers"/>
      </w:pPr>
      <w:r>
        <w:t>Share your information with the other members of your group.</w:t>
      </w:r>
    </w:p>
    <w:p w14:paraId="41758C49" w14:textId="7FA52E4F" w:rsidR="009659A9" w:rsidRDefault="009659A9" w:rsidP="00A51689"/>
    <w:p w14:paraId="49B4B656" w14:textId="2AC601A1" w:rsidR="00E9602B" w:rsidRDefault="00E9602B" w:rsidP="00E9602B">
      <w:pPr>
        <w:pStyle w:val="ActivityBodyBold"/>
      </w:pPr>
      <w:r>
        <w:t>Part Three – Patron Information</w:t>
      </w:r>
    </w:p>
    <w:p w14:paraId="34C3D9BC" w14:textId="2EAF7795" w:rsidR="00E9602B" w:rsidRDefault="00E9602B" w:rsidP="00E9602B">
      <w:pPr>
        <w:pStyle w:val="ActivityNumbers"/>
        <w:numPr>
          <w:ilvl w:val="0"/>
          <w:numId w:val="43"/>
        </w:numPr>
      </w:pPr>
      <w:r>
        <w:t xml:space="preserve">Your teacher will assign </w:t>
      </w:r>
      <w:r w:rsidR="00F44F74">
        <w:t xml:space="preserve">you a </w:t>
      </w:r>
      <w:r w:rsidR="009D3146">
        <w:t>cooperative patron to interview</w:t>
      </w:r>
      <w:r>
        <w:t xml:space="preserve">. Contact the patron in your community and ask her or him the questions in Table 4. </w:t>
      </w:r>
      <w:r w:rsidR="005F2419">
        <w:t xml:space="preserve">When interviewing the patron, follow the communications etiquette presented during the </w:t>
      </w:r>
      <w:r w:rsidR="005F2419" w:rsidRPr="00053521">
        <w:rPr>
          <w:rStyle w:val="ActivityBodyItalicChar"/>
        </w:rPr>
        <w:t>Survey Communication</w:t>
      </w:r>
      <w:r w:rsidR="005F2419">
        <w:t xml:space="preserve"> presentation. </w:t>
      </w:r>
      <w:r>
        <w:t>Record the answers in Table 4 on the student survey.</w:t>
      </w:r>
    </w:p>
    <w:p w14:paraId="37F4CE73" w14:textId="77777777" w:rsidR="00E9602B" w:rsidRDefault="00E9602B" w:rsidP="00E9602B">
      <w:pPr>
        <w:pStyle w:val="ActivityNumbers"/>
      </w:pPr>
      <w:r>
        <w:t>Share your information with the other members of your group.</w:t>
      </w:r>
    </w:p>
    <w:p w14:paraId="7EEE8E3F" w14:textId="77777777" w:rsidR="00E9602B" w:rsidRPr="00E9602B" w:rsidRDefault="00E9602B" w:rsidP="00E9602B"/>
    <w:p w14:paraId="4CB63501" w14:textId="4593F3A4" w:rsidR="00ED6355" w:rsidRDefault="003B357E" w:rsidP="003B357E">
      <w:pPr>
        <w:pStyle w:val="ActivityBodyBold"/>
      </w:pPr>
      <w:r>
        <w:t xml:space="preserve">Part </w:t>
      </w:r>
      <w:r w:rsidR="00E9602B">
        <w:t>Four</w:t>
      </w:r>
      <w:r>
        <w:t xml:space="preserve"> </w:t>
      </w:r>
      <w:r w:rsidR="000F134A">
        <w:t>–</w:t>
      </w:r>
      <w:r>
        <w:t xml:space="preserve"> </w:t>
      </w:r>
      <w:r w:rsidR="000F134A">
        <w:t>Inform the Community</w:t>
      </w:r>
    </w:p>
    <w:p w14:paraId="3ADD84FC" w14:textId="1ACAB3EE" w:rsidR="000F134A" w:rsidRDefault="00CC39AD" w:rsidP="000F134A">
      <w:pPr>
        <w:pStyle w:val="ActivityBody"/>
      </w:pPr>
      <w:r>
        <w:t xml:space="preserve">Use the </w:t>
      </w:r>
      <w:r w:rsidR="009D3146">
        <w:t xml:space="preserve">information collected in </w:t>
      </w:r>
      <w:r w:rsidR="00C25265">
        <w:t>P</w:t>
      </w:r>
      <w:r w:rsidR="009D3146">
        <w:t xml:space="preserve">arts </w:t>
      </w:r>
      <w:r w:rsidR="00C25265">
        <w:t>O</w:t>
      </w:r>
      <w:r w:rsidR="009D3146">
        <w:t xml:space="preserve">ne through </w:t>
      </w:r>
      <w:r w:rsidR="00C25265">
        <w:t>T</w:t>
      </w:r>
      <w:r w:rsidR="009D3146">
        <w:t>hree</w:t>
      </w:r>
      <w:r>
        <w:t xml:space="preserve"> to determine what the </w:t>
      </w:r>
      <w:r w:rsidR="00C25265">
        <w:t xml:space="preserve">respective </w:t>
      </w:r>
      <w:r>
        <w:t xml:space="preserve">community </w:t>
      </w:r>
      <w:r w:rsidR="00C25265">
        <w:t xml:space="preserve">members </w:t>
      </w:r>
      <w:r>
        <w:t xml:space="preserve">do and do not know about your local cooperative. </w:t>
      </w:r>
      <w:r w:rsidR="000F134A">
        <w:t xml:space="preserve">Work with your </w:t>
      </w:r>
      <w:r w:rsidR="009D3146">
        <w:t>group</w:t>
      </w:r>
      <w:r w:rsidR="000F134A">
        <w:t xml:space="preserve"> to develop a brochure explaining the benefits of having a cooperative in the community</w:t>
      </w:r>
      <w:r w:rsidR="00633FF5">
        <w:t>. Your teacher will evaluate t</w:t>
      </w:r>
      <w:r w:rsidR="000F134A">
        <w:t xml:space="preserve">he brochure using </w:t>
      </w:r>
      <w:r w:rsidR="000F134A" w:rsidRPr="004D6BCE">
        <w:rPr>
          <w:rStyle w:val="ActivityBodyItalicChar"/>
        </w:rPr>
        <w:t xml:space="preserve">Task </w:t>
      </w:r>
      <w:r w:rsidR="00417B9C">
        <w:rPr>
          <w:rStyle w:val="ActivityBodyItalicChar"/>
        </w:rPr>
        <w:t>2.3</w:t>
      </w:r>
      <w:r w:rsidR="000F134A" w:rsidRPr="004D6BCE">
        <w:rPr>
          <w:rStyle w:val="ActivityBodyItalicChar"/>
        </w:rPr>
        <w:t xml:space="preserve"> Evaluation Rubric</w:t>
      </w:r>
      <w:r w:rsidR="00107B76">
        <w:t xml:space="preserve">. The brochure </w:t>
      </w:r>
      <w:r w:rsidR="000F134A">
        <w:t>should meet the following criteria.</w:t>
      </w:r>
    </w:p>
    <w:p w14:paraId="4D123B50" w14:textId="5E598F76" w:rsidR="000F134A" w:rsidRDefault="005D43A8" w:rsidP="000F134A">
      <w:pPr>
        <w:pStyle w:val="Activitybullet"/>
      </w:pPr>
      <w:r>
        <w:t>Patron testimonials</w:t>
      </w:r>
    </w:p>
    <w:p w14:paraId="7F203B1C" w14:textId="7469C0A7" w:rsidR="005D43A8" w:rsidRDefault="005D43A8" w:rsidP="005D43A8">
      <w:pPr>
        <w:pStyle w:val="Activitybullet"/>
      </w:pPr>
      <w:r>
        <w:t xml:space="preserve">How the cooperative </w:t>
      </w:r>
      <w:r w:rsidR="005F2419">
        <w:t xml:space="preserve">impacts </w:t>
      </w:r>
      <w:r>
        <w:t>the community</w:t>
      </w:r>
    </w:p>
    <w:p w14:paraId="2A57142B" w14:textId="0BA72FE5" w:rsidR="00107B76" w:rsidRDefault="00107B76" w:rsidP="005D43A8">
      <w:pPr>
        <w:pStyle w:val="Activitybullet"/>
      </w:pPr>
      <w:r>
        <w:t>Percentage of community people benefiting from the cooperative</w:t>
      </w:r>
    </w:p>
    <w:p w14:paraId="3753DE07" w14:textId="0C238B4A" w:rsidR="00672CBD" w:rsidRDefault="00264963" w:rsidP="00672CBD">
      <w:pPr>
        <w:pStyle w:val="Activitybullet"/>
      </w:pPr>
      <w:r>
        <w:t>Services received by members and non-members in the community</w:t>
      </w:r>
    </w:p>
    <w:p w14:paraId="3C7988AC" w14:textId="77777777" w:rsidR="00633FF5" w:rsidRPr="00633FF5" w:rsidRDefault="00633FF5" w:rsidP="00633FF5"/>
    <w:p w14:paraId="15BE3EF7" w14:textId="77777777" w:rsidR="00F40268" w:rsidRDefault="00F40268" w:rsidP="00F40268">
      <w:pPr>
        <w:pStyle w:val="ActivitySection"/>
      </w:pPr>
      <w:r>
        <w:t>Conclusion</w:t>
      </w:r>
    </w:p>
    <w:p w14:paraId="3E8245F9" w14:textId="1810CB5E" w:rsidR="00F40268" w:rsidRDefault="004D6BCE" w:rsidP="005D43A8">
      <w:pPr>
        <w:pStyle w:val="ActivityNumbers"/>
        <w:numPr>
          <w:ilvl w:val="0"/>
          <w:numId w:val="40"/>
        </w:numPr>
      </w:pPr>
      <w:r>
        <w:t>What services do local cooperatives provide?</w:t>
      </w:r>
    </w:p>
    <w:p w14:paraId="26A1C95F" w14:textId="27B70FD0" w:rsidR="00053521" w:rsidRPr="00053521" w:rsidRDefault="00053521" w:rsidP="00053521"/>
    <w:p w14:paraId="34E67149" w14:textId="0794C561" w:rsidR="00053521" w:rsidRPr="00053521" w:rsidRDefault="00053521" w:rsidP="00053521"/>
    <w:p w14:paraId="7164D521" w14:textId="77777777" w:rsidR="00053521" w:rsidRPr="00053521" w:rsidRDefault="00053521" w:rsidP="00053521"/>
    <w:p w14:paraId="652C2C7E" w14:textId="5756A2FF" w:rsidR="004D6BCE" w:rsidRDefault="004D6BCE" w:rsidP="004D6BCE">
      <w:pPr>
        <w:pStyle w:val="ActivityNumbers"/>
      </w:pPr>
      <w:r>
        <w:t xml:space="preserve">How many people in your community does your local cooperative </w:t>
      </w:r>
      <w:r w:rsidR="00C25265">
        <w:t>impact</w:t>
      </w:r>
      <w:r>
        <w:t>?</w:t>
      </w:r>
    </w:p>
    <w:p w14:paraId="7D9E1FCE" w14:textId="36371C1F" w:rsidR="00053521" w:rsidRPr="00053521" w:rsidRDefault="00053521" w:rsidP="00053521"/>
    <w:p w14:paraId="7B3E9585" w14:textId="2AFAFB5D" w:rsidR="00053521" w:rsidRPr="00053521" w:rsidRDefault="00053521" w:rsidP="00053521"/>
    <w:p w14:paraId="7989F5EC" w14:textId="77777777" w:rsidR="00053521" w:rsidRPr="00053521" w:rsidRDefault="00053521" w:rsidP="00053521"/>
    <w:p w14:paraId="08958EFC" w14:textId="31B80646" w:rsidR="00523D50" w:rsidRDefault="004D6BCE" w:rsidP="004D6BCE">
      <w:pPr>
        <w:pStyle w:val="ActivityNumbers"/>
      </w:pPr>
      <w:r>
        <w:t xml:space="preserve">How does your local cooperative </w:t>
      </w:r>
      <w:r w:rsidR="00C25265">
        <w:t>add value</w:t>
      </w:r>
      <w:r>
        <w:t xml:space="preserve"> to the community?</w:t>
      </w:r>
      <w:r w:rsidR="00523D50">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84"/>
        <w:gridCol w:w="3816"/>
      </w:tblGrid>
      <w:tr w:rsidR="00BB035C" w14:paraId="3D0FE578" w14:textId="77777777" w:rsidTr="002D266E">
        <w:trPr>
          <w:trHeight w:val="473"/>
        </w:trPr>
        <w:tc>
          <w:tcPr>
            <w:tcW w:w="6984" w:type="dxa"/>
            <w:vAlign w:val="center"/>
          </w:tcPr>
          <w:p w14:paraId="58C58011" w14:textId="77777777" w:rsidR="00BB035C" w:rsidRPr="002860C5" w:rsidRDefault="00BB035C" w:rsidP="002D266E">
            <w:r>
              <w:lastRenderedPageBreak/>
              <w:t>Name____________________________________________________</w:t>
            </w:r>
          </w:p>
        </w:tc>
        <w:tc>
          <w:tcPr>
            <w:tcW w:w="3816" w:type="dxa"/>
            <w:vMerge w:val="restart"/>
            <w:vAlign w:val="center"/>
          </w:tcPr>
          <w:p w14:paraId="2BCEF168" w14:textId="082E32F2" w:rsidR="00BB035C" w:rsidRDefault="00E802D7" w:rsidP="002D266E">
            <w:pPr>
              <w:jc w:val="right"/>
            </w:pPr>
            <w:r>
              <w:rPr>
                <w:b/>
                <w:noProof/>
                <w:sz w:val="28"/>
              </w:rPr>
              <w:drawing>
                <wp:anchor distT="0" distB="0" distL="114300" distR="114300" simplePos="0" relativeHeight="251661312" behindDoc="0" locked="0" layoutInCell="1" allowOverlap="1" wp14:anchorId="6F651F5D" wp14:editId="34FF0DA1">
                  <wp:simplePos x="0" y="0"/>
                  <wp:positionH relativeFrom="margin">
                    <wp:align>right</wp:align>
                  </wp:positionH>
                  <wp:positionV relativeFrom="margin">
                    <wp:align>top</wp:align>
                  </wp:positionV>
                  <wp:extent cx="1921510" cy="880110"/>
                  <wp:effectExtent l="0" t="0" r="0" b="0"/>
                  <wp:wrapSquare wrapText="bothSides"/>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7" cstate="print">
                            <a:extLst>
                              <a:ext uri="{28A0092B-C50C-407E-A947-70E740481C1C}">
                                <a14:useLocalDpi xmlns:a14="http://schemas.microsoft.com/office/drawing/2010/main" val="0"/>
                              </a:ext>
                            </a:extLst>
                          </a:blip>
                          <a:srcRect b="21752"/>
                          <a:stretch/>
                        </pic:blipFill>
                        <pic:spPr bwMode="auto">
                          <a:xfrm>
                            <a:off x="0" y="0"/>
                            <a:ext cx="1921510" cy="8801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BB035C" w14:paraId="34C9940D" w14:textId="77777777" w:rsidTr="00E802D7">
        <w:trPr>
          <w:trHeight w:val="472"/>
        </w:trPr>
        <w:tc>
          <w:tcPr>
            <w:tcW w:w="6984" w:type="dxa"/>
            <w:shd w:val="clear" w:color="auto" w:fill="auto"/>
            <w:vAlign w:val="bottom"/>
          </w:tcPr>
          <w:p w14:paraId="25E2F966" w14:textId="1D0D117B" w:rsidR="00BB035C" w:rsidRPr="00E16D49" w:rsidRDefault="00BB035C" w:rsidP="002D266E">
            <w:pPr>
              <w:pStyle w:val="MLC"/>
            </w:pPr>
            <w:r>
              <w:t xml:space="preserve"> Task 2.3 Community Survey</w:t>
            </w:r>
          </w:p>
        </w:tc>
        <w:tc>
          <w:tcPr>
            <w:tcW w:w="3816" w:type="dxa"/>
            <w:vMerge/>
            <w:vAlign w:val="center"/>
          </w:tcPr>
          <w:p w14:paraId="0F867881" w14:textId="77777777" w:rsidR="00BB035C" w:rsidRDefault="00BB035C" w:rsidP="002D266E">
            <w:pPr>
              <w:jc w:val="right"/>
              <w:rPr>
                <w:noProof/>
              </w:rPr>
            </w:pPr>
          </w:p>
        </w:tc>
      </w:tr>
    </w:tbl>
    <w:p w14:paraId="739FE949" w14:textId="77777777" w:rsidR="00BB035C" w:rsidRPr="00A93129" w:rsidRDefault="00BB035C" w:rsidP="00A93129"/>
    <w:tbl>
      <w:tblPr>
        <w:tblStyle w:val="TableGrid"/>
        <w:tblW w:w="0" w:type="auto"/>
        <w:tblLook w:val="04A0" w:firstRow="1" w:lastRow="0" w:firstColumn="1" w:lastColumn="0" w:noHBand="0" w:noVBand="1"/>
      </w:tblPr>
      <w:tblGrid>
        <w:gridCol w:w="6025"/>
        <w:gridCol w:w="1710"/>
        <w:gridCol w:w="360"/>
        <w:gridCol w:w="1292"/>
        <w:gridCol w:w="55"/>
        <w:gridCol w:w="1348"/>
      </w:tblGrid>
      <w:tr w:rsidR="00523D50" w14:paraId="7C4EF8D2" w14:textId="77777777" w:rsidTr="00A93129">
        <w:tc>
          <w:tcPr>
            <w:tcW w:w="10790" w:type="dxa"/>
            <w:gridSpan w:val="6"/>
            <w:tcBorders>
              <w:top w:val="nil"/>
              <w:left w:val="nil"/>
              <w:bottom w:val="single" w:sz="4" w:space="0" w:color="auto"/>
              <w:right w:val="nil"/>
            </w:tcBorders>
          </w:tcPr>
          <w:p w14:paraId="156FC7C1" w14:textId="08B5FA94" w:rsidR="00523D50" w:rsidRPr="00A93129" w:rsidRDefault="00523D50" w:rsidP="00523D50">
            <w:pPr>
              <w:rPr>
                <w:rStyle w:val="KeyTerm"/>
              </w:rPr>
            </w:pPr>
            <w:r w:rsidRPr="00A93129">
              <w:rPr>
                <w:rStyle w:val="KeyTerm"/>
              </w:rPr>
              <w:t xml:space="preserve">Table 1. </w:t>
            </w:r>
            <w:r w:rsidR="00A93129" w:rsidRPr="00A93129">
              <w:rPr>
                <w:rStyle w:val="KeyTermItalic"/>
              </w:rPr>
              <w:t>Community Connection</w:t>
            </w:r>
          </w:p>
        </w:tc>
      </w:tr>
      <w:tr w:rsidR="001F1CFF" w14:paraId="0EE74CF5" w14:textId="77777777" w:rsidTr="00B02530">
        <w:tc>
          <w:tcPr>
            <w:tcW w:w="8095" w:type="dxa"/>
            <w:gridSpan w:val="3"/>
            <w:tcBorders>
              <w:top w:val="single" w:sz="4" w:space="0" w:color="auto"/>
            </w:tcBorders>
            <w:shd w:val="clear" w:color="auto" w:fill="F2F2F2" w:themeFill="background1" w:themeFillShade="F2"/>
          </w:tcPr>
          <w:p w14:paraId="6B34D003" w14:textId="4EF08D10" w:rsidR="001F1CFF" w:rsidRDefault="001F1CFF" w:rsidP="00523D50">
            <w:r>
              <w:t>Are you a member of a cooperative?</w:t>
            </w:r>
          </w:p>
        </w:tc>
        <w:tc>
          <w:tcPr>
            <w:tcW w:w="1347" w:type="dxa"/>
            <w:gridSpan w:val="2"/>
            <w:tcBorders>
              <w:top w:val="single" w:sz="4" w:space="0" w:color="auto"/>
            </w:tcBorders>
            <w:shd w:val="clear" w:color="auto" w:fill="F2F2F2" w:themeFill="background1" w:themeFillShade="F2"/>
          </w:tcPr>
          <w:p w14:paraId="246171E9" w14:textId="652BAF47" w:rsidR="001F1CFF" w:rsidRDefault="001F1CFF" w:rsidP="00A93129">
            <w:pPr>
              <w:pStyle w:val="PictureCentered"/>
            </w:pPr>
            <w:r>
              <w:t>YES</w:t>
            </w:r>
          </w:p>
        </w:tc>
        <w:tc>
          <w:tcPr>
            <w:tcW w:w="1348" w:type="dxa"/>
            <w:tcBorders>
              <w:top w:val="single" w:sz="4" w:space="0" w:color="auto"/>
            </w:tcBorders>
            <w:shd w:val="clear" w:color="auto" w:fill="F2F2F2" w:themeFill="background1" w:themeFillShade="F2"/>
          </w:tcPr>
          <w:p w14:paraId="4C164F26" w14:textId="3002C54B" w:rsidR="001F1CFF" w:rsidRDefault="001F1CFF" w:rsidP="00A93129">
            <w:pPr>
              <w:pStyle w:val="PictureCentered"/>
            </w:pPr>
            <w:r>
              <w:t>NO</w:t>
            </w:r>
          </w:p>
        </w:tc>
      </w:tr>
      <w:tr w:rsidR="00A93129" w14:paraId="2CB5CFD6" w14:textId="77777777" w:rsidTr="00B02530">
        <w:trPr>
          <w:trHeight w:val="576"/>
        </w:trPr>
        <w:tc>
          <w:tcPr>
            <w:tcW w:w="8095" w:type="dxa"/>
            <w:gridSpan w:val="3"/>
          </w:tcPr>
          <w:p w14:paraId="754F2E4C" w14:textId="1B99BAAD" w:rsidR="00A93129" w:rsidRDefault="00A93129" w:rsidP="00A93129">
            <w:pPr>
              <w:jc w:val="right"/>
            </w:pPr>
            <w:r>
              <w:t>Tally Marks</w:t>
            </w:r>
          </w:p>
        </w:tc>
        <w:tc>
          <w:tcPr>
            <w:tcW w:w="1347" w:type="dxa"/>
            <w:gridSpan w:val="2"/>
          </w:tcPr>
          <w:p w14:paraId="79B01131" w14:textId="77777777" w:rsidR="00A93129" w:rsidRDefault="00A93129" w:rsidP="00523D50"/>
        </w:tc>
        <w:tc>
          <w:tcPr>
            <w:tcW w:w="1348" w:type="dxa"/>
          </w:tcPr>
          <w:p w14:paraId="7290811B" w14:textId="77777777" w:rsidR="00A93129" w:rsidRDefault="00A93129" w:rsidP="00523D50"/>
        </w:tc>
      </w:tr>
      <w:tr w:rsidR="001F1CFF" w14:paraId="7495CDA7" w14:textId="77777777" w:rsidTr="00B02530">
        <w:trPr>
          <w:trHeight w:val="1296"/>
        </w:trPr>
        <w:tc>
          <w:tcPr>
            <w:tcW w:w="10790" w:type="dxa"/>
            <w:gridSpan w:val="6"/>
          </w:tcPr>
          <w:p w14:paraId="53A1786D" w14:textId="647242B0" w:rsidR="001F1CFF" w:rsidRDefault="001F1CFF" w:rsidP="00523D50">
            <w:r>
              <w:t xml:space="preserve">If yes, </w:t>
            </w:r>
            <w:r w:rsidR="00630BC1">
              <w:t xml:space="preserve">of </w:t>
            </w:r>
            <w:r>
              <w:t>what cooperatives are you a member?</w:t>
            </w:r>
          </w:p>
        </w:tc>
      </w:tr>
      <w:tr w:rsidR="006D3067" w14:paraId="52F99586" w14:textId="77777777" w:rsidTr="00B02530">
        <w:trPr>
          <w:trHeight w:val="1296"/>
        </w:trPr>
        <w:tc>
          <w:tcPr>
            <w:tcW w:w="10790" w:type="dxa"/>
            <w:gridSpan w:val="6"/>
          </w:tcPr>
          <w:p w14:paraId="237ECFE0" w14:textId="02092D95" w:rsidR="006D3067" w:rsidRPr="006D3067" w:rsidRDefault="006D3067" w:rsidP="006D3067">
            <w:r>
              <w:t>If no, why are you not a member of a cooperative?</w:t>
            </w:r>
          </w:p>
        </w:tc>
      </w:tr>
      <w:tr w:rsidR="001F1CFF" w14:paraId="76A7ED66" w14:textId="77777777" w:rsidTr="00B02530">
        <w:trPr>
          <w:trHeight w:val="98"/>
        </w:trPr>
        <w:tc>
          <w:tcPr>
            <w:tcW w:w="8095" w:type="dxa"/>
            <w:gridSpan w:val="3"/>
            <w:shd w:val="clear" w:color="auto" w:fill="F2F2F2" w:themeFill="background1" w:themeFillShade="F2"/>
          </w:tcPr>
          <w:p w14:paraId="27535B7E" w14:textId="07DE1D3C" w:rsidR="001F1CFF" w:rsidRDefault="001F1CFF" w:rsidP="001F1CFF">
            <w:r>
              <w:t>Are you a patron</w:t>
            </w:r>
            <w:r w:rsidR="00A93129">
              <w:t xml:space="preserve"> of</w:t>
            </w:r>
            <w:r>
              <w:t xml:space="preserve"> (do you use) a local cooperative</w:t>
            </w:r>
            <w:r w:rsidR="00A93129">
              <w:t>’s</w:t>
            </w:r>
            <w:r>
              <w:t xml:space="preserve"> goods and services?</w:t>
            </w:r>
          </w:p>
        </w:tc>
        <w:tc>
          <w:tcPr>
            <w:tcW w:w="1347" w:type="dxa"/>
            <w:gridSpan w:val="2"/>
            <w:shd w:val="clear" w:color="auto" w:fill="F2F2F2" w:themeFill="background1" w:themeFillShade="F2"/>
          </w:tcPr>
          <w:p w14:paraId="7B4EC24D" w14:textId="4A3BD389" w:rsidR="001F1CFF" w:rsidRDefault="001F1CFF" w:rsidP="00A93129">
            <w:pPr>
              <w:pStyle w:val="PictureCentered"/>
            </w:pPr>
            <w:r>
              <w:t>YES</w:t>
            </w:r>
          </w:p>
        </w:tc>
        <w:tc>
          <w:tcPr>
            <w:tcW w:w="1348" w:type="dxa"/>
            <w:shd w:val="clear" w:color="auto" w:fill="F2F2F2" w:themeFill="background1" w:themeFillShade="F2"/>
          </w:tcPr>
          <w:p w14:paraId="43E9AD3E" w14:textId="41005DE9" w:rsidR="001F1CFF" w:rsidRDefault="001F1CFF" w:rsidP="00A93129">
            <w:pPr>
              <w:pStyle w:val="PictureCentered"/>
            </w:pPr>
            <w:r>
              <w:t>NO</w:t>
            </w:r>
          </w:p>
        </w:tc>
      </w:tr>
      <w:tr w:rsidR="00A93129" w14:paraId="776D80FA" w14:textId="77777777" w:rsidTr="00B02530">
        <w:trPr>
          <w:trHeight w:val="576"/>
        </w:trPr>
        <w:tc>
          <w:tcPr>
            <w:tcW w:w="8095" w:type="dxa"/>
            <w:gridSpan w:val="3"/>
          </w:tcPr>
          <w:p w14:paraId="50F4A89F" w14:textId="4B2E0768" w:rsidR="00A93129" w:rsidRDefault="00A93129" w:rsidP="00A93129">
            <w:pPr>
              <w:pStyle w:val="Picture"/>
            </w:pPr>
            <w:r>
              <w:t>Tally Marks</w:t>
            </w:r>
          </w:p>
        </w:tc>
        <w:tc>
          <w:tcPr>
            <w:tcW w:w="1347" w:type="dxa"/>
            <w:gridSpan w:val="2"/>
          </w:tcPr>
          <w:p w14:paraId="54F5BDB1" w14:textId="77777777" w:rsidR="00A93129" w:rsidRDefault="00A93129" w:rsidP="00A93129">
            <w:pPr>
              <w:pStyle w:val="PictureCentered"/>
            </w:pPr>
          </w:p>
        </w:tc>
        <w:tc>
          <w:tcPr>
            <w:tcW w:w="1348" w:type="dxa"/>
          </w:tcPr>
          <w:p w14:paraId="727B18A6" w14:textId="77777777" w:rsidR="00A93129" w:rsidRDefault="00A93129" w:rsidP="00A93129">
            <w:pPr>
              <w:pStyle w:val="PictureCentered"/>
            </w:pPr>
          </w:p>
        </w:tc>
      </w:tr>
      <w:tr w:rsidR="001F1CFF" w14:paraId="3752B2E6" w14:textId="77777777" w:rsidTr="00B02530">
        <w:trPr>
          <w:trHeight w:val="1296"/>
        </w:trPr>
        <w:tc>
          <w:tcPr>
            <w:tcW w:w="10790" w:type="dxa"/>
            <w:gridSpan w:val="6"/>
          </w:tcPr>
          <w:p w14:paraId="5700087E" w14:textId="0B18B34D" w:rsidR="001F1CFF" w:rsidRDefault="001F1CFF" w:rsidP="00523D50">
            <w:r>
              <w:t>If yes, what goods and services do you purchase?</w:t>
            </w:r>
          </w:p>
        </w:tc>
      </w:tr>
      <w:tr w:rsidR="006D3067" w14:paraId="36972355" w14:textId="77777777" w:rsidTr="00B02530">
        <w:trPr>
          <w:trHeight w:val="1296"/>
        </w:trPr>
        <w:tc>
          <w:tcPr>
            <w:tcW w:w="10790" w:type="dxa"/>
            <w:gridSpan w:val="6"/>
          </w:tcPr>
          <w:p w14:paraId="1960EE00" w14:textId="6C6F319C" w:rsidR="006D3067" w:rsidRDefault="006D3067" w:rsidP="00523D50">
            <w:r>
              <w:t>If no, what goods and services would you purchase if available?</w:t>
            </w:r>
          </w:p>
        </w:tc>
      </w:tr>
      <w:tr w:rsidR="00A93129" w14:paraId="031A1A3B" w14:textId="77777777" w:rsidTr="00B02530">
        <w:trPr>
          <w:trHeight w:val="70"/>
        </w:trPr>
        <w:tc>
          <w:tcPr>
            <w:tcW w:w="8095" w:type="dxa"/>
            <w:gridSpan w:val="3"/>
            <w:shd w:val="clear" w:color="auto" w:fill="F2F2F2" w:themeFill="background1" w:themeFillShade="F2"/>
          </w:tcPr>
          <w:p w14:paraId="3C38549E" w14:textId="77777777" w:rsidR="00A93129" w:rsidRDefault="00A93129" w:rsidP="00A93129">
            <w:r>
              <w:t>Have you ever worked for a cooperative?</w:t>
            </w:r>
          </w:p>
        </w:tc>
        <w:tc>
          <w:tcPr>
            <w:tcW w:w="1347" w:type="dxa"/>
            <w:gridSpan w:val="2"/>
            <w:shd w:val="clear" w:color="auto" w:fill="F2F2F2" w:themeFill="background1" w:themeFillShade="F2"/>
          </w:tcPr>
          <w:p w14:paraId="58130744" w14:textId="7C2ABC78" w:rsidR="00A93129" w:rsidRDefault="00A93129" w:rsidP="00A93129">
            <w:pPr>
              <w:pStyle w:val="PictureCentered"/>
            </w:pPr>
            <w:r>
              <w:t>YES</w:t>
            </w:r>
          </w:p>
        </w:tc>
        <w:tc>
          <w:tcPr>
            <w:tcW w:w="1348" w:type="dxa"/>
            <w:shd w:val="clear" w:color="auto" w:fill="F2F2F2" w:themeFill="background1" w:themeFillShade="F2"/>
          </w:tcPr>
          <w:p w14:paraId="2F950629" w14:textId="0E8D3F8F" w:rsidR="00A93129" w:rsidRDefault="00A93129" w:rsidP="00A93129">
            <w:pPr>
              <w:pStyle w:val="PictureCentered"/>
            </w:pPr>
            <w:r>
              <w:t>NO</w:t>
            </w:r>
          </w:p>
        </w:tc>
      </w:tr>
      <w:tr w:rsidR="00A93129" w14:paraId="6F601002" w14:textId="77777777" w:rsidTr="00B02530">
        <w:trPr>
          <w:trHeight w:val="576"/>
        </w:trPr>
        <w:tc>
          <w:tcPr>
            <w:tcW w:w="8095" w:type="dxa"/>
            <w:gridSpan w:val="3"/>
          </w:tcPr>
          <w:p w14:paraId="5222A83A" w14:textId="633B1AEA" w:rsidR="00A93129" w:rsidRDefault="00A93129" w:rsidP="00A93129">
            <w:pPr>
              <w:pStyle w:val="Picture"/>
            </w:pPr>
            <w:r>
              <w:t>Tally Marks</w:t>
            </w:r>
          </w:p>
        </w:tc>
        <w:tc>
          <w:tcPr>
            <w:tcW w:w="1347" w:type="dxa"/>
            <w:gridSpan w:val="2"/>
          </w:tcPr>
          <w:p w14:paraId="169C9FCD" w14:textId="77777777" w:rsidR="00A93129" w:rsidRDefault="00A93129" w:rsidP="00A93129">
            <w:pPr>
              <w:pStyle w:val="PictureCentered"/>
            </w:pPr>
          </w:p>
        </w:tc>
        <w:tc>
          <w:tcPr>
            <w:tcW w:w="1348" w:type="dxa"/>
          </w:tcPr>
          <w:p w14:paraId="11AB3013" w14:textId="77777777" w:rsidR="00A93129" w:rsidRDefault="00A93129" w:rsidP="00A93129">
            <w:pPr>
              <w:pStyle w:val="PictureCentered"/>
            </w:pPr>
          </w:p>
        </w:tc>
      </w:tr>
      <w:tr w:rsidR="00A93129" w14:paraId="71078EC1" w14:textId="77777777" w:rsidTr="00B02530">
        <w:trPr>
          <w:trHeight w:val="1296"/>
        </w:trPr>
        <w:tc>
          <w:tcPr>
            <w:tcW w:w="10790" w:type="dxa"/>
            <w:gridSpan w:val="6"/>
          </w:tcPr>
          <w:p w14:paraId="246C7D17" w14:textId="3C8D929C" w:rsidR="00A93129" w:rsidRDefault="00A93129" w:rsidP="00A93129">
            <w:r>
              <w:t>If yes, what jobs did you have?</w:t>
            </w:r>
          </w:p>
        </w:tc>
      </w:tr>
      <w:tr w:rsidR="009659A9" w14:paraId="4BA15198" w14:textId="77777777" w:rsidTr="008A28E0">
        <w:trPr>
          <w:trHeight w:val="422"/>
        </w:trPr>
        <w:tc>
          <w:tcPr>
            <w:tcW w:w="8095" w:type="dxa"/>
            <w:gridSpan w:val="3"/>
            <w:shd w:val="clear" w:color="auto" w:fill="F2F2F2" w:themeFill="background1" w:themeFillShade="F2"/>
          </w:tcPr>
          <w:p w14:paraId="127AAB40" w14:textId="77777777" w:rsidR="009659A9" w:rsidRDefault="009659A9" w:rsidP="009659A9">
            <w:r>
              <w:t>Have you seen or experienced a local cooperative contributing to the community?</w:t>
            </w:r>
          </w:p>
        </w:tc>
        <w:tc>
          <w:tcPr>
            <w:tcW w:w="1347" w:type="dxa"/>
            <w:gridSpan w:val="2"/>
            <w:shd w:val="clear" w:color="auto" w:fill="F2F2F2" w:themeFill="background1" w:themeFillShade="F2"/>
            <w:vAlign w:val="center"/>
          </w:tcPr>
          <w:p w14:paraId="07086E3A" w14:textId="44025105" w:rsidR="009659A9" w:rsidRDefault="009659A9" w:rsidP="009659A9">
            <w:pPr>
              <w:pStyle w:val="PictureCentered"/>
            </w:pPr>
            <w:r>
              <w:t>YES</w:t>
            </w:r>
          </w:p>
        </w:tc>
        <w:tc>
          <w:tcPr>
            <w:tcW w:w="1348" w:type="dxa"/>
            <w:shd w:val="clear" w:color="auto" w:fill="F2F2F2" w:themeFill="background1" w:themeFillShade="F2"/>
            <w:vAlign w:val="center"/>
          </w:tcPr>
          <w:p w14:paraId="3DBB0AFD" w14:textId="27EB12A5" w:rsidR="009659A9" w:rsidRDefault="009659A9" w:rsidP="009659A9">
            <w:pPr>
              <w:pStyle w:val="PictureCentered"/>
            </w:pPr>
            <w:r>
              <w:t>NO</w:t>
            </w:r>
          </w:p>
        </w:tc>
      </w:tr>
      <w:tr w:rsidR="009659A9" w14:paraId="1CB2D266" w14:textId="77777777" w:rsidTr="00B02530">
        <w:trPr>
          <w:trHeight w:val="576"/>
        </w:trPr>
        <w:tc>
          <w:tcPr>
            <w:tcW w:w="8095" w:type="dxa"/>
            <w:gridSpan w:val="3"/>
          </w:tcPr>
          <w:p w14:paraId="50349EF3" w14:textId="01AC9CF0" w:rsidR="009659A9" w:rsidRDefault="009659A9" w:rsidP="009659A9">
            <w:pPr>
              <w:pStyle w:val="Picture"/>
            </w:pPr>
            <w:r>
              <w:t>Tally Marks</w:t>
            </w:r>
          </w:p>
        </w:tc>
        <w:tc>
          <w:tcPr>
            <w:tcW w:w="1347" w:type="dxa"/>
            <w:gridSpan w:val="2"/>
          </w:tcPr>
          <w:p w14:paraId="0DC2A8C5" w14:textId="77777777" w:rsidR="009659A9" w:rsidRDefault="009659A9" w:rsidP="009659A9">
            <w:pPr>
              <w:pStyle w:val="PictureCentered"/>
            </w:pPr>
          </w:p>
        </w:tc>
        <w:tc>
          <w:tcPr>
            <w:tcW w:w="1348" w:type="dxa"/>
          </w:tcPr>
          <w:p w14:paraId="7FD154E5" w14:textId="77777777" w:rsidR="009659A9" w:rsidRDefault="009659A9" w:rsidP="009659A9">
            <w:pPr>
              <w:pStyle w:val="PictureCentered"/>
            </w:pPr>
          </w:p>
        </w:tc>
      </w:tr>
      <w:tr w:rsidR="009659A9" w14:paraId="20D2F140" w14:textId="77777777" w:rsidTr="00B02530">
        <w:trPr>
          <w:trHeight w:val="1224"/>
        </w:trPr>
        <w:tc>
          <w:tcPr>
            <w:tcW w:w="10790" w:type="dxa"/>
            <w:gridSpan w:val="6"/>
          </w:tcPr>
          <w:p w14:paraId="328E86B7" w14:textId="50558BED" w:rsidR="009659A9" w:rsidRDefault="009659A9" w:rsidP="0026436D">
            <w:r>
              <w:t>If yes, what examples have you seen or experienced?</w:t>
            </w:r>
          </w:p>
        </w:tc>
      </w:tr>
      <w:tr w:rsidR="006D3067" w14:paraId="4CFCBA6C" w14:textId="77777777" w:rsidTr="00B02530">
        <w:trPr>
          <w:trHeight w:val="1224"/>
        </w:trPr>
        <w:tc>
          <w:tcPr>
            <w:tcW w:w="10790" w:type="dxa"/>
            <w:gridSpan w:val="6"/>
          </w:tcPr>
          <w:p w14:paraId="23C162EC" w14:textId="4779F437" w:rsidR="006D3067" w:rsidRDefault="006D3067" w:rsidP="0026436D">
            <w:r>
              <w:lastRenderedPageBreak/>
              <w:t>If no, how would you like to see your local cooperatives contribute to the community?</w:t>
            </w:r>
          </w:p>
        </w:tc>
      </w:tr>
      <w:tr w:rsidR="00CC39AD" w14:paraId="14EC0539" w14:textId="77777777" w:rsidTr="00CC39AD">
        <w:tc>
          <w:tcPr>
            <w:tcW w:w="10790" w:type="dxa"/>
            <w:gridSpan w:val="6"/>
            <w:tcBorders>
              <w:top w:val="nil"/>
              <w:left w:val="nil"/>
              <w:bottom w:val="single" w:sz="4" w:space="0" w:color="auto"/>
              <w:right w:val="nil"/>
            </w:tcBorders>
          </w:tcPr>
          <w:p w14:paraId="1EEA131D" w14:textId="5BDC19DF" w:rsidR="00CC39AD" w:rsidRPr="00CC39AD" w:rsidRDefault="00CC39AD" w:rsidP="00523D50">
            <w:pPr>
              <w:rPr>
                <w:rStyle w:val="KeyTerm"/>
              </w:rPr>
            </w:pPr>
            <w:r w:rsidRPr="00CC39AD">
              <w:rPr>
                <w:rStyle w:val="KeyTerm"/>
              </w:rPr>
              <w:t xml:space="preserve">Table 2. </w:t>
            </w:r>
            <w:r w:rsidR="00053521" w:rsidRPr="00053521">
              <w:rPr>
                <w:rStyle w:val="KeyTermItalic"/>
              </w:rPr>
              <w:t xml:space="preserve">Community </w:t>
            </w:r>
            <w:r w:rsidRPr="00CC39AD">
              <w:rPr>
                <w:rStyle w:val="KeyTermItalic"/>
              </w:rPr>
              <w:t>Response Analysis</w:t>
            </w:r>
          </w:p>
        </w:tc>
      </w:tr>
      <w:tr w:rsidR="00CC39AD" w14:paraId="2A5DB08D" w14:textId="77777777" w:rsidTr="00A51689">
        <w:tc>
          <w:tcPr>
            <w:tcW w:w="6025" w:type="dxa"/>
            <w:tcBorders>
              <w:top w:val="single" w:sz="4" w:space="0" w:color="auto"/>
            </w:tcBorders>
            <w:shd w:val="clear" w:color="auto" w:fill="F2F2F2" w:themeFill="background1" w:themeFillShade="F2"/>
            <w:vAlign w:val="center"/>
          </w:tcPr>
          <w:p w14:paraId="3D910C56" w14:textId="231CD3F3" w:rsidR="00CC39AD" w:rsidRDefault="00CC39AD" w:rsidP="00CC39AD">
            <w:pPr>
              <w:pStyle w:val="RubricHeadings"/>
            </w:pPr>
            <w:r>
              <w:t>Question</w:t>
            </w:r>
          </w:p>
        </w:tc>
        <w:tc>
          <w:tcPr>
            <w:tcW w:w="1710" w:type="dxa"/>
            <w:tcBorders>
              <w:top w:val="single" w:sz="4" w:space="0" w:color="auto"/>
            </w:tcBorders>
            <w:shd w:val="clear" w:color="auto" w:fill="F2F2F2" w:themeFill="background1" w:themeFillShade="F2"/>
          </w:tcPr>
          <w:p w14:paraId="009314AA" w14:textId="7964F9A6" w:rsidR="00CC39AD" w:rsidRDefault="00CC39AD" w:rsidP="00CC39AD">
            <w:pPr>
              <w:pStyle w:val="RubricHeadings"/>
            </w:pPr>
            <w:r>
              <w:t>Yes Responses</w:t>
            </w:r>
          </w:p>
        </w:tc>
        <w:tc>
          <w:tcPr>
            <w:tcW w:w="1652" w:type="dxa"/>
            <w:gridSpan w:val="2"/>
            <w:tcBorders>
              <w:top w:val="single" w:sz="4" w:space="0" w:color="auto"/>
            </w:tcBorders>
            <w:shd w:val="clear" w:color="auto" w:fill="F2F2F2" w:themeFill="background1" w:themeFillShade="F2"/>
          </w:tcPr>
          <w:p w14:paraId="258C73EF" w14:textId="6500B505" w:rsidR="00CC39AD" w:rsidRDefault="00CC39AD" w:rsidP="00CC39AD">
            <w:pPr>
              <w:pStyle w:val="RubricHeadings"/>
            </w:pPr>
            <w:r>
              <w:t>Total Surveyed</w:t>
            </w:r>
          </w:p>
        </w:tc>
        <w:tc>
          <w:tcPr>
            <w:tcW w:w="1403" w:type="dxa"/>
            <w:gridSpan w:val="2"/>
            <w:tcBorders>
              <w:top w:val="single" w:sz="4" w:space="0" w:color="auto"/>
            </w:tcBorders>
            <w:shd w:val="clear" w:color="auto" w:fill="F2F2F2" w:themeFill="background1" w:themeFillShade="F2"/>
            <w:vAlign w:val="center"/>
          </w:tcPr>
          <w:p w14:paraId="184857D1" w14:textId="2DCDE5AB" w:rsidR="00CC39AD" w:rsidRDefault="00CC39AD" w:rsidP="00CC39AD">
            <w:pPr>
              <w:pStyle w:val="RubricHeadings"/>
            </w:pPr>
            <w:r>
              <w:t>Percentage</w:t>
            </w:r>
          </w:p>
        </w:tc>
      </w:tr>
      <w:tr w:rsidR="00CC39AD" w14:paraId="2E0F9FA5" w14:textId="77777777" w:rsidTr="00CC39AD">
        <w:trPr>
          <w:trHeight w:val="576"/>
        </w:trPr>
        <w:tc>
          <w:tcPr>
            <w:tcW w:w="6025" w:type="dxa"/>
          </w:tcPr>
          <w:p w14:paraId="674AD538" w14:textId="57CA90B9" w:rsidR="00CC39AD" w:rsidRDefault="00CC39AD" w:rsidP="00523D50">
            <w:r>
              <w:t>Are you a member of a cooperative?</w:t>
            </w:r>
          </w:p>
        </w:tc>
        <w:tc>
          <w:tcPr>
            <w:tcW w:w="1710" w:type="dxa"/>
          </w:tcPr>
          <w:p w14:paraId="3CE2AC2F" w14:textId="77777777" w:rsidR="00CC39AD" w:rsidRDefault="00CC39AD" w:rsidP="00523D50"/>
        </w:tc>
        <w:tc>
          <w:tcPr>
            <w:tcW w:w="1652" w:type="dxa"/>
            <w:gridSpan w:val="2"/>
            <w:vMerge w:val="restart"/>
          </w:tcPr>
          <w:p w14:paraId="5EF45958" w14:textId="77777777" w:rsidR="00CC39AD" w:rsidRDefault="00CC39AD" w:rsidP="00523D50"/>
        </w:tc>
        <w:tc>
          <w:tcPr>
            <w:tcW w:w="1403" w:type="dxa"/>
            <w:gridSpan w:val="2"/>
          </w:tcPr>
          <w:p w14:paraId="5F146FBD" w14:textId="77777777" w:rsidR="00CC39AD" w:rsidRDefault="00CC39AD" w:rsidP="00523D50"/>
        </w:tc>
      </w:tr>
      <w:tr w:rsidR="00CC39AD" w14:paraId="5FB51D5E" w14:textId="77777777" w:rsidTr="00CC39AD">
        <w:trPr>
          <w:trHeight w:val="576"/>
        </w:trPr>
        <w:tc>
          <w:tcPr>
            <w:tcW w:w="6025" w:type="dxa"/>
          </w:tcPr>
          <w:p w14:paraId="286C4BB1" w14:textId="61BB312E" w:rsidR="00CC39AD" w:rsidRDefault="00CC39AD" w:rsidP="00CC39AD">
            <w:r>
              <w:t>Are you a patron of (do you use) a local cooperative’s goods and services?</w:t>
            </w:r>
          </w:p>
        </w:tc>
        <w:tc>
          <w:tcPr>
            <w:tcW w:w="1710" w:type="dxa"/>
          </w:tcPr>
          <w:p w14:paraId="5DA09B78" w14:textId="77777777" w:rsidR="00CC39AD" w:rsidRDefault="00CC39AD" w:rsidP="00CC39AD"/>
        </w:tc>
        <w:tc>
          <w:tcPr>
            <w:tcW w:w="1652" w:type="dxa"/>
            <w:gridSpan w:val="2"/>
            <w:vMerge/>
          </w:tcPr>
          <w:p w14:paraId="75792016" w14:textId="77777777" w:rsidR="00CC39AD" w:rsidRDefault="00CC39AD" w:rsidP="00CC39AD"/>
        </w:tc>
        <w:tc>
          <w:tcPr>
            <w:tcW w:w="1403" w:type="dxa"/>
            <w:gridSpan w:val="2"/>
          </w:tcPr>
          <w:p w14:paraId="42D0CF7F" w14:textId="77777777" w:rsidR="00CC39AD" w:rsidRDefault="00CC39AD" w:rsidP="00CC39AD"/>
        </w:tc>
      </w:tr>
      <w:tr w:rsidR="00CC39AD" w14:paraId="5C113DF8" w14:textId="77777777" w:rsidTr="00CC39AD">
        <w:trPr>
          <w:trHeight w:val="576"/>
        </w:trPr>
        <w:tc>
          <w:tcPr>
            <w:tcW w:w="6025" w:type="dxa"/>
          </w:tcPr>
          <w:p w14:paraId="42347E02" w14:textId="6BAB07E7" w:rsidR="00CC39AD" w:rsidRDefault="00CC39AD" w:rsidP="00CC39AD">
            <w:r>
              <w:t>Have you ever worked for a cooperative?</w:t>
            </w:r>
          </w:p>
        </w:tc>
        <w:tc>
          <w:tcPr>
            <w:tcW w:w="1710" w:type="dxa"/>
          </w:tcPr>
          <w:p w14:paraId="72D2EAEA" w14:textId="77777777" w:rsidR="00CC39AD" w:rsidRDefault="00CC39AD" w:rsidP="00CC39AD"/>
        </w:tc>
        <w:tc>
          <w:tcPr>
            <w:tcW w:w="1652" w:type="dxa"/>
            <w:gridSpan w:val="2"/>
            <w:vMerge/>
          </w:tcPr>
          <w:p w14:paraId="208B0B32" w14:textId="77777777" w:rsidR="00CC39AD" w:rsidRDefault="00CC39AD" w:rsidP="00CC39AD"/>
        </w:tc>
        <w:tc>
          <w:tcPr>
            <w:tcW w:w="1403" w:type="dxa"/>
            <w:gridSpan w:val="2"/>
          </w:tcPr>
          <w:p w14:paraId="11393E21" w14:textId="77777777" w:rsidR="00CC39AD" w:rsidRDefault="00CC39AD" w:rsidP="00CC39AD"/>
        </w:tc>
      </w:tr>
      <w:tr w:rsidR="00CC39AD" w14:paraId="51BC03EF" w14:textId="77777777" w:rsidTr="00CC39AD">
        <w:trPr>
          <w:trHeight w:val="576"/>
        </w:trPr>
        <w:tc>
          <w:tcPr>
            <w:tcW w:w="6025" w:type="dxa"/>
          </w:tcPr>
          <w:p w14:paraId="1C8345F6" w14:textId="12DDE0AB" w:rsidR="00CC39AD" w:rsidRDefault="00CC39AD" w:rsidP="00CC39AD">
            <w:r>
              <w:t>Have you seen or experienced a local cooperative contributing to the community?</w:t>
            </w:r>
          </w:p>
        </w:tc>
        <w:tc>
          <w:tcPr>
            <w:tcW w:w="1710" w:type="dxa"/>
          </w:tcPr>
          <w:p w14:paraId="731FB34C" w14:textId="77777777" w:rsidR="00CC39AD" w:rsidRDefault="00CC39AD" w:rsidP="00CC39AD"/>
        </w:tc>
        <w:tc>
          <w:tcPr>
            <w:tcW w:w="1652" w:type="dxa"/>
            <w:gridSpan w:val="2"/>
            <w:vMerge/>
          </w:tcPr>
          <w:p w14:paraId="222E6F03" w14:textId="77777777" w:rsidR="00CC39AD" w:rsidRDefault="00CC39AD" w:rsidP="00CC39AD"/>
        </w:tc>
        <w:tc>
          <w:tcPr>
            <w:tcW w:w="1403" w:type="dxa"/>
            <w:gridSpan w:val="2"/>
          </w:tcPr>
          <w:p w14:paraId="6A657811" w14:textId="77777777" w:rsidR="00CC39AD" w:rsidRDefault="00CC39AD" w:rsidP="00CC39AD"/>
        </w:tc>
      </w:tr>
    </w:tbl>
    <w:p w14:paraId="4EEB596F" w14:textId="4EE8F142" w:rsidR="006D3067" w:rsidRDefault="006D3067" w:rsidP="00523D50"/>
    <w:tbl>
      <w:tblPr>
        <w:tblStyle w:val="TableGrid"/>
        <w:tblW w:w="0" w:type="auto"/>
        <w:tblLook w:val="04A0" w:firstRow="1" w:lastRow="0" w:firstColumn="1" w:lastColumn="0" w:noHBand="0" w:noVBand="1"/>
      </w:tblPr>
      <w:tblGrid>
        <w:gridCol w:w="6025"/>
        <w:gridCol w:w="1710"/>
        <w:gridCol w:w="1652"/>
        <w:gridCol w:w="1403"/>
      </w:tblGrid>
      <w:tr w:rsidR="00053521" w14:paraId="367290F3" w14:textId="77777777" w:rsidTr="002E4F9E">
        <w:tc>
          <w:tcPr>
            <w:tcW w:w="10790" w:type="dxa"/>
            <w:gridSpan w:val="4"/>
            <w:tcBorders>
              <w:top w:val="nil"/>
              <w:left w:val="nil"/>
              <w:bottom w:val="single" w:sz="4" w:space="0" w:color="auto"/>
              <w:right w:val="nil"/>
            </w:tcBorders>
          </w:tcPr>
          <w:p w14:paraId="12432F19" w14:textId="20136450" w:rsidR="00053521" w:rsidRPr="00CC39AD" w:rsidRDefault="00053521" w:rsidP="002E4F9E">
            <w:pPr>
              <w:rPr>
                <w:rStyle w:val="KeyTerm"/>
              </w:rPr>
            </w:pPr>
            <w:r w:rsidRPr="00CC39AD">
              <w:rPr>
                <w:rStyle w:val="KeyTerm"/>
              </w:rPr>
              <w:t xml:space="preserve">Table </w:t>
            </w:r>
            <w:r w:rsidR="00E9602B">
              <w:rPr>
                <w:rStyle w:val="KeyTerm"/>
              </w:rPr>
              <w:t>3</w:t>
            </w:r>
            <w:r w:rsidRPr="00CC39AD">
              <w:rPr>
                <w:rStyle w:val="KeyTerm"/>
              </w:rPr>
              <w:t xml:space="preserve">. </w:t>
            </w:r>
            <w:r>
              <w:rPr>
                <w:rStyle w:val="KeyTermItalic"/>
              </w:rPr>
              <w:t>Cooperative Questions</w:t>
            </w:r>
          </w:p>
        </w:tc>
      </w:tr>
      <w:tr w:rsidR="00053521" w14:paraId="7260582B" w14:textId="77777777" w:rsidTr="00A51689">
        <w:tc>
          <w:tcPr>
            <w:tcW w:w="6025" w:type="dxa"/>
            <w:tcBorders>
              <w:top w:val="single" w:sz="4" w:space="0" w:color="auto"/>
            </w:tcBorders>
            <w:shd w:val="clear" w:color="auto" w:fill="F2F2F2" w:themeFill="background1" w:themeFillShade="F2"/>
            <w:vAlign w:val="center"/>
          </w:tcPr>
          <w:p w14:paraId="642F7CF6" w14:textId="77777777" w:rsidR="00053521" w:rsidRDefault="00053521" w:rsidP="002E4F9E">
            <w:pPr>
              <w:pStyle w:val="RubricHeadings"/>
            </w:pPr>
            <w:r>
              <w:t>Question</w:t>
            </w:r>
          </w:p>
        </w:tc>
        <w:tc>
          <w:tcPr>
            <w:tcW w:w="1710" w:type="dxa"/>
            <w:tcBorders>
              <w:top w:val="single" w:sz="4" w:space="0" w:color="auto"/>
            </w:tcBorders>
            <w:shd w:val="clear" w:color="auto" w:fill="F2F2F2" w:themeFill="background1" w:themeFillShade="F2"/>
            <w:vAlign w:val="center"/>
          </w:tcPr>
          <w:p w14:paraId="0CD9DC89" w14:textId="71DFC655" w:rsidR="00053521" w:rsidRDefault="00053521" w:rsidP="002E4F9E">
            <w:pPr>
              <w:pStyle w:val="RubricHeadings"/>
            </w:pPr>
            <w:r>
              <w:t>Total</w:t>
            </w:r>
          </w:p>
        </w:tc>
        <w:tc>
          <w:tcPr>
            <w:tcW w:w="1652" w:type="dxa"/>
            <w:tcBorders>
              <w:top w:val="single" w:sz="4" w:space="0" w:color="auto"/>
            </w:tcBorders>
            <w:shd w:val="clear" w:color="auto" w:fill="F2F2F2" w:themeFill="background1" w:themeFillShade="F2"/>
            <w:vAlign w:val="center"/>
          </w:tcPr>
          <w:p w14:paraId="1CEE2E37" w14:textId="404BD262" w:rsidR="00053521" w:rsidRDefault="00A51689" w:rsidP="002E4F9E">
            <w:pPr>
              <w:pStyle w:val="RubricHeadings"/>
            </w:pPr>
            <w:r>
              <w:t>Local Population</w:t>
            </w:r>
          </w:p>
        </w:tc>
        <w:tc>
          <w:tcPr>
            <w:tcW w:w="1403" w:type="dxa"/>
            <w:tcBorders>
              <w:top w:val="single" w:sz="4" w:space="0" w:color="auto"/>
            </w:tcBorders>
            <w:shd w:val="clear" w:color="auto" w:fill="F2F2F2" w:themeFill="background1" w:themeFillShade="F2"/>
            <w:vAlign w:val="center"/>
          </w:tcPr>
          <w:p w14:paraId="786FC187" w14:textId="77777777" w:rsidR="00053521" w:rsidRDefault="00053521" w:rsidP="002E4F9E">
            <w:pPr>
              <w:pStyle w:val="RubricHeadings"/>
            </w:pPr>
            <w:r>
              <w:t>Percentage</w:t>
            </w:r>
          </w:p>
        </w:tc>
      </w:tr>
      <w:tr w:rsidR="00A51689" w14:paraId="319C1141" w14:textId="77777777" w:rsidTr="002E4F9E">
        <w:trPr>
          <w:trHeight w:val="576"/>
        </w:trPr>
        <w:tc>
          <w:tcPr>
            <w:tcW w:w="6025" w:type="dxa"/>
          </w:tcPr>
          <w:p w14:paraId="75235AD6" w14:textId="0F055AB1" w:rsidR="00A51689" w:rsidRDefault="00A51689" w:rsidP="00A51689">
            <w:r w:rsidRPr="00FC5374">
              <w:t>How many people are locally employed by your cooperative?</w:t>
            </w:r>
          </w:p>
        </w:tc>
        <w:tc>
          <w:tcPr>
            <w:tcW w:w="1710" w:type="dxa"/>
          </w:tcPr>
          <w:p w14:paraId="6860AF43" w14:textId="77777777" w:rsidR="00A51689" w:rsidRDefault="00A51689" w:rsidP="00A51689"/>
        </w:tc>
        <w:tc>
          <w:tcPr>
            <w:tcW w:w="1652" w:type="dxa"/>
            <w:vMerge w:val="restart"/>
          </w:tcPr>
          <w:p w14:paraId="6030905A" w14:textId="77777777" w:rsidR="00A51689" w:rsidRDefault="00A51689" w:rsidP="00A51689"/>
        </w:tc>
        <w:tc>
          <w:tcPr>
            <w:tcW w:w="1403" w:type="dxa"/>
          </w:tcPr>
          <w:p w14:paraId="421EC5EE" w14:textId="77777777" w:rsidR="00A51689" w:rsidRDefault="00A51689" w:rsidP="00A51689"/>
        </w:tc>
      </w:tr>
      <w:tr w:rsidR="00A51689" w14:paraId="2C441C58" w14:textId="77777777" w:rsidTr="002E4F9E">
        <w:trPr>
          <w:trHeight w:val="576"/>
        </w:trPr>
        <w:tc>
          <w:tcPr>
            <w:tcW w:w="6025" w:type="dxa"/>
          </w:tcPr>
          <w:p w14:paraId="4B4EC3A1" w14:textId="329C7F67" w:rsidR="00A51689" w:rsidRDefault="00A51689" w:rsidP="00A51689">
            <w:r w:rsidRPr="00FC5374">
              <w:t>How many local patrons are there in the community?</w:t>
            </w:r>
          </w:p>
        </w:tc>
        <w:tc>
          <w:tcPr>
            <w:tcW w:w="1710" w:type="dxa"/>
          </w:tcPr>
          <w:p w14:paraId="27B3C93D" w14:textId="77777777" w:rsidR="00A51689" w:rsidRDefault="00A51689" w:rsidP="00A51689"/>
        </w:tc>
        <w:tc>
          <w:tcPr>
            <w:tcW w:w="1652" w:type="dxa"/>
            <w:vMerge/>
          </w:tcPr>
          <w:p w14:paraId="373BE328" w14:textId="77777777" w:rsidR="00A51689" w:rsidRDefault="00A51689" w:rsidP="00A51689"/>
        </w:tc>
        <w:tc>
          <w:tcPr>
            <w:tcW w:w="1403" w:type="dxa"/>
          </w:tcPr>
          <w:p w14:paraId="0F863FA3" w14:textId="77777777" w:rsidR="00A51689" w:rsidRDefault="00A51689" w:rsidP="00A51689"/>
        </w:tc>
      </w:tr>
      <w:tr w:rsidR="00A51689" w14:paraId="49C35816" w14:textId="77777777" w:rsidTr="002E4F9E">
        <w:trPr>
          <w:trHeight w:val="576"/>
        </w:trPr>
        <w:tc>
          <w:tcPr>
            <w:tcW w:w="6025" w:type="dxa"/>
          </w:tcPr>
          <w:p w14:paraId="4C00246D" w14:textId="2BA87640" w:rsidR="00A51689" w:rsidRDefault="00A51689" w:rsidP="00A51689">
            <w:r w:rsidRPr="00FC5374">
              <w:t>How many local people use the cooperative that are not members?</w:t>
            </w:r>
          </w:p>
        </w:tc>
        <w:tc>
          <w:tcPr>
            <w:tcW w:w="1710" w:type="dxa"/>
          </w:tcPr>
          <w:p w14:paraId="3C8235E0" w14:textId="77777777" w:rsidR="00A51689" w:rsidRDefault="00A51689" w:rsidP="00A51689"/>
        </w:tc>
        <w:tc>
          <w:tcPr>
            <w:tcW w:w="1652" w:type="dxa"/>
            <w:vMerge/>
          </w:tcPr>
          <w:p w14:paraId="6A59A8C4" w14:textId="77777777" w:rsidR="00A51689" w:rsidRDefault="00A51689" w:rsidP="00A51689"/>
        </w:tc>
        <w:tc>
          <w:tcPr>
            <w:tcW w:w="1403" w:type="dxa"/>
          </w:tcPr>
          <w:p w14:paraId="0CAC519B" w14:textId="77777777" w:rsidR="00A51689" w:rsidRDefault="00A51689" w:rsidP="00A51689"/>
        </w:tc>
      </w:tr>
      <w:tr w:rsidR="00A51689" w14:paraId="2DD0F07A" w14:textId="77777777" w:rsidTr="00107B76">
        <w:trPr>
          <w:trHeight w:val="1223"/>
        </w:trPr>
        <w:tc>
          <w:tcPr>
            <w:tcW w:w="10790" w:type="dxa"/>
            <w:gridSpan w:val="4"/>
          </w:tcPr>
          <w:p w14:paraId="3284DAF6" w14:textId="4B2A522B" w:rsidR="00A51689" w:rsidRDefault="00A51689" w:rsidP="00A51689">
            <w:r w:rsidRPr="00FC5374">
              <w:t>How does your cooperative give back to the community?</w:t>
            </w:r>
          </w:p>
        </w:tc>
      </w:tr>
    </w:tbl>
    <w:p w14:paraId="597C57DA" w14:textId="22FC085D" w:rsidR="00053521" w:rsidRDefault="00053521" w:rsidP="00523D50"/>
    <w:tbl>
      <w:tblPr>
        <w:tblStyle w:val="TableGrid"/>
        <w:tblW w:w="0" w:type="auto"/>
        <w:tblLook w:val="04A0" w:firstRow="1" w:lastRow="0" w:firstColumn="1" w:lastColumn="0" w:noHBand="0" w:noVBand="1"/>
      </w:tblPr>
      <w:tblGrid>
        <w:gridCol w:w="10790"/>
      </w:tblGrid>
      <w:tr w:rsidR="00E9602B" w14:paraId="2D3789B7" w14:textId="77777777" w:rsidTr="00E9602B">
        <w:tc>
          <w:tcPr>
            <w:tcW w:w="10790" w:type="dxa"/>
            <w:tcBorders>
              <w:top w:val="nil"/>
              <w:left w:val="nil"/>
              <w:bottom w:val="single" w:sz="4" w:space="0" w:color="auto"/>
              <w:right w:val="nil"/>
            </w:tcBorders>
          </w:tcPr>
          <w:p w14:paraId="545A7496" w14:textId="09FE400B" w:rsidR="00E9602B" w:rsidRPr="00E9602B" w:rsidRDefault="00E9602B" w:rsidP="00523D50">
            <w:pPr>
              <w:rPr>
                <w:rStyle w:val="KeyTerm"/>
              </w:rPr>
            </w:pPr>
            <w:r w:rsidRPr="00E9602B">
              <w:rPr>
                <w:rStyle w:val="KeyTerm"/>
              </w:rPr>
              <w:t xml:space="preserve">Table 4. </w:t>
            </w:r>
            <w:r w:rsidRPr="00E9602B">
              <w:rPr>
                <w:rStyle w:val="KeyTermItalic"/>
              </w:rPr>
              <w:t>Patron Questions</w:t>
            </w:r>
          </w:p>
        </w:tc>
      </w:tr>
      <w:tr w:rsidR="00E9602B" w14:paraId="2A73BF3F" w14:textId="77777777" w:rsidTr="00E9602B">
        <w:tc>
          <w:tcPr>
            <w:tcW w:w="10790" w:type="dxa"/>
            <w:tcBorders>
              <w:top w:val="single" w:sz="4" w:space="0" w:color="auto"/>
            </w:tcBorders>
            <w:shd w:val="clear" w:color="auto" w:fill="F2F2F2" w:themeFill="background1" w:themeFillShade="F2"/>
          </w:tcPr>
          <w:p w14:paraId="46AB088C" w14:textId="63761E17" w:rsidR="00E9602B" w:rsidRDefault="00E9602B" w:rsidP="00E9602B">
            <w:pPr>
              <w:pStyle w:val="RubricHeadings"/>
            </w:pPr>
            <w:r>
              <w:t>Questions</w:t>
            </w:r>
          </w:p>
        </w:tc>
      </w:tr>
      <w:tr w:rsidR="00E9602B" w14:paraId="0AEAECB4" w14:textId="77777777" w:rsidTr="00107B76">
        <w:trPr>
          <w:trHeight w:val="1440"/>
        </w:trPr>
        <w:tc>
          <w:tcPr>
            <w:tcW w:w="10790" w:type="dxa"/>
          </w:tcPr>
          <w:p w14:paraId="357CAC4E" w14:textId="43370AC7" w:rsidR="00E9602B" w:rsidRDefault="00E9602B" w:rsidP="00523D50">
            <w:r>
              <w:t>How does your cooperative give back to the community?</w:t>
            </w:r>
          </w:p>
        </w:tc>
      </w:tr>
      <w:tr w:rsidR="00E9602B" w14:paraId="72F9FC61" w14:textId="77777777" w:rsidTr="00107B76">
        <w:trPr>
          <w:trHeight w:val="1440"/>
        </w:trPr>
        <w:tc>
          <w:tcPr>
            <w:tcW w:w="10790" w:type="dxa"/>
          </w:tcPr>
          <w:p w14:paraId="718769FD" w14:textId="4E9B1594" w:rsidR="00E9602B" w:rsidRDefault="00E9602B" w:rsidP="00523D50">
            <w:r>
              <w:t xml:space="preserve">Why do </w:t>
            </w:r>
            <w:r w:rsidR="000325DE">
              <w:t xml:space="preserve">you </w:t>
            </w:r>
            <w:r>
              <w:t xml:space="preserve">use </w:t>
            </w:r>
            <w:r w:rsidR="000325DE">
              <w:t>the cooperative</w:t>
            </w:r>
            <w:r>
              <w:t xml:space="preserve"> instead of other businesses offering the same services?</w:t>
            </w:r>
          </w:p>
        </w:tc>
      </w:tr>
      <w:tr w:rsidR="00E9602B" w14:paraId="60354AEC" w14:textId="77777777" w:rsidTr="00107B76">
        <w:trPr>
          <w:trHeight w:val="1440"/>
        </w:trPr>
        <w:tc>
          <w:tcPr>
            <w:tcW w:w="10790" w:type="dxa"/>
          </w:tcPr>
          <w:p w14:paraId="7B53FD9C" w14:textId="3C9A2210" w:rsidR="00E9602B" w:rsidRDefault="000325DE" w:rsidP="00523D50">
            <w:r>
              <w:t>What services would you like your cooperative to provide that it does not?</w:t>
            </w:r>
          </w:p>
        </w:tc>
      </w:tr>
    </w:tbl>
    <w:p w14:paraId="39D98D36" w14:textId="77777777" w:rsidR="00E9602B" w:rsidRDefault="00E9602B" w:rsidP="00523D50"/>
    <w:sectPr w:rsidR="00E9602B" w:rsidSect="002506D4">
      <w:footerReference w:type="default" r:id="rId8"/>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983EE" w14:textId="77777777" w:rsidR="00C6047C" w:rsidRDefault="00C6047C" w:rsidP="001E4BCA">
      <w:r>
        <w:separator/>
      </w:r>
    </w:p>
  </w:endnote>
  <w:endnote w:type="continuationSeparator" w:id="0">
    <w:p w14:paraId="3FBE32D7" w14:textId="77777777" w:rsidR="00C6047C" w:rsidRDefault="00C6047C"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single" w:sz="4" w:space="0" w:color="D9D9D9" w:themeColor="background1" w:themeShade="D9"/>
        <w:insideV w:val="none" w:sz="0" w:space="0" w:color="auto"/>
      </w:tblBorders>
      <w:tblLayout w:type="fixed"/>
      <w:tblLook w:val="04A0" w:firstRow="1" w:lastRow="0" w:firstColumn="1" w:lastColumn="0" w:noHBand="0" w:noVBand="1"/>
    </w:tblPr>
    <w:tblGrid>
      <w:gridCol w:w="4950"/>
      <w:gridCol w:w="5850"/>
    </w:tblGrid>
    <w:tr w:rsidR="003279B3" w14:paraId="365F7B72" w14:textId="77777777" w:rsidTr="00DC4D7F">
      <w:tc>
        <w:tcPr>
          <w:tcW w:w="4945" w:type="dxa"/>
          <w:shd w:val="clear" w:color="auto" w:fill="F2F2F2" w:themeFill="background1" w:themeFillShade="F2"/>
        </w:tcPr>
        <w:p w14:paraId="2D259501" w14:textId="77777777" w:rsidR="003279B3" w:rsidRDefault="002860C5" w:rsidP="00860D10">
          <w:pPr>
            <w:pStyle w:val="Footer"/>
            <w:jc w:val="left"/>
          </w:pPr>
          <w:r>
            <w:t>My Local Cooperative</w:t>
          </w:r>
          <w:r w:rsidR="006D3B50">
            <w:t xml:space="preserve"> </w:t>
          </w:r>
          <w:r w:rsidR="006E56C1">
            <w:t xml:space="preserve">© </w:t>
          </w:r>
          <w:r w:rsidR="006D3B50">
            <w:t>201</w:t>
          </w:r>
          <w:r>
            <w:t>9</w:t>
          </w:r>
        </w:p>
      </w:tc>
      <w:tc>
        <w:tcPr>
          <w:tcW w:w="5845" w:type="dxa"/>
          <w:shd w:val="clear" w:color="auto" w:fill="F2F2F2" w:themeFill="background1" w:themeFillShade="F2"/>
        </w:tcPr>
        <w:p w14:paraId="15D20D93" w14:textId="2ED9BC70" w:rsidR="003279B3" w:rsidRDefault="00E16D49" w:rsidP="00F40268">
          <w:pPr>
            <w:pStyle w:val="Footer"/>
            <w:rPr>
              <w:noProof/>
            </w:rPr>
          </w:pPr>
          <w:r>
            <w:t xml:space="preserve">Task </w:t>
          </w:r>
          <w:r w:rsidR="00417B9C">
            <w:t>2.3</w:t>
          </w:r>
          <w:r>
            <w:t xml:space="preserve"> </w:t>
          </w:r>
          <w:r w:rsidR="00DC4D7F">
            <w:t>Community Values</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92649">
            <w:rPr>
              <w:noProof/>
            </w:rPr>
            <w:t>1</w:t>
          </w:r>
          <w:r w:rsidR="003279B3">
            <w:rPr>
              <w:noProof/>
            </w:rPr>
            <w:fldChar w:fldCharType="end"/>
          </w:r>
          <w:r w:rsidR="003279B3">
            <w:rPr>
              <w:noProof/>
            </w:rPr>
            <w:t xml:space="preserve"> </w:t>
          </w:r>
        </w:p>
      </w:tc>
    </w:tr>
  </w:tbl>
  <w:p w14:paraId="080FA35A"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BBEE3" w14:textId="77777777" w:rsidR="00C6047C" w:rsidRDefault="00C6047C" w:rsidP="001E4BCA">
      <w:r>
        <w:separator/>
      </w:r>
    </w:p>
  </w:footnote>
  <w:footnote w:type="continuationSeparator" w:id="0">
    <w:p w14:paraId="00F368A3" w14:textId="77777777" w:rsidR="00C6047C" w:rsidRDefault="00C6047C" w:rsidP="001E4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alt="MCj02950710000[1]" style="width:142.65pt;height:128.65pt;visibility:visible;mso-wrap-style:square" o:bullet="t">
        <v:imagedata r:id="rId1" o:title="MCj02950710000[1]" gain="60293f"/>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961707">
    <w:abstractNumId w:val="9"/>
  </w:num>
  <w:num w:numId="2" w16cid:durableId="51079950">
    <w:abstractNumId w:val="11"/>
  </w:num>
  <w:num w:numId="3" w16cid:durableId="380639637">
    <w:abstractNumId w:val="12"/>
  </w:num>
  <w:num w:numId="4" w16cid:durableId="699669924">
    <w:abstractNumId w:val="13"/>
  </w:num>
  <w:num w:numId="5" w16cid:durableId="1146360647">
    <w:abstractNumId w:val="4"/>
  </w:num>
  <w:num w:numId="6" w16cid:durableId="1854763709">
    <w:abstractNumId w:val="10"/>
  </w:num>
  <w:num w:numId="7" w16cid:durableId="327445769">
    <w:abstractNumId w:val="6"/>
  </w:num>
  <w:num w:numId="8" w16cid:durableId="1834488945">
    <w:abstractNumId w:val="5"/>
  </w:num>
  <w:num w:numId="9" w16cid:durableId="1099328943">
    <w:abstractNumId w:val="2"/>
  </w:num>
  <w:num w:numId="10" w16cid:durableId="690909893">
    <w:abstractNumId w:val="3"/>
  </w:num>
  <w:num w:numId="11" w16cid:durableId="992105347">
    <w:abstractNumId w:val="1"/>
  </w:num>
  <w:num w:numId="12" w16cid:durableId="1268734394">
    <w:abstractNumId w:val="7"/>
  </w:num>
  <w:num w:numId="13" w16cid:durableId="1719041508">
    <w:abstractNumId w:val="0"/>
  </w:num>
  <w:num w:numId="14" w16cid:durableId="1913344085">
    <w:abstractNumId w:val="13"/>
    <w:lvlOverride w:ilvl="0">
      <w:startOverride w:val="1"/>
    </w:lvlOverride>
  </w:num>
  <w:num w:numId="15" w16cid:durableId="1605109917">
    <w:abstractNumId w:val="4"/>
    <w:lvlOverride w:ilvl="0">
      <w:startOverride w:val="1"/>
    </w:lvlOverride>
  </w:num>
  <w:num w:numId="16" w16cid:durableId="820342404">
    <w:abstractNumId w:val="12"/>
    <w:lvlOverride w:ilvl="0">
      <w:startOverride w:val="1"/>
    </w:lvlOverride>
  </w:num>
  <w:num w:numId="17" w16cid:durableId="1882473326">
    <w:abstractNumId w:val="10"/>
    <w:lvlOverride w:ilvl="0">
      <w:startOverride w:val="1"/>
    </w:lvlOverride>
  </w:num>
  <w:num w:numId="18" w16cid:durableId="1551529830">
    <w:abstractNumId w:val="5"/>
    <w:lvlOverride w:ilvl="0">
      <w:startOverride w:val="1"/>
    </w:lvlOverride>
  </w:num>
  <w:num w:numId="19" w16cid:durableId="270940382">
    <w:abstractNumId w:val="0"/>
    <w:lvlOverride w:ilvl="0">
      <w:startOverride w:val="1"/>
    </w:lvlOverride>
  </w:num>
  <w:num w:numId="20" w16cid:durableId="760219374">
    <w:abstractNumId w:val="7"/>
    <w:lvlOverride w:ilvl="0">
      <w:startOverride w:val="1"/>
    </w:lvlOverride>
  </w:num>
  <w:num w:numId="21" w16cid:durableId="910457492">
    <w:abstractNumId w:val="3"/>
    <w:lvlOverride w:ilvl="0">
      <w:startOverride w:val="1"/>
    </w:lvlOverride>
  </w:num>
  <w:num w:numId="22" w16cid:durableId="534462582">
    <w:abstractNumId w:val="2"/>
    <w:lvlOverride w:ilvl="0">
      <w:startOverride w:val="1"/>
    </w:lvlOverride>
  </w:num>
  <w:num w:numId="23" w16cid:durableId="1971548142">
    <w:abstractNumId w:val="2"/>
    <w:lvlOverride w:ilvl="0">
      <w:startOverride w:val="1"/>
    </w:lvlOverride>
  </w:num>
  <w:num w:numId="24" w16cid:durableId="706951006">
    <w:abstractNumId w:val="2"/>
    <w:lvlOverride w:ilvl="0">
      <w:startOverride w:val="1"/>
    </w:lvlOverride>
  </w:num>
  <w:num w:numId="25" w16cid:durableId="1395272047">
    <w:abstractNumId w:val="8"/>
  </w:num>
  <w:num w:numId="26" w16cid:durableId="284313212">
    <w:abstractNumId w:val="8"/>
    <w:lvlOverride w:ilvl="0">
      <w:startOverride w:val="1"/>
    </w:lvlOverride>
  </w:num>
  <w:num w:numId="27" w16cid:durableId="643435642">
    <w:abstractNumId w:val="8"/>
    <w:lvlOverride w:ilvl="0">
      <w:startOverride w:val="1"/>
    </w:lvlOverride>
  </w:num>
  <w:num w:numId="28" w16cid:durableId="822240895">
    <w:abstractNumId w:val="8"/>
    <w:lvlOverride w:ilvl="0">
      <w:startOverride w:val="1"/>
    </w:lvlOverride>
  </w:num>
  <w:num w:numId="29" w16cid:durableId="2127038562">
    <w:abstractNumId w:val="8"/>
    <w:lvlOverride w:ilvl="0">
      <w:startOverride w:val="1"/>
    </w:lvlOverride>
  </w:num>
  <w:num w:numId="30" w16cid:durableId="52975172">
    <w:abstractNumId w:val="8"/>
    <w:lvlOverride w:ilvl="0">
      <w:startOverride w:val="1"/>
    </w:lvlOverride>
  </w:num>
  <w:num w:numId="31" w16cid:durableId="1872376985">
    <w:abstractNumId w:val="8"/>
    <w:lvlOverride w:ilvl="0">
      <w:startOverride w:val="1"/>
    </w:lvlOverride>
  </w:num>
  <w:num w:numId="32" w16cid:durableId="1136723501">
    <w:abstractNumId w:val="8"/>
    <w:lvlOverride w:ilvl="0">
      <w:startOverride w:val="1"/>
    </w:lvlOverride>
  </w:num>
  <w:num w:numId="33" w16cid:durableId="1547446136">
    <w:abstractNumId w:val="7"/>
    <w:lvlOverride w:ilvl="0">
      <w:startOverride w:val="1"/>
    </w:lvlOverride>
  </w:num>
  <w:num w:numId="34" w16cid:durableId="1787041310">
    <w:abstractNumId w:val="7"/>
    <w:lvlOverride w:ilvl="0">
      <w:startOverride w:val="1"/>
    </w:lvlOverride>
  </w:num>
  <w:num w:numId="35" w16cid:durableId="1139105319">
    <w:abstractNumId w:val="2"/>
    <w:lvlOverride w:ilvl="0">
      <w:startOverride w:val="1"/>
    </w:lvlOverride>
  </w:num>
  <w:num w:numId="36" w16cid:durableId="1478957107">
    <w:abstractNumId w:val="2"/>
    <w:lvlOverride w:ilvl="0">
      <w:startOverride w:val="1"/>
    </w:lvlOverride>
  </w:num>
  <w:num w:numId="37" w16cid:durableId="1561869992">
    <w:abstractNumId w:val="2"/>
    <w:lvlOverride w:ilvl="0">
      <w:startOverride w:val="1"/>
    </w:lvlOverride>
  </w:num>
  <w:num w:numId="38" w16cid:durableId="1272518880">
    <w:abstractNumId w:val="2"/>
    <w:lvlOverride w:ilvl="0">
      <w:startOverride w:val="1"/>
    </w:lvlOverride>
  </w:num>
  <w:num w:numId="39" w16cid:durableId="865631144">
    <w:abstractNumId w:val="2"/>
    <w:lvlOverride w:ilvl="0">
      <w:startOverride w:val="1"/>
    </w:lvlOverride>
  </w:num>
  <w:num w:numId="40" w16cid:durableId="1860119506">
    <w:abstractNumId w:val="13"/>
    <w:lvlOverride w:ilvl="0">
      <w:startOverride w:val="1"/>
    </w:lvlOverride>
  </w:num>
  <w:num w:numId="41" w16cid:durableId="1285889920">
    <w:abstractNumId w:val="13"/>
    <w:lvlOverride w:ilvl="0">
      <w:startOverride w:val="1"/>
    </w:lvlOverride>
  </w:num>
  <w:num w:numId="42" w16cid:durableId="1241721527">
    <w:abstractNumId w:val="13"/>
    <w:lvlOverride w:ilvl="0">
      <w:startOverride w:val="1"/>
    </w:lvlOverride>
  </w:num>
  <w:num w:numId="43" w16cid:durableId="1344672745">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LMwMrcwNjUyNDcwsLRU0lEKTi0uzszPAykwNKgFAJadBb0tAAAA"/>
  </w:docVars>
  <w:rsids>
    <w:rsidRoot w:val="00DC4D7F"/>
    <w:rsid w:val="00012940"/>
    <w:rsid w:val="000325DE"/>
    <w:rsid w:val="000508B8"/>
    <w:rsid w:val="000534DE"/>
    <w:rsid w:val="00053521"/>
    <w:rsid w:val="00056DC8"/>
    <w:rsid w:val="000D744D"/>
    <w:rsid w:val="000E33B3"/>
    <w:rsid w:val="000E3490"/>
    <w:rsid w:val="000E5936"/>
    <w:rsid w:val="000F029A"/>
    <w:rsid w:val="000F134A"/>
    <w:rsid w:val="000F5E57"/>
    <w:rsid w:val="00100BF7"/>
    <w:rsid w:val="00107B76"/>
    <w:rsid w:val="001169D4"/>
    <w:rsid w:val="0012760E"/>
    <w:rsid w:val="00131CB4"/>
    <w:rsid w:val="00157D13"/>
    <w:rsid w:val="00183F7A"/>
    <w:rsid w:val="00193596"/>
    <w:rsid w:val="0019391D"/>
    <w:rsid w:val="00195A66"/>
    <w:rsid w:val="001B4CD7"/>
    <w:rsid w:val="001D19EF"/>
    <w:rsid w:val="001E4BCA"/>
    <w:rsid w:val="001F1CFF"/>
    <w:rsid w:val="00226ED9"/>
    <w:rsid w:val="00230DA0"/>
    <w:rsid w:val="00235535"/>
    <w:rsid w:val="002457D9"/>
    <w:rsid w:val="002506D4"/>
    <w:rsid w:val="002527B6"/>
    <w:rsid w:val="00264963"/>
    <w:rsid w:val="002859A5"/>
    <w:rsid w:val="002860C5"/>
    <w:rsid w:val="00287A79"/>
    <w:rsid w:val="00294A64"/>
    <w:rsid w:val="002A2F49"/>
    <w:rsid w:val="002A3CEE"/>
    <w:rsid w:val="002C3368"/>
    <w:rsid w:val="002D0F59"/>
    <w:rsid w:val="002E0921"/>
    <w:rsid w:val="00306753"/>
    <w:rsid w:val="003078F8"/>
    <w:rsid w:val="003120AC"/>
    <w:rsid w:val="003279B3"/>
    <w:rsid w:val="003421FD"/>
    <w:rsid w:val="00364A23"/>
    <w:rsid w:val="00364CF2"/>
    <w:rsid w:val="003663FB"/>
    <w:rsid w:val="00375ACB"/>
    <w:rsid w:val="00381C80"/>
    <w:rsid w:val="003925BA"/>
    <w:rsid w:val="003A686C"/>
    <w:rsid w:val="003B357E"/>
    <w:rsid w:val="003C5052"/>
    <w:rsid w:val="003D0D7D"/>
    <w:rsid w:val="003D53C0"/>
    <w:rsid w:val="003F18F6"/>
    <w:rsid w:val="003F34CF"/>
    <w:rsid w:val="00411AF6"/>
    <w:rsid w:val="00417B9C"/>
    <w:rsid w:val="00433D0D"/>
    <w:rsid w:val="004551CE"/>
    <w:rsid w:val="004665E7"/>
    <w:rsid w:val="00470B77"/>
    <w:rsid w:val="00472C04"/>
    <w:rsid w:val="00484888"/>
    <w:rsid w:val="00486CF9"/>
    <w:rsid w:val="004C74B9"/>
    <w:rsid w:val="004D4CCB"/>
    <w:rsid w:val="004D6BCE"/>
    <w:rsid w:val="004F2225"/>
    <w:rsid w:val="0050257C"/>
    <w:rsid w:val="00523D50"/>
    <w:rsid w:val="00545449"/>
    <w:rsid w:val="00590EE9"/>
    <w:rsid w:val="005D1548"/>
    <w:rsid w:val="005D38F8"/>
    <w:rsid w:val="005D43A8"/>
    <w:rsid w:val="005E1358"/>
    <w:rsid w:val="005E21C8"/>
    <w:rsid w:val="005E7694"/>
    <w:rsid w:val="005F2419"/>
    <w:rsid w:val="00602C6E"/>
    <w:rsid w:val="0061080C"/>
    <w:rsid w:val="00616168"/>
    <w:rsid w:val="006270C5"/>
    <w:rsid w:val="00630BC1"/>
    <w:rsid w:val="00633FF5"/>
    <w:rsid w:val="0063506D"/>
    <w:rsid w:val="00672CBD"/>
    <w:rsid w:val="00685328"/>
    <w:rsid w:val="006874F4"/>
    <w:rsid w:val="006876E6"/>
    <w:rsid w:val="006A19F7"/>
    <w:rsid w:val="006A21D2"/>
    <w:rsid w:val="006A5CB2"/>
    <w:rsid w:val="006B5090"/>
    <w:rsid w:val="006C52C4"/>
    <w:rsid w:val="006C6A6B"/>
    <w:rsid w:val="006D3067"/>
    <w:rsid w:val="006D3857"/>
    <w:rsid w:val="006D3B50"/>
    <w:rsid w:val="006E2FE6"/>
    <w:rsid w:val="006E56C1"/>
    <w:rsid w:val="006F0AFD"/>
    <w:rsid w:val="00704BF7"/>
    <w:rsid w:val="00706ACF"/>
    <w:rsid w:val="007071E9"/>
    <w:rsid w:val="00711783"/>
    <w:rsid w:val="007149C8"/>
    <w:rsid w:val="00794CCD"/>
    <w:rsid w:val="007969C2"/>
    <w:rsid w:val="00796F1B"/>
    <w:rsid w:val="007A737C"/>
    <w:rsid w:val="007B303C"/>
    <w:rsid w:val="007C3838"/>
    <w:rsid w:val="007D1934"/>
    <w:rsid w:val="007E3A51"/>
    <w:rsid w:val="00805F42"/>
    <w:rsid w:val="00813714"/>
    <w:rsid w:val="008207E4"/>
    <w:rsid w:val="0083083E"/>
    <w:rsid w:val="00842A09"/>
    <w:rsid w:val="00860D10"/>
    <w:rsid w:val="00876737"/>
    <w:rsid w:val="008809F0"/>
    <w:rsid w:val="0088216E"/>
    <w:rsid w:val="0088408F"/>
    <w:rsid w:val="00892649"/>
    <w:rsid w:val="008A28E0"/>
    <w:rsid w:val="008A30C1"/>
    <w:rsid w:val="008C0EE1"/>
    <w:rsid w:val="008D06F9"/>
    <w:rsid w:val="008F63C8"/>
    <w:rsid w:val="00921582"/>
    <w:rsid w:val="00941D03"/>
    <w:rsid w:val="00950B13"/>
    <w:rsid w:val="009659A9"/>
    <w:rsid w:val="009731F7"/>
    <w:rsid w:val="00974C26"/>
    <w:rsid w:val="00976502"/>
    <w:rsid w:val="00984664"/>
    <w:rsid w:val="009D13E6"/>
    <w:rsid w:val="009D3146"/>
    <w:rsid w:val="009D4FE8"/>
    <w:rsid w:val="009E339F"/>
    <w:rsid w:val="009F08FA"/>
    <w:rsid w:val="009F1CE0"/>
    <w:rsid w:val="00A02CD8"/>
    <w:rsid w:val="00A111DB"/>
    <w:rsid w:val="00A2631B"/>
    <w:rsid w:val="00A51689"/>
    <w:rsid w:val="00A51E6E"/>
    <w:rsid w:val="00A7125B"/>
    <w:rsid w:val="00A916E6"/>
    <w:rsid w:val="00A93129"/>
    <w:rsid w:val="00A95D1B"/>
    <w:rsid w:val="00AA2D85"/>
    <w:rsid w:val="00AB79BB"/>
    <w:rsid w:val="00AE1E6D"/>
    <w:rsid w:val="00B02530"/>
    <w:rsid w:val="00B219A4"/>
    <w:rsid w:val="00B27131"/>
    <w:rsid w:val="00B609CE"/>
    <w:rsid w:val="00B840BE"/>
    <w:rsid w:val="00BB035C"/>
    <w:rsid w:val="00BD0E4B"/>
    <w:rsid w:val="00BF0B24"/>
    <w:rsid w:val="00C04A38"/>
    <w:rsid w:val="00C063C7"/>
    <w:rsid w:val="00C11789"/>
    <w:rsid w:val="00C20182"/>
    <w:rsid w:val="00C25108"/>
    <w:rsid w:val="00C25265"/>
    <w:rsid w:val="00C33233"/>
    <w:rsid w:val="00C33D9C"/>
    <w:rsid w:val="00C42DF8"/>
    <w:rsid w:val="00C44861"/>
    <w:rsid w:val="00C6047C"/>
    <w:rsid w:val="00C80D21"/>
    <w:rsid w:val="00C92D2E"/>
    <w:rsid w:val="00C964B9"/>
    <w:rsid w:val="00CA65C2"/>
    <w:rsid w:val="00CA77FE"/>
    <w:rsid w:val="00CC39AD"/>
    <w:rsid w:val="00CD0BA8"/>
    <w:rsid w:val="00CD603C"/>
    <w:rsid w:val="00CD7684"/>
    <w:rsid w:val="00CF423B"/>
    <w:rsid w:val="00D466FA"/>
    <w:rsid w:val="00D8200D"/>
    <w:rsid w:val="00D933BF"/>
    <w:rsid w:val="00DC4D7F"/>
    <w:rsid w:val="00DC7DD8"/>
    <w:rsid w:val="00DD2241"/>
    <w:rsid w:val="00DE122A"/>
    <w:rsid w:val="00DE3ABD"/>
    <w:rsid w:val="00DE64EE"/>
    <w:rsid w:val="00E042AE"/>
    <w:rsid w:val="00E0582D"/>
    <w:rsid w:val="00E13CB9"/>
    <w:rsid w:val="00E1621B"/>
    <w:rsid w:val="00E16D49"/>
    <w:rsid w:val="00E51672"/>
    <w:rsid w:val="00E802D7"/>
    <w:rsid w:val="00E83FBF"/>
    <w:rsid w:val="00E92269"/>
    <w:rsid w:val="00E9602B"/>
    <w:rsid w:val="00EB0641"/>
    <w:rsid w:val="00EB1CED"/>
    <w:rsid w:val="00ED6355"/>
    <w:rsid w:val="00F0728C"/>
    <w:rsid w:val="00F1108D"/>
    <w:rsid w:val="00F2589E"/>
    <w:rsid w:val="00F40268"/>
    <w:rsid w:val="00F44F74"/>
    <w:rsid w:val="00F7765B"/>
    <w:rsid w:val="00F81814"/>
    <w:rsid w:val="00F9091B"/>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19DDDB"/>
  <w15:chartTrackingRefBased/>
  <w15:docId w15:val="{3C25CC3E-2AFD-4583-8119-47E99FCC0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E802D7"/>
    <w:pPr>
      <w:spacing w:after="120"/>
      <w:contextualSpacing/>
    </w:pPr>
    <w:rPr>
      <w:rFonts w:ascii="Helvetica" w:hAnsi="Helvetica"/>
      <w:b/>
      <w:color w:val="004871"/>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E802D7"/>
    <w:rPr>
      <w:rFonts w:ascii="Helvetica" w:hAnsi="Helvetica"/>
      <w:b/>
      <w:color w:val="004871"/>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paragraph" w:customStyle="1" w:styleId="AFNRHeading">
    <w:name w:val="AFNRHeading"/>
    <w:basedOn w:val="Normal"/>
    <w:link w:val="AFNRHeadingChar"/>
    <w:qFormat/>
    <w:rsid w:val="00892649"/>
    <w:pPr>
      <w:shd w:val="clear" w:color="auto" w:fill="848981"/>
    </w:pPr>
    <w:rPr>
      <w:color w:val="FFFFFF" w:themeColor="background1"/>
      <w:sz w:val="40"/>
      <w:szCs w:val="40"/>
    </w:r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8408F"/>
    <w:rPr>
      <w:rFonts w:ascii="Arial" w:hAnsi="Arial"/>
      <w:b/>
      <w:color w:val="0070C0"/>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character" w:customStyle="1" w:styleId="AFNRHeadingChar">
    <w:name w:val="AFNRHeading Char"/>
    <w:basedOn w:val="DefaultParagraphFont"/>
    <w:link w:val="AFNRHeading"/>
    <w:rsid w:val="00892649"/>
    <w:rPr>
      <w:rFonts w:ascii="Arial" w:hAnsi="Arial"/>
      <w:color w:val="FFFFFF" w:themeColor="background1"/>
      <w:sz w:val="40"/>
      <w:szCs w:val="40"/>
      <w:shd w:val="clear" w:color="auto" w:fill="848981"/>
    </w:r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6C6A6B"/>
    <w:rPr>
      <w:color w:val="954F72" w:themeColor="followedHyperlink"/>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MLC">
    <w:name w:val="MLC"/>
    <w:link w:val="MLCChar"/>
    <w:qFormat/>
    <w:rsid w:val="00E802D7"/>
    <w:pPr>
      <w:shd w:val="clear" w:color="auto" w:fill="004871"/>
      <w:spacing w:after="0" w:line="240" w:lineRule="auto"/>
    </w:pPr>
    <w:rPr>
      <w:rFonts w:ascii="Helvetica" w:hAnsi="Helvetica"/>
      <w:color w:val="FFFFFF" w:themeColor="background1"/>
      <w:sz w:val="40"/>
      <w:szCs w:val="40"/>
    </w:rPr>
  </w:style>
  <w:style w:type="character" w:customStyle="1" w:styleId="MLCChar">
    <w:name w:val="MLC Char"/>
    <w:basedOn w:val="DefaultParagraphFont"/>
    <w:link w:val="MLC"/>
    <w:rsid w:val="00E802D7"/>
    <w:rPr>
      <w:rFonts w:ascii="Helvetica" w:hAnsi="Helvetica"/>
      <w:color w:val="FFFFFF" w:themeColor="background1"/>
      <w:sz w:val="40"/>
      <w:szCs w:val="40"/>
      <w:shd w:val="clear" w:color="auto" w:fill="004871"/>
    </w:rPr>
  </w:style>
  <w:style w:type="character" w:styleId="CommentReference">
    <w:name w:val="annotation reference"/>
    <w:basedOn w:val="DefaultParagraphFont"/>
    <w:uiPriority w:val="99"/>
    <w:semiHidden/>
    <w:unhideWhenUsed/>
    <w:rsid w:val="00C42DF8"/>
    <w:rPr>
      <w:sz w:val="16"/>
      <w:szCs w:val="16"/>
    </w:rPr>
  </w:style>
  <w:style w:type="paragraph" w:styleId="CommentText">
    <w:name w:val="annotation text"/>
    <w:basedOn w:val="Normal"/>
    <w:link w:val="CommentTextChar"/>
    <w:uiPriority w:val="99"/>
    <w:semiHidden/>
    <w:unhideWhenUsed/>
    <w:rsid w:val="00C42DF8"/>
    <w:rPr>
      <w:sz w:val="20"/>
      <w:szCs w:val="20"/>
    </w:rPr>
  </w:style>
  <w:style w:type="character" w:customStyle="1" w:styleId="CommentTextChar">
    <w:name w:val="Comment Text Char"/>
    <w:basedOn w:val="DefaultParagraphFont"/>
    <w:link w:val="CommentText"/>
    <w:uiPriority w:val="99"/>
    <w:semiHidden/>
    <w:rsid w:val="00C42DF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42DF8"/>
    <w:rPr>
      <w:b/>
      <w:bCs/>
    </w:rPr>
  </w:style>
  <w:style w:type="character" w:customStyle="1" w:styleId="CommentSubjectChar">
    <w:name w:val="Comment Subject Char"/>
    <w:basedOn w:val="CommentTextChar"/>
    <w:link w:val="CommentSubject"/>
    <w:uiPriority w:val="99"/>
    <w:semiHidden/>
    <w:rsid w:val="00C42DF8"/>
    <w:rPr>
      <w:rFonts w:ascii="Arial" w:hAnsi="Arial"/>
      <w:b/>
      <w:bCs/>
      <w:sz w:val="20"/>
      <w:szCs w:val="20"/>
    </w:rPr>
  </w:style>
  <w:style w:type="paragraph" w:styleId="BalloonText">
    <w:name w:val="Balloon Text"/>
    <w:basedOn w:val="Normal"/>
    <w:link w:val="BalloonTextChar"/>
    <w:uiPriority w:val="99"/>
    <w:semiHidden/>
    <w:unhideWhenUsed/>
    <w:rsid w:val="00C42D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2D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LC_Task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C:\Users\Carl\AppData\Roaming\Microsoft\Templates\MLC_Task_Template.dotx</Template>
  <TotalTime>19</TotalTime>
  <Pages>4</Pages>
  <Words>921</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Task 2.4 Community Values</vt:lpstr>
    </vt:vector>
  </TitlesOfParts>
  <Manager>Nancy Trivette</Manager>
  <Company>Curriculum for Agricultural Science Education</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Task 2.3 Community Values</dc:title>
  <dc:subject>MLC - Module 2 Coops in the Community</dc:subject>
  <dc:creator>Carl Aakre</dc:creator>
  <cp:keywords/>
  <dc:description/>
  <cp:lastModifiedBy>Rogers, Ashley</cp:lastModifiedBy>
  <cp:revision>7</cp:revision>
  <dcterms:created xsi:type="dcterms:W3CDTF">2019-08-16T19:25:00Z</dcterms:created>
  <dcterms:modified xsi:type="dcterms:W3CDTF">2022-11-02T20:24:00Z</dcterms:modified>
</cp:coreProperties>
</file>