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9728D4" w14:paraId="78691F6C" w14:textId="77777777" w:rsidTr="009728D4">
        <w:trPr>
          <w:trHeight w:val="473"/>
        </w:trPr>
        <w:tc>
          <w:tcPr>
            <w:tcW w:w="6984" w:type="dxa"/>
            <w:vAlign w:val="center"/>
            <w:hideMark/>
          </w:tcPr>
          <w:p w14:paraId="1E329B82" w14:textId="77777777" w:rsidR="009728D4" w:rsidRDefault="009728D4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  <w:hideMark/>
          </w:tcPr>
          <w:p w14:paraId="16849C33" w14:textId="5A5652B7" w:rsidR="009728D4" w:rsidRDefault="00B15D7B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3CB02A8B" wp14:editId="7ADF805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921510" cy="8801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728D4" w14:paraId="4B48C1E8" w14:textId="77777777" w:rsidTr="009728D4">
        <w:trPr>
          <w:trHeight w:val="472"/>
        </w:trPr>
        <w:tc>
          <w:tcPr>
            <w:tcW w:w="6984" w:type="dxa"/>
            <w:vAlign w:val="bottom"/>
            <w:hideMark/>
          </w:tcPr>
          <w:p w14:paraId="73E77CB3" w14:textId="77777777" w:rsidR="009728D4" w:rsidRDefault="006B67F3" w:rsidP="006B67F3">
            <w:pPr>
              <w:pStyle w:val="MLCHeading"/>
            </w:pPr>
            <w:r>
              <w:t xml:space="preserve">Module </w:t>
            </w:r>
            <w:r w:rsidR="006F57D7">
              <w:t>3</w:t>
            </w:r>
            <w:r>
              <w:t xml:space="preserve"> Assessment</w:t>
            </w:r>
          </w:p>
        </w:tc>
        <w:tc>
          <w:tcPr>
            <w:tcW w:w="0" w:type="auto"/>
            <w:vMerge/>
            <w:vAlign w:val="center"/>
            <w:hideMark/>
          </w:tcPr>
          <w:p w14:paraId="12A7D2A5" w14:textId="77777777" w:rsidR="009728D4" w:rsidRDefault="009728D4"/>
        </w:tc>
      </w:tr>
    </w:tbl>
    <w:p w14:paraId="4143C370" w14:textId="47F778D4" w:rsidR="00F436B9" w:rsidRDefault="00F436B9" w:rsidP="006B67F3"/>
    <w:p w14:paraId="0397C473" w14:textId="3A514A18" w:rsidR="00253C67" w:rsidRDefault="00C60485" w:rsidP="00C60485">
      <w:pPr>
        <w:pStyle w:val="ActivityNumbers"/>
      </w:pPr>
      <w:r>
        <w:t>What information should be in a business plan?</w:t>
      </w:r>
    </w:p>
    <w:p w14:paraId="01CE74F6" w14:textId="6869A541" w:rsidR="00253C67" w:rsidRPr="007139E6" w:rsidRDefault="00253C67" w:rsidP="007139E6"/>
    <w:p w14:paraId="37F5AF0B" w14:textId="31CA8165" w:rsidR="00253C67" w:rsidRPr="007139E6" w:rsidRDefault="00253C67" w:rsidP="007139E6"/>
    <w:p w14:paraId="40D2DC87" w14:textId="77777777" w:rsidR="007139E6" w:rsidRPr="007139E6" w:rsidRDefault="007139E6" w:rsidP="007139E6"/>
    <w:p w14:paraId="78FFD1F0" w14:textId="0925DABA" w:rsidR="00253C67" w:rsidRPr="007139E6" w:rsidRDefault="00253C67" w:rsidP="007139E6"/>
    <w:p w14:paraId="0C44D2D6" w14:textId="746302E7" w:rsidR="00253C67" w:rsidRDefault="007139E6" w:rsidP="007139E6">
      <w:pPr>
        <w:pStyle w:val="ActivityNumbers"/>
      </w:pPr>
      <w:r>
        <w:t>Who would want to review a cooperative’s business plan?</w:t>
      </w:r>
    </w:p>
    <w:p w14:paraId="15734C49" w14:textId="03424372" w:rsidR="007139E6" w:rsidRPr="007139E6" w:rsidRDefault="007139E6" w:rsidP="007139E6"/>
    <w:p w14:paraId="2022255D" w14:textId="5900160F" w:rsidR="007139E6" w:rsidRPr="007139E6" w:rsidRDefault="007139E6" w:rsidP="007139E6"/>
    <w:p w14:paraId="735B33E8" w14:textId="0CE35228" w:rsidR="007139E6" w:rsidRPr="007139E6" w:rsidRDefault="007139E6" w:rsidP="007139E6"/>
    <w:p w14:paraId="07D37A36" w14:textId="77777777" w:rsidR="007139E6" w:rsidRPr="007139E6" w:rsidRDefault="007139E6" w:rsidP="007139E6"/>
    <w:p w14:paraId="7BE340BE" w14:textId="045BAAA6" w:rsidR="006965A2" w:rsidRDefault="005B377B" w:rsidP="005B377B">
      <w:pPr>
        <w:pStyle w:val="ActivityNumbers"/>
      </w:pPr>
      <w:r>
        <w:t xml:space="preserve">What </w:t>
      </w:r>
      <w:r w:rsidR="00DE63BF">
        <w:t>d</w:t>
      </w:r>
      <w:r w:rsidR="00493523">
        <w:t>ecisions do</w:t>
      </w:r>
      <w:r w:rsidR="00DE63BF">
        <w:t xml:space="preserve"> founding cooperative members </w:t>
      </w:r>
      <w:r w:rsidR="00493523">
        <w:t>make</w:t>
      </w:r>
      <w:r w:rsidR="00DE63BF">
        <w:t xml:space="preserve"> before starting their business?</w:t>
      </w:r>
    </w:p>
    <w:p w14:paraId="51AA8A0C" w14:textId="167ECFEB" w:rsidR="00074C55" w:rsidRPr="004D25B3" w:rsidRDefault="00074C55" w:rsidP="004D25B3"/>
    <w:p w14:paraId="19FB30E2" w14:textId="350086F5" w:rsidR="00074C55" w:rsidRDefault="00074C55" w:rsidP="004D25B3"/>
    <w:p w14:paraId="7046479B" w14:textId="77777777" w:rsidR="00383853" w:rsidRPr="004D25B3" w:rsidRDefault="00383853" w:rsidP="004D25B3"/>
    <w:p w14:paraId="0CCC417C" w14:textId="77777777" w:rsidR="00074C55" w:rsidRPr="004D25B3" w:rsidRDefault="00074C55" w:rsidP="004D25B3"/>
    <w:p w14:paraId="0ABA187B" w14:textId="353EA208" w:rsidR="00AF691A" w:rsidRDefault="00AF691A" w:rsidP="005B377B">
      <w:pPr>
        <w:pStyle w:val="ActivityNumbers"/>
      </w:pPr>
      <w:r>
        <w:t xml:space="preserve">What </w:t>
      </w:r>
      <w:r w:rsidR="00C15494">
        <w:t xml:space="preserve">income and </w:t>
      </w:r>
      <w:r>
        <w:t xml:space="preserve">expenses </w:t>
      </w:r>
      <w:r w:rsidR="00C15494">
        <w:t xml:space="preserve">do </w:t>
      </w:r>
      <w:r>
        <w:t xml:space="preserve">a cooperative </w:t>
      </w:r>
      <w:r w:rsidR="00C15494">
        <w:t>have</w:t>
      </w:r>
      <w:r>
        <w:t xml:space="preserve"> that </w:t>
      </w:r>
      <w:r w:rsidR="00493523">
        <w:t>are unique to their financial plans</w:t>
      </w:r>
      <w:r w:rsidR="00DC4462">
        <w:t>?</w:t>
      </w:r>
    </w:p>
    <w:p w14:paraId="3EDAD463" w14:textId="6C12BEBE" w:rsidR="00B86ECD" w:rsidRPr="00B86ECD" w:rsidRDefault="00B86ECD" w:rsidP="00B86ECD"/>
    <w:p w14:paraId="262C64A1" w14:textId="101D33A8" w:rsidR="00B86ECD" w:rsidRPr="00B86ECD" w:rsidRDefault="00B86ECD" w:rsidP="00B86ECD"/>
    <w:p w14:paraId="4B536C3A" w14:textId="5A6BCFC0" w:rsidR="00B86ECD" w:rsidRPr="00B86ECD" w:rsidRDefault="00B86ECD" w:rsidP="00B86ECD"/>
    <w:p w14:paraId="750DDB0E" w14:textId="77777777" w:rsidR="00B86ECD" w:rsidRPr="00B86ECD" w:rsidRDefault="00B86ECD" w:rsidP="00B86ECD"/>
    <w:p w14:paraId="05021BD2" w14:textId="2F998DEA" w:rsidR="00BA61C6" w:rsidRDefault="004A3542" w:rsidP="005B377B">
      <w:pPr>
        <w:pStyle w:val="ActivityNumbers"/>
      </w:pPr>
      <w:r>
        <w:t>How are the financial goals of a cooperative different from other businesses</w:t>
      </w:r>
      <w:r w:rsidR="00764D85">
        <w:t>?</w:t>
      </w:r>
    </w:p>
    <w:p w14:paraId="30E61E27" w14:textId="071F9756" w:rsidR="00B86ECD" w:rsidRPr="00B86ECD" w:rsidRDefault="00B86ECD" w:rsidP="00B86ECD"/>
    <w:p w14:paraId="61FD7790" w14:textId="53E0A76D" w:rsidR="00B86ECD" w:rsidRPr="00B86ECD" w:rsidRDefault="00B86ECD" w:rsidP="00B86ECD"/>
    <w:p w14:paraId="6C83F1D0" w14:textId="77777777" w:rsidR="00B86ECD" w:rsidRPr="00B86ECD" w:rsidRDefault="00B86ECD" w:rsidP="00B86ECD"/>
    <w:p w14:paraId="6B6DE78A" w14:textId="77777777" w:rsidR="006965A2" w:rsidRDefault="006965A2" w:rsidP="006B67F3"/>
    <w:tbl>
      <w:tblPr>
        <w:tblStyle w:val="TableGrid"/>
        <w:tblW w:w="5000" w:type="pct"/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752"/>
        <w:gridCol w:w="2218"/>
        <w:gridCol w:w="7820"/>
        <w:gridCol w:w="10"/>
      </w:tblGrid>
      <w:tr w:rsidR="005639E9" w14:paraId="3B758099" w14:textId="77777777" w:rsidTr="005639E9">
        <w:trPr>
          <w:gridAfter w:val="1"/>
          <w:wAfter w:w="10" w:type="dxa"/>
        </w:trPr>
        <w:tc>
          <w:tcPr>
            <w:tcW w:w="10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6C58E" w14:textId="0EBD3609" w:rsidR="005639E9" w:rsidRDefault="005639E9" w:rsidP="00287202">
            <w:pPr>
              <w:pStyle w:val="ActivityNumbers"/>
            </w:pPr>
            <w:r>
              <w:t>Match the term to the correct description</w:t>
            </w:r>
            <w:r w:rsidR="00C26FF0">
              <w:t>; you can use</w:t>
            </w:r>
            <w:r w:rsidR="007B1DD1">
              <w:t xml:space="preserve"> letters</w:t>
            </w:r>
            <w:r w:rsidR="00F03702">
              <w:t xml:space="preserve"> </w:t>
            </w:r>
            <w:r w:rsidR="007D56EA">
              <w:t>more than once.</w:t>
            </w:r>
          </w:p>
        </w:tc>
      </w:tr>
      <w:tr w:rsidR="009A14CB" w:rsidRPr="00A52488" w14:paraId="0A85604F" w14:textId="77777777" w:rsidTr="00B95EB2">
        <w:trPr>
          <w:trHeight w:val="210"/>
        </w:trPr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34746" w14:textId="77777777" w:rsidR="009A14CB" w:rsidRDefault="009A14CB" w:rsidP="00231BE9">
            <w:pPr>
              <w:pStyle w:val="AnsKeyCentered"/>
            </w:pPr>
          </w:p>
        </w:tc>
        <w:tc>
          <w:tcPr>
            <w:tcW w:w="2218" w:type="dxa"/>
            <w:vMerge w:val="restart"/>
            <w:tcBorders>
              <w:top w:val="nil"/>
              <w:left w:val="nil"/>
              <w:right w:val="nil"/>
            </w:tcBorders>
          </w:tcPr>
          <w:p w14:paraId="35620C2A" w14:textId="1C324D1E" w:rsidR="009A14CB" w:rsidRPr="005639E9" w:rsidRDefault="009A14CB" w:rsidP="005639E9">
            <w:r>
              <w:t>Board of Directors</w:t>
            </w:r>
          </w:p>
        </w:tc>
        <w:tc>
          <w:tcPr>
            <w:tcW w:w="783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D7988E5" w14:textId="74CAEE2D" w:rsidR="009A14CB" w:rsidRPr="00A52488" w:rsidRDefault="009A14CB" w:rsidP="005639E9">
            <w:pPr>
              <w:pStyle w:val="ListParagraph"/>
              <w:numPr>
                <w:ilvl w:val="0"/>
                <w:numId w:val="14"/>
              </w:numPr>
            </w:pPr>
            <w:r>
              <w:t>Make recommendations on specific cooperative activities to the board of directors</w:t>
            </w:r>
          </w:p>
        </w:tc>
      </w:tr>
      <w:tr w:rsidR="009A14CB" w:rsidRPr="00A52488" w14:paraId="7A190019" w14:textId="77777777" w:rsidTr="00B95EB2">
        <w:trPr>
          <w:trHeight w:val="210"/>
        </w:trPr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65173" w14:textId="77777777" w:rsidR="009A14CB" w:rsidRDefault="009A14CB" w:rsidP="00231BE9">
            <w:pPr>
              <w:pStyle w:val="AnsKeyCentered"/>
            </w:pPr>
          </w:p>
        </w:tc>
        <w:tc>
          <w:tcPr>
            <w:tcW w:w="2218" w:type="dxa"/>
            <w:vMerge/>
            <w:tcBorders>
              <w:left w:val="nil"/>
              <w:bottom w:val="nil"/>
              <w:right w:val="nil"/>
            </w:tcBorders>
          </w:tcPr>
          <w:p w14:paraId="00BFA6BC" w14:textId="77777777" w:rsidR="009A14CB" w:rsidRDefault="009A14CB" w:rsidP="005639E9"/>
        </w:tc>
        <w:tc>
          <w:tcPr>
            <w:tcW w:w="783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36C3ACF" w14:textId="77777777" w:rsidR="009A14CB" w:rsidRDefault="009A14CB" w:rsidP="005639E9">
            <w:pPr>
              <w:pStyle w:val="ListParagraph"/>
              <w:numPr>
                <w:ilvl w:val="0"/>
                <w:numId w:val="14"/>
              </w:numPr>
            </w:pPr>
          </w:p>
        </w:tc>
      </w:tr>
      <w:tr w:rsidR="005639E9" w:rsidRPr="00A52488" w14:paraId="1330037F" w14:textId="77777777" w:rsidTr="00B95EB2"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C6322" w14:textId="77777777" w:rsidR="005639E9" w:rsidRDefault="005639E9" w:rsidP="00231BE9">
            <w:pPr>
              <w:pStyle w:val="AnsKeyCentered"/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14:paraId="7103DE2C" w14:textId="57B51B43" w:rsidR="005639E9" w:rsidRPr="005639E9" w:rsidRDefault="005639E9" w:rsidP="005639E9">
            <w:r>
              <w:t>Committee</w:t>
            </w:r>
            <w:r w:rsidR="00B95EB2">
              <w:t xml:space="preserve"> members</w:t>
            </w:r>
          </w:p>
        </w:tc>
        <w:tc>
          <w:tcPr>
            <w:tcW w:w="7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F417C" w14:textId="321EEAB6" w:rsidR="005639E9" w:rsidRPr="00A52488" w:rsidRDefault="00671CD0" w:rsidP="005639E9">
            <w:pPr>
              <w:pStyle w:val="ListParagraph"/>
              <w:numPr>
                <w:ilvl w:val="0"/>
                <w:numId w:val="14"/>
              </w:numPr>
            </w:pPr>
            <w:r>
              <w:t>Hires cooperative employees and oversees daily operations</w:t>
            </w:r>
          </w:p>
        </w:tc>
      </w:tr>
      <w:tr w:rsidR="005639E9" w:rsidRPr="00A52488" w14:paraId="6ED81EB1" w14:textId="77777777" w:rsidTr="00B95EB2"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2E39F" w14:textId="77777777" w:rsidR="005639E9" w:rsidRDefault="005639E9" w:rsidP="00231BE9">
            <w:pPr>
              <w:pStyle w:val="AnsKeyCentered"/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14:paraId="6DE32559" w14:textId="06B01626" w:rsidR="005639E9" w:rsidRPr="005639E9" w:rsidRDefault="00486E33" w:rsidP="005639E9">
            <w:r>
              <w:t>Owner-members</w:t>
            </w:r>
          </w:p>
        </w:tc>
        <w:tc>
          <w:tcPr>
            <w:tcW w:w="7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CB853" w14:textId="0147EEB6" w:rsidR="005639E9" w:rsidRPr="00A52488" w:rsidRDefault="00ED28E4" w:rsidP="005639E9">
            <w:pPr>
              <w:pStyle w:val="ListParagraph"/>
              <w:numPr>
                <w:ilvl w:val="0"/>
                <w:numId w:val="14"/>
              </w:numPr>
            </w:pPr>
            <w:r>
              <w:t>Elect the board of directors</w:t>
            </w:r>
          </w:p>
        </w:tc>
      </w:tr>
      <w:tr w:rsidR="005639E9" w:rsidRPr="00A52488" w14:paraId="5C1FF07B" w14:textId="77777777" w:rsidTr="00077F39"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E64A2" w14:textId="77777777" w:rsidR="005639E9" w:rsidRDefault="005639E9" w:rsidP="00231BE9">
            <w:pPr>
              <w:pStyle w:val="AnsKeyCentered"/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14:paraId="4D079044" w14:textId="349BBE23" w:rsidR="005639E9" w:rsidRPr="005639E9" w:rsidRDefault="006D1A24" w:rsidP="005639E9">
            <w:r>
              <w:t>Manager</w:t>
            </w:r>
          </w:p>
        </w:tc>
        <w:tc>
          <w:tcPr>
            <w:tcW w:w="7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64C75" w14:textId="27106577" w:rsidR="005639E9" w:rsidRPr="00A52488" w:rsidRDefault="00ED28E4" w:rsidP="005639E9">
            <w:pPr>
              <w:pStyle w:val="ListParagraph"/>
              <w:numPr>
                <w:ilvl w:val="0"/>
                <w:numId w:val="14"/>
              </w:numPr>
            </w:pPr>
            <w:r>
              <w:t xml:space="preserve">Hire </w:t>
            </w:r>
            <w:r w:rsidR="006D1A24">
              <w:t xml:space="preserve">the </w:t>
            </w:r>
            <w:r w:rsidR="000418D4">
              <w:t>manager</w:t>
            </w:r>
          </w:p>
        </w:tc>
      </w:tr>
      <w:tr w:rsidR="000418D4" w:rsidRPr="00A52488" w14:paraId="07A9EAEF" w14:textId="77777777" w:rsidTr="00077F39"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7E896" w14:textId="77777777" w:rsidR="000418D4" w:rsidRDefault="000418D4" w:rsidP="00231BE9">
            <w:pPr>
              <w:pStyle w:val="AnsKeyCentered"/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14:paraId="25B288ED" w14:textId="77777777" w:rsidR="000418D4" w:rsidRDefault="000418D4" w:rsidP="005639E9"/>
        </w:tc>
        <w:tc>
          <w:tcPr>
            <w:tcW w:w="7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BBC0C" w14:textId="1FDB9D5A" w:rsidR="00077F39" w:rsidRDefault="00070C48" w:rsidP="00077F39">
            <w:pPr>
              <w:pStyle w:val="ListParagraph"/>
              <w:numPr>
                <w:ilvl w:val="0"/>
                <w:numId w:val="14"/>
              </w:numPr>
            </w:pPr>
            <w:r>
              <w:t>Patronize the cooperative</w:t>
            </w:r>
          </w:p>
        </w:tc>
      </w:tr>
      <w:tr w:rsidR="00077F39" w:rsidRPr="00A52488" w14:paraId="2A66B37C" w14:textId="77777777" w:rsidTr="00077F39"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723A4679" w14:textId="77777777" w:rsidR="00077F39" w:rsidRDefault="00077F39" w:rsidP="00231BE9">
            <w:pPr>
              <w:pStyle w:val="AnsKeyCentered"/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14:paraId="40AE73B0" w14:textId="77777777" w:rsidR="00077F39" w:rsidRDefault="00077F39" w:rsidP="005639E9"/>
        </w:tc>
        <w:tc>
          <w:tcPr>
            <w:tcW w:w="7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8F7C8" w14:textId="15E897BB" w:rsidR="00077F39" w:rsidRDefault="00077F39" w:rsidP="00077F39">
            <w:pPr>
              <w:pStyle w:val="ListParagraph"/>
              <w:numPr>
                <w:ilvl w:val="0"/>
                <w:numId w:val="14"/>
              </w:numPr>
            </w:pPr>
            <w:r>
              <w:t>Does not need to be a member of the cooperative</w:t>
            </w:r>
          </w:p>
        </w:tc>
      </w:tr>
    </w:tbl>
    <w:p w14:paraId="5FAD7794" w14:textId="04C63407" w:rsidR="006B67F3" w:rsidRPr="00FA5ABC" w:rsidRDefault="006B67F3" w:rsidP="00FA5ABC"/>
    <w:p w14:paraId="42C6AEF5" w14:textId="2323B3A3" w:rsidR="00383853" w:rsidRDefault="004965A2" w:rsidP="00383853">
      <w:pPr>
        <w:pStyle w:val="ActivityNumbers"/>
      </w:pPr>
      <w:r>
        <w:t>What information should a cooperative provide to prospective members interested in joining a cooperative?</w:t>
      </w:r>
    </w:p>
    <w:sectPr w:rsidR="00383853" w:rsidSect="00B736E2"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FE091" w14:textId="77777777" w:rsidR="00B71D73" w:rsidRDefault="00B71D73">
      <w:r>
        <w:separator/>
      </w:r>
    </w:p>
  </w:endnote>
  <w:endnote w:type="continuationSeparator" w:id="0">
    <w:p w14:paraId="24AA4D08" w14:textId="77777777" w:rsidR="00B71D73" w:rsidRDefault="00B7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5220"/>
      <w:gridCol w:w="5580"/>
    </w:tblGrid>
    <w:tr w:rsidR="003B0686" w:rsidRPr="007F0280" w14:paraId="588E2994" w14:textId="77777777" w:rsidTr="009728D4">
      <w:tc>
        <w:tcPr>
          <w:tcW w:w="5220" w:type="dxa"/>
          <w:shd w:val="clear" w:color="auto" w:fill="F2F2F2"/>
        </w:tcPr>
        <w:p w14:paraId="2B235081" w14:textId="77777777" w:rsidR="00855D63" w:rsidRPr="003B0686" w:rsidRDefault="009728D4" w:rsidP="007F0280">
          <w:pPr>
            <w:pStyle w:val="Footer"/>
            <w:jc w:val="left"/>
          </w:pPr>
          <w:r>
            <w:t>My Local Cooperative</w:t>
          </w:r>
          <w:r w:rsidR="002F7656">
            <w:t xml:space="preserve"> </w:t>
          </w:r>
          <w:r w:rsidR="004B09F1">
            <w:t xml:space="preserve">© </w:t>
          </w:r>
          <w:r w:rsidR="002F7656">
            <w:t>201</w:t>
          </w:r>
          <w:r>
            <w:t>9</w:t>
          </w:r>
        </w:p>
      </w:tc>
      <w:tc>
        <w:tcPr>
          <w:tcW w:w="5580" w:type="dxa"/>
          <w:shd w:val="clear" w:color="auto" w:fill="F2F2F2"/>
        </w:tcPr>
        <w:p w14:paraId="04D41DF6" w14:textId="28E1DBB9" w:rsidR="003B0686" w:rsidRDefault="009728D4" w:rsidP="00B736E2">
          <w:pPr>
            <w:pStyle w:val="Footer"/>
          </w:pPr>
          <w:r>
            <w:t>MLC</w:t>
          </w:r>
          <w:r w:rsidR="003B0686" w:rsidRPr="003B0686">
            <w:t xml:space="preserve"> – </w:t>
          </w:r>
          <w:r w:rsidR="006B67F3">
            <w:t xml:space="preserve">Module </w:t>
          </w:r>
          <w:r w:rsidR="006F57D7">
            <w:t>3</w:t>
          </w:r>
          <w:r w:rsidR="006B67F3">
            <w:t xml:space="preserve"> Assessment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AD2E69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0DDE9FB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870"/>
      <w:gridCol w:w="5930"/>
    </w:tblGrid>
    <w:tr w:rsidR="00B736E2" w:rsidRPr="007F0280" w14:paraId="0E6DCDFB" w14:textId="77777777" w:rsidTr="00D00494">
      <w:tc>
        <w:tcPr>
          <w:tcW w:w="4968" w:type="dxa"/>
          <w:shd w:val="clear" w:color="auto" w:fill="auto"/>
        </w:tcPr>
        <w:p w14:paraId="00976455" w14:textId="77777777" w:rsidR="00B736E2" w:rsidRPr="003B0686" w:rsidRDefault="00B736E2" w:rsidP="00B736E2">
          <w:pPr>
            <w:pStyle w:val="Footer"/>
            <w:jc w:val="left"/>
          </w:pPr>
        </w:p>
      </w:tc>
      <w:tc>
        <w:tcPr>
          <w:tcW w:w="6048" w:type="dxa"/>
          <w:shd w:val="clear" w:color="auto" w:fill="auto"/>
        </w:tcPr>
        <w:p w14:paraId="4AF0AEC6" w14:textId="77777777" w:rsidR="00B736E2" w:rsidRDefault="00B736E2" w:rsidP="00B736E2">
          <w:pPr>
            <w:pStyle w:val="Footer"/>
          </w:pPr>
          <w:r>
            <w:t>DRAFT – DO NOT COPY OR DISTRIBUTE</w:t>
          </w:r>
        </w:p>
      </w:tc>
    </w:tr>
    <w:tr w:rsidR="003B0686" w:rsidRPr="007F0280" w14:paraId="61E838FD" w14:textId="77777777" w:rsidTr="007F028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583D247" w14:textId="77777777" w:rsidR="003B0686" w:rsidRPr="003B0686" w:rsidRDefault="003B0686" w:rsidP="00AD4623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AD4623">
            <w:t>5</w:t>
          </w:r>
        </w:p>
      </w:tc>
      <w:tc>
        <w:tcPr>
          <w:tcW w:w="604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D26BB32" w14:textId="77777777" w:rsidR="003B0686" w:rsidRDefault="003B0686" w:rsidP="00AD4623">
          <w:pPr>
            <w:pStyle w:val="Footer"/>
          </w:pPr>
          <w:r w:rsidRPr="003B0686">
            <w:t>A</w:t>
          </w:r>
          <w:r w:rsidR="00AD4623">
            <w:t>PT</w:t>
          </w:r>
          <w:r w:rsidRPr="003B0686">
            <w:t xml:space="preserve"> – </w:t>
          </w:r>
          <w:r w:rsidR="00F436B9">
            <w:t xml:space="preserve">Lesson </w:t>
          </w:r>
          <w:r w:rsidR="00A41DA8">
            <w:t xml:space="preserve">X.X </w:t>
          </w:r>
          <w:r w:rsidR="00F436B9">
            <w:t>Check for Understanding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736E2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4DF3B39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EE1F7" w14:textId="77777777" w:rsidR="00B71D73" w:rsidRDefault="00B71D73">
      <w:r>
        <w:separator/>
      </w:r>
    </w:p>
  </w:footnote>
  <w:footnote w:type="continuationSeparator" w:id="0">
    <w:p w14:paraId="64BD17AA" w14:textId="77777777" w:rsidR="00B71D73" w:rsidRDefault="00B71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64767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7" type="#_x0000_t75" style="width:11.35pt;height:11.35pt" o:bullet="t">
        <v:imagedata r:id="rId1" o:title="mso1DB"/>
      </v:shape>
    </w:pict>
  </w:numPicBullet>
  <w:numPicBullet w:numPicBulletId="1">
    <w:pict>
      <v:shape id="_x0000_i1188" type="#_x0000_t75" style="width:143.35pt;height:128.6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D77C0"/>
    <w:multiLevelType w:val="hybridMultilevel"/>
    <w:tmpl w:val="238CFC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F488C774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9D114E"/>
    <w:multiLevelType w:val="hybridMultilevel"/>
    <w:tmpl w:val="EED4CFBE"/>
    <w:lvl w:ilvl="0" w:tplc="325E96B4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428405">
    <w:abstractNumId w:val="4"/>
  </w:num>
  <w:num w:numId="2" w16cid:durableId="954016590">
    <w:abstractNumId w:val="6"/>
  </w:num>
  <w:num w:numId="3" w16cid:durableId="741685403">
    <w:abstractNumId w:val="0"/>
  </w:num>
  <w:num w:numId="4" w16cid:durableId="1821774946">
    <w:abstractNumId w:val="9"/>
  </w:num>
  <w:num w:numId="5" w16cid:durableId="833111025">
    <w:abstractNumId w:val="1"/>
  </w:num>
  <w:num w:numId="6" w16cid:durableId="333194470">
    <w:abstractNumId w:val="3"/>
  </w:num>
  <w:num w:numId="7" w16cid:durableId="1661032204">
    <w:abstractNumId w:val="2"/>
  </w:num>
  <w:num w:numId="8" w16cid:durableId="1293825924">
    <w:abstractNumId w:val="8"/>
  </w:num>
  <w:num w:numId="9" w16cid:durableId="1192718037">
    <w:abstractNumId w:val="8"/>
    <w:lvlOverride w:ilvl="0">
      <w:startOverride w:val="1"/>
    </w:lvlOverride>
  </w:num>
  <w:num w:numId="10" w16cid:durableId="1212885647">
    <w:abstractNumId w:val="7"/>
  </w:num>
  <w:num w:numId="11" w16cid:durableId="1054506419">
    <w:abstractNumId w:val="8"/>
    <w:lvlOverride w:ilvl="0">
      <w:startOverride w:val="1"/>
    </w:lvlOverride>
  </w:num>
  <w:num w:numId="12" w16cid:durableId="1933590900">
    <w:abstractNumId w:val="8"/>
    <w:lvlOverride w:ilvl="0">
      <w:startOverride w:val="1"/>
    </w:lvlOverride>
  </w:num>
  <w:num w:numId="13" w16cid:durableId="1559512914">
    <w:abstractNumId w:val="10"/>
  </w:num>
  <w:num w:numId="14" w16cid:durableId="26858267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QzMLc0MjIzNjcytrRQ0lEKTi0uzszPAykwrgUABGDZqiwAAAA="/>
  </w:docVars>
  <w:rsids>
    <w:rsidRoot w:val="006F57D7"/>
    <w:rsid w:val="00004D44"/>
    <w:rsid w:val="00023EF4"/>
    <w:rsid w:val="000418D4"/>
    <w:rsid w:val="0005304E"/>
    <w:rsid w:val="0006381D"/>
    <w:rsid w:val="000643C4"/>
    <w:rsid w:val="000653F5"/>
    <w:rsid w:val="00070C48"/>
    <w:rsid w:val="00074C55"/>
    <w:rsid w:val="00077F39"/>
    <w:rsid w:val="00095B65"/>
    <w:rsid w:val="000E30CE"/>
    <w:rsid w:val="00120DA8"/>
    <w:rsid w:val="00125FE3"/>
    <w:rsid w:val="00140531"/>
    <w:rsid w:val="0014371D"/>
    <w:rsid w:val="001522F9"/>
    <w:rsid w:val="00164A78"/>
    <w:rsid w:val="00166AE3"/>
    <w:rsid w:val="00186EA4"/>
    <w:rsid w:val="0019253E"/>
    <w:rsid w:val="001B0D1A"/>
    <w:rsid w:val="001C5732"/>
    <w:rsid w:val="001D3468"/>
    <w:rsid w:val="001F5964"/>
    <w:rsid w:val="00210996"/>
    <w:rsid w:val="002212A2"/>
    <w:rsid w:val="00222FAE"/>
    <w:rsid w:val="002438C6"/>
    <w:rsid w:val="00251483"/>
    <w:rsid w:val="00253C67"/>
    <w:rsid w:val="00261D56"/>
    <w:rsid w:val="00270C46"/>
    <w:rsid w:val="00276DA5"/>
    <w:rsid w:val="00287202"/>
    <w:rsid w:val="00290697"/>
    <w:rsid w:val="00292340"/>
    <w:rsid w:val="002B0DD0"/>
    <w:rsid w:val="002C5E76"/>
    <w:rsid w:val="002D2E13"/>
    <w:rsid w:val="002E4407"/>
    <w:rsid w:val="002F0AB9"/>
    <w:rsid w:val="002F2976"/>
    <w:rsid w:val="002F3C64"/>
    <w:rsid w:val="002F7656"/>
    <w:rsid w:val="003310C6"/>
    <w:rsid w:val="0034081A"/>
    <w:rsid w:val="00352B6E"/>
    <w:rsid w:val="003574C4"/>
    <w:rsid w:val="003647EE"/>
    <w:rsid w:val="00383853"/>
    <w:rsid w:val="00395386"/>
    <w:rsid w:val="003A2FD6"/>
    <w:rsid w:val="003B0686"/>
    <w:rsid w:val="003D736E"/>
    <w:rsid w:val="003E2BBD"/>
    <w:rsid w:val="00403D91"/>
    <w:rsid w:val="0041298F"/>
    <w:rsid w:val="00414EAE"/>
    <w:rsid w:val="0041647F"/>
    <w:rsid w:val="0042007E"/>
    <w:rsid w:val="00430D82"/>
    <w:rsid w:val="00486E33"/>
    <w:rsid w:val="00493523"/>
    <w:rsid w:val="004965A2"/>
    <w:rsid w:val="004A3542"/>
    <w:rsid w:val="004A44E1"/>
    <w:rsid w:val="004B09F1"/>
    <w:rsid w:val="004B1465"/>
    <w:rsid w:val="004B1A28"/>
    <w:rsid w:val="004C09EA"/>
    <w:rsid w:val="004C1D05"/>
    <w:rsid w:val="004D25B3"/>
    <w:rsid w:val="004D438E"/>
    <w:rsid w:val="005016DB"/>
    <w:rsid w:val="0051608B"/>
    <w:rsid w:val="005328FF"/>
    <w:rsid w:val="00537CA6"/>
    <w:rsid w:val="005460BE"/>
    <w:rsid w:val="00546966"/>
    <w:rsid w:val="005639E9"/>
    <w:rsid w:val="00581DD4"/>
    <w:rsid w:val="00586BFE"/>
    <w:rsid w:val="005B2542"/>
    <w:rsid w:val="005B2896"/>
    <w:rsid w:val="005B377B"/>
    <w:rsid w:val="005E14F5"/>
    <w:rsid w:val="005E2178"/>
    <w:rsid w:val="005F2928"/>
    <w:rsid w:val="005F3C3B"/>
    <w:rsid w:val="0060421F"/>
    <w:rsid w:val="006208FA"/>
    <w:rsid w:val="006347F4"/>
    <w:rsid w:val="006360D5"/>
    <w:rsid w:val="00642FCB"/>
    <w:rsid w:val="00644EFE"/>
    <w:rsid w:val="00654B6C"/>
    <w:rsid w:val="006552C0"/>
    <w:rsid w:val="006553C7"/>
    <w:rsid w:val="006656BB"/>
    <w:rsid w:val="006708B8"/>
    <w:rsid w:val="00671CD0"/>
    <w:rsid w:val="006838B0"/>
    <w:rsid w:val="006965A2"/>
    <w:rsid w:val="006A4101"/>
    <w:rsid w:val="006A4781"/>
    <w:rsid w:val="006B67F3"/>
    <w:rsid w:val="006C4146"/>
    <w:rsid w:val="006D10CA"/>
    <w:rsid w:val="006D1A24"/>
    <w:rsid w:val="006F38A4"/>
    <w:rsid w:val="006F57D7"/>
    <w:rsid w:val="00703684"/>
    <w:rsid w:val="007139E6"/>
    <w:rsid w:val="00715734"/>
    <w:rsid w:val="007338A2"/>
    <w:rsid w:val="00764D85"/>
    <w:rsid w:val="0076778F"/>
    <w:rsid w:val="0077472E"/>
    <w:rsid w:val="007925F0"/>
    <w:rsid w:val="007A36E5"/>
    <w:rsid w:val="007A566D"/>
    <w:rsid w:val="007B1DD1"/>
    <w:rsid w:val="007C2998"/>
    <w:rsid w:val="007D56EA"/>
    <w:rsid w:val="007E6D00"/>
    <w:rsid w:val="007F0280"/>
    <w:rsid w:val="008321FB"/>
    <w:rsid w:val="00842458"/>
    <w:rsid w:val="00855D63"/>
    <w:rsid w:val="008575ED"/>
    <w:rsid w:val="00864182"/>
    <w:rsid w:val="00875A5A"/>
    <w:rsid w:val="008A3B43"/>
    <w:rsid w:val="008D1630"/>
    <w:rsid w:val="0090461E"/>
    <w:rsid w:val="00905BAB"/>
    <w:rsid w:val="00960B08"/>
    <w:rsid w:val="009642C1"/>
    <w:rsid w:val="009664A4"/>
    <w:rsid w:val="00966E61"/>
    <w:rsid w:val="009728D4"/>
    <w:rsid w:val="0098363E"/>
    <w:rsid w:val="009844E8"/>
    <w:rsid w:val="009A14CB"/>
    <w:rsid w:val="009C4D66"/>
    <w:rsid w:val="009E0675"/>
    <w:rsid w:val="009F29A8"/>
    <w:rsid w:val="00A241A8"/>
    <w:rsid w:val="00A31333"/>
    <w:rsid w:val="00A36D05"/>
    <w:rsid w:val="00A41DA8"/>
    <w:rsid w:val="00A45FE8"/>
    <w:rsid w:val="00A70C87"/>
    <w:rsid w:val="00A713B2"/>
    <w:rsid w:val="00A82C3B"/>
    <w:rsid w:val="00A856C3"/>
    <w:rsid w:val="00AB3180"/>
    <w:rsid w:val="00AC0F84"/>
    <w:rsid w:val="00AC1398"/>
    <w:rsid w:val="00AC6CF6"/>
    <w:rsid w:val="00AD2E69"/>
    <w:rsid w:val="00AD4623"/>
    <w:rsid w:val="00AE0075"/>
    <w:rsid w:val="00AF47E6"/>
    <w:rsid w:val="00AF691A"/>
    <w:rsid w:val="00B032F1"/>
    <w:rsid w:val="00B05D83"/>
    <w:rsid w:val="00B15D7B"/>
    <w:rsid w:val="00B317CB"/>
    <w:rsid w:val="00B43C31"/>
    <w:rsid w:val="00B45B73"/>
    <w:rsid w:val="00B541ED"/>
    <w:rsid w:val="00B6481F"/>
    <w:rsid w:val="00B71D73"/>
    <w:rsid w:val="00B736E2"/>
    <w:rsid w:val="00B836E8"/>
    <w:rsid w:val="00B86ECD"/>
    <w:rsid w:val="00B94588"/>
    <w:rsid w:val="00B95EB2"/>
    <w:rsid w:val="00BA61C6"/>
    <w:rsid w:val="00BB056A"/>
    <w:rsid w:val="00BD7B24"/>
    <w:rsid w:val="00BE2F3A"/>
    <w:rsid w:val="00BF2937"/>
    <w:rsid w:val="00BF2C89"/>
    <w:rsid w:val="00BF5C54"/>
    <w:rsid w:val="00BF6192"/>
    <w:rsid w:val="00C03055"/>
    <w:rsid w:val="00C15494"/>
    <w:rsid w:val="00C26FF0"/>
    <w:rsid w:val="00C33247"/>
    <w:rsid w:val="00C412F9"/>
    <w:rsid w:val="00C53150"/>
    <w:rsid w:val="00C60485"/>
    <w:rsid w:val="00CA427F"/>
    <w:rsid w:val="00CC00BD"/>
    <w:rsid w:val="00CC21A3"/>
    <w:rsid w:val="00CE1E13"/>
    <w:rsid w:val="00CE1E34"/>
    <w:rsid w:val="00CF6E1D"/>
    <w:rsid w:val="00D26462"/>
    <w:rsid w:val="00D265B3"/>
    <w:rsid w:val="00D27120"/>
    <w:rsid w:val="00D345EB"/>
    <w:rsid w:val="00D449A4"/>
    <w:rsid w:val="00D544E8"/>
    <w:rsid w:val="00D813DD"/>
    <w:rsid w:val="00D83D7D"/>
    <w:rsid w:val="00D9030F"/>
    <w:rsid w:val="00DC3376"/>
    <w:rsid w:val="00DC4462"/>
    <w:rsid w:val="00DE2030"/>
    <w:rsid w:val="00DE2572"/>
    <w:rsid w:val="00DE63BF"/>
    <w:rsid w:val="00E02AFD"/>
    <w:rsid w:val="00E03E99"/>
    <w:rsid w:val="00E0723A"/>
    <w:rsid w:val="00E33390"/>
    <w:rsid w:val="00E354F0"/>
    <w:rsid w:val="00E430F2"/>
    <w:rsid w:val="00E56BAB"/>
    <w:rsid w:val="00E65C9D"/>
    <w:rsid w:val="00E70B1A"/>
    <w:rsid w:val="00E71418"/>
    <w:rsid w:val="00E821B9"/>
    <w:rsid w:val="00E83AB6"/>
    <w:rsid w:val="00E84E61"/>
    <w:rsid w:val="00ED28E4"/>
    <w:rsid w:val="00EF477D"/>
    <w:rsid w:val="00F01A9E"/>
    <w:rsid w:val="00F03702"/>
    <w:rsid w:val="00F4061F"/>
    <w:rsid w:val="00F436B9"/>
    <w:rsid w:val="00F55DDB"/>
    <w:rsid w:val="00F72E63"/>
    <w:rsid w:val="00F7359C"/>
    <w:rsid w:val="00F76840"/>
    <w:rsid w:val="00F825C5"/>
    <w:rsid w:val="00FA5ABC"/>
    <w:rsid w:val="00FC07EB"/>
    <w:rsid w:val="00FC6868"/>
    <w:rsid w:val="00FF07F3"/>
    <w:rsid w:val="00FF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858D6D"/>
  <w15:chartTrackingRefBased/>
  <w15:docId w15:val="{0F34AC59-3543-410F-9AE0-1186982B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8D4"/>
    <w:rPr>
      <w:rFonts w:ascii="Arial" w:eastAsiaTheme="minorHAnsi" w:hAnsi="Arial" w:cstheme="minorBidi"/>
      <w:sz w:val="22"/>
      <w:szCs w:val="22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eastAsia="Times New Roman" w:cs="Arial"/>
      <w:b/>
      <w:bCs/>
      <w:szCs w:val="24"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rFonts w:eastAsia="Times New Roman" w:cs="Times New Roman"/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eastAsia="Times New Roman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rFonts w:eastAsia="Times New Roman" w:cs="Times New Roman"/>
      <w:b/>
      <w:bCs/>
      <w:szCs w:val="24"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rFonts w:eastAsia="Times New Roman" w:cs="Times New Roman"/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  <w:rPr>
      <w:rFonts w:eastAsia="Times New Roman" w:cs="Times New Roman"/>
      <w:szCs w:val="24"/>
    </w:r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rFonts w:eastAsia="Times New Roman" w:cs="Times New Roman"/>
      <w:sz w:val="20"/>
      <w:szCs w:val="24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rFonts w:eastAsia="Times New Roman" w:cs="Times New Roman"/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uiPriority w:val="99"/>
    <w:semiHidden/>
    <w:rsid w:val="00E56B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56BA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eastAsia="Times New Roman" w:cs="Arial"/>
      <w:b/>
      <w:bCs/>
      <w:szCs w:val="24"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rFonts w:eastAsia="Times New Roman" w:cs="Times New Roman"/>
      <w:i/>
      <w:szCs w:val="24"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rFonts w:eastAsia="Times New Roman" w:cs="Times New Roman"/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rFonts w:eastAsia="Times New Roman" w:cs="Times New Roman"/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rFonts w:eastAsia="Times New Roman" w:cs="Times New Roman"/>
      <w:b/>
      <w:szCs w:val="24"/>
    </w:rPr>
  </w:style>
  <w:style w:type="paragraph" w:customStyle="1" w:styleId="Picture">
    <w:name w:val="Picture"/>
    <w:basedOn w:val="Normal"/>
    <w:rsid w:val="00E56BAB"/>
    <w:pPr>
      <w:jc w:val="right"/>
    </w:pPr>
    <w:rPr>
      <w:rFonts w:eastAsia="Times New Roman" w:cs="Times New Roman"/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rFonts w:eastAsia="Times New Roman" w:cs="Times New Roman"/>
      <w:b/>
      <w:i/>
      <w:iCs/>
      <w:szCs w:val="24"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rFonts w:eastAsia="Times New Roman" w:cs="Times New Roman"/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eastAsia="Times New Roman" w:cs="Arial"/>
      <w:szCs w:val="24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rFonts w:eastAsia="Times New Roman" w:cs="Times New Roman"/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eastAsia="Times New Roman" w:cs="Arial"/>
      <w:i/>
      <w:iCs/>
      <w:szCs w:val="24"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rFonts w:eastAsia="Times New Roman" w:cs="Times New Roman"/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rFonts w:eastAsia="Times New Roman" w:cs="Times New Roman"/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ActivityNumbers">
    <w:name w:val="Activity Numbers"/>
    <w:basedOn w:val="Normal"/>
    <w:qFormat/>
    <w:rsid w:val="00CF6E1D"/>
    <w:pPr>
      <w:numPr>
        <w:numId w:val="8"/>
      </w:numPr>
      <w:spacing w:after="120"/>
    </w:pPr>
    <w:rPr>
      <w:rFonts w:eastAsia="Times New Roman" w:cs="Arial"/>
      <w:szCs w:val="24"/>
    </w:rPr>
  </w:style>
  <w:style w:type="paragraph" w:customStyle="1" w:styleId="MatrixRubricEntries">
    <w:name w:val="Matrix Rubric Entries"/>
    <w:basedOn w:val="Normal"/>
    <w:rsid w:val="00125FE3"/>
    <w:rPr>
      <w:rFonts w:eastAsia="Times New Roman" w:cs="Times New Roman"/>
      <w:sz w:val="20"/>
      <w:szCs w:val="24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MatrixStandards">
    <w:name w:val="Matrix Standards"/>
    <w:basedOn w:val="Normal"/>
    <w:rsid w:val="00E56BAB"/>
    <w:rPr>
      <w:rFonts w:eastAsia="Times New Roman" w:cs="Times New Roman"/>
      <w:sz w:val="20"/>
      <w:szCs w:val="24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rFonts w:eastAsia="Times New Roman" w:cs="Times New Roman"/>
      <w:sz w:val="20"/>
      <w:szCs w:val="24"/>
    </w:rPr>
  </w:style>
  <w:style w:type="paragraph" w:customStyle="1" w:styleId="AnsKeyCentered">
    <w:name w:val="Ans Key Centered"/>
    <w:basedOn w:val="Normal"/>
    <w:qFormat/>
    <w:rsid w:val="003B0686"/>
    <w:pPr>
      <w:jc w:val="center"/>
    </w:pPr>
    <w:rPr>
      <w:rFonts w:eastAsia="Times New Roman" w:cs="Times New Roman"/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LCHeading">
    <w:name w:val="MLCHeading"/>
    <w:basedOn w:val="Normal"/>
    <w:rsid w:val="00B15D7B"/>
    <w:pPr>
      <w:shd w:val="clear" w:color="auto" w:fill="004871"/>
    </w:pPr>
    <w:rPr>
      <w:rFonts w:ascii="Helvetica" w:eastAsia="Times New Roman" w:hAnsi="Helvetica" w:cs="Times New Roman"/>
      <w:color w:val="FFFFFF" w:themeColor="background1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rFonts w:eastAsia="Times New Roman" w:cs="Times New Roman"/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  <w:rPr>
      <w:rFonts w:eastAsia="Times New Roman" w:cs="Times New Roman"/>
      <w:szCs w:val="24"/>
    </w:r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B736E2"/>
    <w:rPr>
      <w:rFonts w:ascii="Arial" w:hAnsi="Arial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D4"/>
    <w:rPr>
      <w:rFonts w:ascii="Arial" w:hAnsi="Arial"/>
    </w:rPr>
  </w:style>
  <w:style w:type="paragraph" w:styleId="ListParagraph">
    <w:name w:val="List Paragraph"/>
    <w:basedOn w:val="Normal"/>
    <w:uiPriority w:val="34"/>
    <w:unhideWhenUsed/>
    <w:qFormat/>
    <w:rsid w:val="00563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aak\Documents\Custom%20Office%20Templates\MLC_Assessmen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C:\Users\claak\Documents\Custom Office Templates\MLC_Assessment_Template.dotx</Template>
  <TotalTime>26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MLC_Assessment_Template</vt:lpstr>
    </vt:vector>
  </TitlesOfParts>
  <Manager>Nancy Trivette</Manager>
  <Company>Curriculum for Agricultural Science Education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3 Assessment</dc:title>
  <dc:subject>MLC - Module 3 Classroom Cooperative</dc:subject>
  <dc:creator>Carl Aakre</dc:creator>
  <cp:keywords/>
  <dc:description/>
  <cp:lastModifiedBy>Rogers, Ashley</cp:lastModifiedBy>
  <cp:revision>49</cp:revision>
  <cp:lastPrinted>2014-03-03T20:17:00Z</cp:lastPrinted>
  <dcterms:created xsi:type="dcterms:W3CDTF">2019-12-30T21:35:00Z</dcterms:created>
  <dcterms:modified xsi:type="dcterms:W3CDTF">2022-11-02T20:26:00Z</dcterms:modified>
</cp:coreProperties>
</file>