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10"/>
        <w:gridCol w:w="3690"/>
      </w:tblGrid>
      <w:tr w:rsidR="00B5245D" w14:paraId="2DF2F772" w14:textId="77777777" w:rsidTr="00DD7762">
        <w:trPr>
          <w:trHeight w:val="900"/>
        </w:trPr>
        <w:tc>
          <w:tcPr>
            <w:tcW w:w="7110" w:type="dxa"/>
            <w:vAlign w:val="bottom"/>
          </w:tcPr>
          <w:p w14:paraId="33B98239" w14:textId="79FC08F0" w:rsidR="00B5245D" w:rsidRPr="00FB0002" w:rsidRDefault="00CC326A" w:rsidP="00CC326A">
            <w:pPr>
              <w:pStyle w:val="MLC"/>
            </w:pPr>
            <w:r>
              <w:t xml:space="preserve">Module </w:t>
            </w:r>
            <w:r w:rsidR="00CD768C">
              <w:t>3.1</w:t>
            </w:r>
            <w:r>
              <w:t xml:space="preserve"> </w:t>
            </w:r>
            <w:r w:rsidR="00CD768C">
              <w:t>Classroom Cooperative</w:t>
            </w:r>
          </w:p>
        </w:tc>
        <w:tc>
          <w:tcPr>
            <w:tcW w:w="3690" w:type="dxa"/>
            <w:vAlign w:val="center"/>
          </w:tcPr>
          <w:p w14:paraId="6EC59BB2" w14:textId="40B1D016" w:rsidR="00B5245D" w:rsidRDefault="00CA2532" w:rsidP="001D19EF">
            <w:pPr>
              <w:jc w:val="right"/>
            </w:pPr>
            <w:r>
              <w:rPr>
                <w:b/>
                <w:noProof/>
                <w:sz w:val="28"/>
              </w:rPr>
              <w:drawing>
                <wp:anchor distT="0" distB="0" distL="114300" distR="114300" simplePos="0" relativeHeight="251659264" behindDoc="0" locked="0" layoutInCell="1" allowOverlap="1" wp14:anchorId="0088C293" wp14:editId="40BEEF17">
                  <wp:simplePos x="0" y="0"/>
                  <wp:positionH relativeFrom="margin">
                    <wp:align>right</wp:align>
                  </wp:positionH>
                  <wp:positionV relativeFrom="margin">
                    <wp:align>top</wp:align>
                  </wp:positionV>
                  <wp:extent cx="1921510" cy="880110"/>
                  <wp:effectExtent l="0" t="0" r="0" b="0"/>
                  <wp:wrapSquare wrapText="bothSides"/>
                  <wp:docPr id="1" name="Picture 1" descr="Logo, company name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4" descr="Logo, company name&#10;&#10;Description automatically generated"/>
                          <pic:cNvPicPr/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21752"/>
                          <a:stretch/>
                        </pic:blipFill>
                        <pic:spPr bwMode="auto">
                          <a:xfrm>
                            <a:off x="0" y="0"/>
                            <a:ext cx="1921510" cy="88011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</w:tbl>
    <w:p w14:paraId="5D0BACF3" w14:textId="77777777" w:rsidR="00DD7762" w:rsidRPr="00CC326A" w:rsidRDefault="00DD7762" w:rsidP="00CC326A"/>
    <w:tbl>
      <w:tblPr>
        <w:tblStyle w:val="TableGrid"/>
        <w:tblW w:w="1098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85"/>
        <w:gridCol w:w="5495"/>
      </w:tblGrid>
      <w:tr w:rsidR="00C52AA3" w:rsidRPr="00C52AA3" w14:paraId="1AB89E2C" w14:textId="77777777" w:rsidTr="00C52AA3">
        <w:tc>
          <w:tcPr>
            <w:tcW w:w="5485" w:type="dxa"/>
          </w:tcPr>
          <w:p w14:paraId="23F6CCA2" w14:textId="77777777" w:rsidR="00C52AA3" w:rsidRDefault="00000000" w:rsidP="00C52AA3">
            <w:pPr>
              <w:pStyle w:val="ActivityBodyBold"/>
            </w:pPr>
            <w:hyperlink w:anchor="Preface" w:history="1">
              <w:r w:rsidR="000C16D5" w:rsidRPr="000C16D5">
                <w:rPr>
                  <w:rStyle w:val="Hyperlink"/>
                </w:rPr>
                <w:t>Preface</w:t>
              </w:r>
            </w:hyperlink>
          </w:p>
        </w:tc>
        <w:tc>
          <w:tcPr>
            <w:tcW w:w="5495" w:type="dxa"/>
          </w:tcPr>
          <w:p w14:paraId="4E151AF9" w14:textId="77777777" w:rsidR="00C52AA3" w:rsidRDefault="00000000" w:rsidP="00C52AA3">
            <w:pPr>
              <w:pStyle w:val="ActivityBodyBold"/>
            </w:pPr>
            <w:hyperlink w:anchor="Concepts" w:history="1">
              <w:r w:rsidR="00CC326A" w:rsidRPr="000C16D5">
                <w:rPr>
                  <w:rStyle w:val="Hyperlink"/>
                </w:rPr>
                <w:t>Concepts</w:t>
              </w:r>
            </w:hyperlink>
          </w:p>
        </w:tc>
      </w:tr>
      <w:tr w:rsidR="00C52AA3" w:rsidRPr="00C52AA3" w14:paraId="4AFB7E27" w14:textId="77777777" w:rsidTr="00C52AA3">
        <w:tc>
          <w:tcPr>
            <w:tcW w:w="5485" w:type="dxa"/>
          </w:tcPr>
          <w:p w14:paraId="3798BE0D" w14:textId="77777777" w:rsidR="00C52AA3" w:rsidRDefault="00000000" w:rsidP="00C52AA3">
            <w:pPr>
              <w:pStyle w:val="ActivityBodyBold"/>
            </w:pPr>
            <w:hyperlink w:anchor="PerformObj" w:history="1">
              <w:r w:rsidR="00CC326A" w:rsidRPr="005B002B">
                <w:rPr>
                  <w:rStyle w:val="Hyperlink"/>
                </w:rPr>
                <w:t>Performance Objectives</w:t>
              </w:r>
            </w:hyperlink>
          </w:p>
        </w:tc>
        <w:tc>
          <w:tcPr>
            <w:tcW w:w="5495" w:type="dxa"/>
          </w:tcPr>
          <w:p w14:paraId="79BFB7CF" w14:textId="77777777" w:rsidR="00C52AA3" w:rsidRDefault="00000000" w:rsidP="00C52AA3">
            <w:pPr>
              <w:pStyle w:val="ActivityBodyBold"/>
            </w:pPr>
            <w:hyperlink w:anchor="EssentialQuestions" w:history="1">
              <w:r w:rsidR="00CC326A" w:rsidRPr="000C16D5">
                <w:rPr>
                  <w:rStyle w:val="Hyperlink"/>
                </w:rPr>
                <w:t>Essential Questions</w:t>
              </w:r>
            </w:hyperlink>
          </w:p>
        </w:tc>
      </w:tr>
      <w:tr w:rsidR="00C52AA3" w:rsidRPr="00C52AA3" w14:paraId="7DA1396B" w14:textId="77777777" w:rsidTr="00C52AA3">
        <w:tc>
          <w:tcPr>
            <w:tcW w:w="5485" w:type="dxa"/>
          </w:tcPr>
          <w:p w14:paraId="2D23850C" w14:textId="77777777" w:rsidR="00C52AA3" w:rsidRDefault="00000000" w:rsidP="00C52AA3">
            <w:pPr>
              <w:pStyle w:val="ActivityBodyBold"/>
            </w:pPr>
            <w:hyperlink w:anchor="KeyTerms" w:history="1">
              <w:r w:rsidR="00CC326A" w:rsidRPr="000C16D5">
                <w:rPr>
                  <w:rStyle w:val="Hyperlink"/>
                </w:rPr>
                <w:t>Key Terms</w:t>
              </w:r>
            </w:hyperlink>
          </w:p>
        </w:tc>
        <w:tc>
          <w:tcPr>
            <w:tcW w:w="5495" w:type="dxa"/>
          </w:tcPr>
          <w:p w14:paraId="46B3DFE5" w14:textId="77777777" w:rsidR="00C52AA3" w:rsidRDefault="00000000" w:rsidP="00C52AA3">
            <w:pPr>
              <w:pStyle w:val="ActivityBodyBold"/>
            </w:pPr>
            <w:hyperlink w:anchor="DaytoDayPlans" w:history="1">
              <w:r w:rsidR="00CC326A" w:rsidRPr="000C16D5">
                <w:rPr>
                  <w:rStyle w:val="Hyperlink"/>
                </w:rPr>
                <w:t>Day-to-Day Plans</w:t>
              </w:r>
            </w:hyperlink>
          </w:p>
        </w:tc>
      </w:tr>
      <w:tr w:rsidR="00C52AA3" w:rsidRPr="00C52AA3" w14:paraId="7C36C051" w14:textId="77777777" w:rsidTr="00C52AA3">
        <w:tc>
          <w:tcPr>
            <w:tcW w:w="5485" w:type="dxa"/>
          </w:tcPr>
          <w:p w14:paraId="2D24A6EC" w14:textId="77777777" w:rsidR="00C52AA3" w:rsidRDefault="00000000" w:rsidP="00C52AA3">
            <w:pPr>
              <w:pStyle w:val="ActivityBodyBold"/>
            </w:pPr>
            <w:hyperlink w:anchor="TeacherNotes" w:history="1">
              <w:r w:rsidR="00CC326A" w:rsidRPr="000C16D5">
                <w:rPr>
                  <w:rStyle w:val="Hyperlink"/>
                </w:rPr>
                <w:t>Teacher Notes</w:t>
              </w:r>
            </w:hyperlink>
          </w:p>
        </w:tc>
        <w:tc>
          <w:tcPr>
            <w:tcW w:w="5495" w:type="dxa"/>
          </w:tcPr>
          <w:p w14:paraId="722478AF" w14:textId="77777777" w:rsidR="00C52AA3" w:rsidRDefault="00000000" w:rsidP="00C52AA3">
            <w:pPr>
              <w:pStyle w:val="ActivityBodyBold"/>
            </w:pPr>
            <w:hyperlink w:anchor="SuppliesMaterials" w:history="1">
              <w:r w:rsidR="00CC326A" w:rsidRPr="000C16D5">
                <w:rPr>
                  <w:rStyle w:val="Hyperlink"/>
                </w:rPr>
                <w:t>Supplies and Materials</w:t>
              </w:r>
            </w:hyperlink>
          </w:p>
        </w:tc>
      </w:tr>
      <w:tr w:rsidR="00C52AA3" w:rsidRPr="00C52AA3" w14:paraId="2E4280E5" w14:textId="77777777" w:rsidTr="00C52AA3">
        <w:tc>
          <w:tcPr>
            <w:tcW w:w="5485" w:type="dxa"/>
          </w:tcPr>
          <w:p w14:paraId="5B7CCF3F" w14:textId="77777777" w:rsidR="00C52AA3" w:rsidRDefault="00000000" w:rsidP="00C52AA3">
            <w:pPr>
              <w:pStyle w:val="ActivityBodyBold"/>
            </w:pPr>
            <w:hyperlink w:anchor="ReferenceSources" w:history="1">
              <w:r w:rsidR="00CC326A" w:rsidRPr="000C16D5">
                <w:rPr>
                  <w:rStyle w:val="Hyperlink"/>
                </w:rPr>
                <w:t>Reference Sources</w:t>
              </w:r>
            </w:hyperlink>
          </w:p>
        </w:tc>
        <w:tc>
          <w:tcPr>
            <w:tcW w:w="5495" w:type="dxa"/>
          </w:tcPr>
          <w:p w14:paraId="5E278C69" w14:textId="16E38D20" w:rsidR="00C52AA3" w:rsidRPr="00C52AA3" w:rsidRDefault="00000000" w:rsidP="000C16D5">
            <w:pPr>
              <w:pStyle w:val="ActivityBodyBold"/>
            </w:pPr>
            <w:hyperlink w:anchor="Acknowledgements" w:history="1">
              <w:r w:rsidR="009D5E00">
                <w:rPr>
                  <w:rStyle w:val="Hyperlink"/>
                </w:rPr>
                <w:t>Acknowledgments</w:t>
              </w:r>
            </w:hyperlink>
          </w:p>
        </w:tc>
      </w:tr>
    </w:tbl>
    <w:p w14:paraId="4857A87C" w14:textId="77777777" w:rsidR="00C52AA3" w:rsidRDefault="00C52AA3" w:rsidP="00A916E6"/>
    <w:p w14:paraId="65E767F9" w14:textId="77777777" w:rsidR="00A916E6" w:rsidRDefault="00A916E6" w:rsidP="00A916E6">
      <w:pPr>
        <w:pStyle w:val="ActivitySection"/>
      </w:pPr>
      <w:bookmarkStart w:id="0" w:name="Preface"/>
      <w:bookmarkEnd w:id="0"/>
      <w:r>
        <w:t>Preface</w:t>
      </w:r>
    </w:p>
    <w:p w14:paraId="3BE18827" w14:textId="4C2474BF" w:rsidR="00EF57DD" w:rsidRDefault="00C82ED0" w:rsidP="00B35F46">
      <w:pPr>
        <w:pStyle w:val="ActivityBody"/>
      </w:pPr>
      <w:r>
        <w:t>Just like any other business, a</w:t>
      </w:r>
      <w:r w:rsidR="00230958">
        <w:t xml:space="preserve"> </w:t>
      </w:r>
      <w:proofErr w:type="gramStart"/>
      <w:r w:rsidR="00230958">
        <w:t>cooperative needs</w:t>
      </w:r>
      <w:proofErr w:type="gramEnd"/>
      <w:r w:rsidR="00230958">
        <w:t xml:space="preserve"> to have a business plan</w:t>
      </w:r>
      <w:r>
        <w:t xml:space="preserve">. </w:t>
      </w:r>
      <w:r w:rsidR="00B53195">
        <w:t xml:space="preserve">The business plan starts with an idea of what product or service the business will be selling. </w:t>
      </w:r>
      <w:r w:rsidR="009A156E">
        <w:t xml:space="preserve">Founding members of </w:t>
      </w:r>
      <w:r w:rsidR="008F5512">
        <w:t>a cooperative business</w:t>
      </w:r>
      <w:r w:rsidR="009A156E">
        <w:t xml:space="preserve"> </w:t>
      </w:r>
      <w:r w:rsidR="00227EB2">
        <w:t>need to determine how their cooperative will meet the seven guiding princ</w:t>
      </w:r>
      <w:r w:rsidR="00EF57DD">
        <w:t xml:space="preserve">iples. In addition, a </w:t>
      </w:r>
      <w:proofErr w:type="gramStart"/>
      <w:r w:rsidR="00EF57DD">
        <w:t>cooperative needs</w:t>
      </w:r>
      <w:proofErr w:type="gramEnd"/>
      <w:r w:rsidR="00EF57DD">
        <w:t xml:space="preserve"> to analyze the market to ensure there is a demand for their business.</w:t>
      </w:r>
    </w:p>
    <w:p w14:paraId="3483331E" w14:textId="77777777" w:rsidR="00EF57DD" w:rsidRPr="00EF57DD" w:rsidRDefault="00EF57DD" w:rsidP="00EF57DD"/>
    <w:p w14:paraId="73E85EC8" w14:textId="5951737D" w:rsidR="005162BB" w:rsidRDefault="008B0AC5" w:rsidP="0055004F">
      <w:pPr>
        <w:pStyle w:val="ActivityBody"/>
      </w:pPr>
      <w:r>
        <w:t>The financial portion of a</w:t>
      </w:r>
      <w:r w:rsidR="00EF57DD">
        <w:t xml:space="preserve"> cooperative business will </w:t>
      </w:r>
      <w:r>
        <w:t>include projected yearly income and expenses to operate the business.</w:t>
      </w:r>
      <w:r w:rsidR="00EF57DD">
        <w:t xml:space="preserve"> </w:t>
      </w:r>
      <w:r w:rsidR="00CE7FFA">
        <w:t>Cooperatives consider</w:t>
      </w:r>
      <w:r w:rsidR="00C33A9D">
        <w:t xml:space="preserve"> a</w:t>
      </w:r>
      <w:r w:rsidR="00CE7FFA">
        <w:t xml:space="preserve"> </w:t>
      </w:r>
      <w:r w:rsidR="00086EA9">
        <w:t>member</w:t>
      </w:r>
      <w:r w:rsidR="00C33A9D">
        <w:t>'</w:t>
      </w:r>
      <w:r w:rsidR="00C935DD">
        <w:t>s financial</w:t>
      </w:r>
      <w:r w:rsidR="00086EA9">
        <w:t xml:space="preserve"> contribution</w:t>
      </w:r>
      <w:r w:rsidR="00C935DD">
        <w:t xml:space="preserve">, </w:t>
      </w:r>
      <w:r w:rsidR="00C33A9D">
        <w:t xml:space="preserve">patronage, and dividends when planning their budget. Additional expenses </w:t>
      </w:r>
      <w:r w:rsidR="0055004F">
        <w:t>needed to meet the seven principles of a cooperative</w:t>
      </w:r>
      <w:r w:rsidR="00C33A9D">
        <w:t xml:space="preserve"> include member education and community contributions.</w:t>
      </w:r>
    </w:p>
    <w:p w14:paraId="1D59C5C7" w14:textId="180518DF" w:rsidR="0055004F" w:rsidRPr="0055004F" w:rsidRDefault="0055004F" w:rsidP="0055004F"/>
    <w:p w14:paraId="4CDA3908" w14:textId="0D0C718F" w:rsidR="005162BB" w:rsidRDefault="009A6606" w:rsidP="00B35F46">
      <w:pPr>
        <w:pStyle w:val="ActivityBody"/>
      </w:pPr>
      <w:r>
        <w:t xml:space="preserve">Cooperatives </w:t>
      </w:r>
      <w:r w:rsidR="00C12B6B">
        <w:t xml:space="preserve">depend on </w:t>
      </w:r>
      <w:r w:rsidR="004C2DAD">
        <w:t xml:space="preserve">teams of </w:t>
      </w:r>
      <w:r w:rsidR="0007134D">
        <w:t>ind</w:t>
      </w:r>
      <w:r w:rsidR="00437489">
        <w:t>ividuals</w:t>
      </w:r>
      <w:r w:rsidR="0007134D">
        <w:t xml:space="preserve"> with </w:t>
      </w:r>
      <w:r w:rsidR="004C2DAD">
        <w:t>specific role</w:t>
      </w:r>
      <w:r w:rsidR="00437489">
        <w:t xml:space="preserve">s. </w:t>
      </w:r>
      <w:r w:rsidR="00124B4A">
        <w:t>Owner-members</w:t>
      </w:r>
      <w:r w:rsidR="00F03BA8">
        <w:t xml:space="preserve"> elect a board of directors to make the major decisions for a cooperative. A board of directors </w:t>
      </w:r>
      <w:r w:rsidR="00A94274">
        <w:t>consists of officers and committees</w:t>
      </w:r>
      <w:r w:rsidR="00411063">
        <w:t xml:space="preserve">. One major responsibility of the board of directors is to hire a manager who will handle the </w:t>
      </w:r>
      <w:proofErr w:type="gramStart"/>
      <w:r w:rsidR="00411063">
        <w:t>day to day</w:t>
      </w:r>
      <w:proofErr w:type="gramEnd"/>
      <w:r w:rsidR="00411063">
        <w:t xml:space="preserve"> business operations.</w:t>
      </w:r>
    </w:p>
    <w:p w14:paraId="60A86C36" w14:textId="5A7A6529" w:rsidR="005162BB" w:rsidRPr="00464842" w:rsidRDefault="005162BB" w:rsidP="00464842"/>
    <w:p w14:paraId="2487CD42" w14:textId="2FEFD1A8" w:rsidR="005162BB" w:rsidRDefault="005162BB" w:rsidP="00B35F46">
      <w:pPr>
        <w:pStyle w:val="ActivityBody"/>
      </w:pPr>
      <w:r>
        <w:t xml:space="preserve">During this module, </w:t>
      </w:r>
      <w:r w:rsidR="00D77572">
        <w:t xml:space="preserve">students will compile three major components of a cooperative business plan; a business description, </w:t>
      </w:r>
      <w:r w:rsidR="00AE046A">
        <w:t xml:space="preserve">a </w:t>
      </w:r>
      <w:r w:rsidR="00D77572">
        <w:t>fina</w:t>
      </w:r>
      <w:r w:rsidR="002E5736">
        <w:t xml:space="preserve">ncial planning sheet, and </w:t>
      </w:r>
      <w:r w:rsidR="00AE046A">
        <w:t xml:space="preserve">a </w:t>
      </w:r>
      <w:r w:rsidR="000A50ED">
        <w:t xml:space="preserve">description of </w:t>
      </w:r>
      <w:r w:rsidR="002E5736">
        <w:t>person</w:t>
      </w:r>
      <w:r w:rsidR="004F48FF">
        <w:t>ne</w:t>
      </w:r>
      <w:r w:rsidR="002E5736">
        <w:t xml:space="preserve">l </w:t>
      </w:r>
      <w:r w:rsidR="000A50ED">
        <w:t xml:space="preserve">involved in the cooperative. Students will then present their </w:t>
      </w:r>
      <w:r w:rsidR="00464842">
        <w:t>idea for a cooperative at the end of the module.</w:t>
      </w:r>
    </w:p>
    <w:p w14:paraId="60D6DF10" w14:textId="77777777" w:rsidR="00A460E5" w:rsidRPr="00A460E5" w:rsidRDefault="00A460E5" w:rsidP="00A460E5"/>
    <w:p w14:paraId="24F72BDD" w14:textId="77777777" w:rsidR="00711783" w:rsidRDefault="00B76219" w:rsidP="00B76219">
      <w:pPr>
        <w:pStyle w:val="ActivitySection"/>
      </w:pPr>
      <w:r>
        <w:t>Concepts</w:t>
      </w:r>
    </w:p>
    <w:p w14:paraId="395A8DD5" w14:textId="138D503B" w:rsidR="00B76219" w:rsidRDefault="00CD768C" w:rsidP="00B76219">
      <w:pPr>
        <w:pStyle w:val="ActivityNumbers"/>
      </w:pPr>
      <w:r>
        <w:t>A cooperative start</w:t>
      </w:r>
      <w:r w:rsidR="006A75A9">
        <w:t>s</w:t>
      </w:r>
      <w:r>
        <w:t xml:space="preserve"> with a business idea that will economically </w:t>
      </w:r>
      <w:r w:rsidR="006411BB">
        <w:t>benefit</w:t>
      </w:r>
      <w:r>
        <w:t xml:space="preserve"> its members</w:t>
      </w:r>
      <w:r w:rsidR="00EF6E28">
        <w:t>.</w:t>
      </w:r>
    </w:p>
    <w:p w14:paraId="7C7ECAE9" w14:textId="1C047241" w:rsidR="00632133" w:rsidRDefault="00632133" w:rsidP="00632133">
      <w:pPr>
        <w:pStyle w:val="ActivityNumbers"/>
      </w:pPr>
      <w:r w:rsidRPr="00523CFB">
        <w:t xml:space="preserve">A </w:t>
      </w:r>
      <w:r>
        <w:t xml:space="preserve">cooperative </w:t>
      </w:r>
      <w:r w:rsidRPr="00523CFB">
        <w:t xml:space="preserve">business plan includes </w:t>
      </w:r>
      <w:r w:rsidR="004D2208">
        <w:t xml:space="preserve">financial </w:t>
      </w:r>
      <w:r w:rsidRPr="00523CFB">
        <w:t xml:space="preserve">information </w:t>
      </w:r>
      <w:r w:rsidR="007950BE">
        <w:t xml:space="preserve">that </w:t>
      </w:r>
      <w:r>
        <w:t>members</w:t>
      </w:r>
      <w:r w:rsidRPr="00523CFB">
        <w:t xml:space="preserve"> </w:t>
      </w:r>
      <w:r>
        <w:t xml:space="preserve">and </w:t>
      </w:r>
      <w:r w:rsidR="004D2208">
        <w:t>lenders</w:t>
      </w:r>
      <w:r>
        <w:t xml:space="preserve"> </w:t>
      </w:r>
      <w:r w:rsidRPr="00523CFB">
        <w:t xml:space="preserve">need to promote, endorse, or support </w:t>
      </w:r>
      <w:r>
        <w:t>the cooperative.</w:t>
      </w:r>
    </w:p>
    <w:p w14:paraId="794E31D8" w14:textId="1DF6E498" w:rsidR="00CD768C" w:rsidRDefault="00E93C53" w:rsidP="00B76219">
      <w:pPr>
        <w:pStyle w:val="ActivityNumbers"/>
      </w:pPr>
      <w:r>
        <w:t xml:space="preserve">A </w:t>
      </w:r>
      <w:r w:rsidR="00795515">
        <w:t xml:space="preserve">cooperative consists of a </w:t>
      </w:r>
      <w:r w:rsidR="00914616">
        <w:t xml:space="preserve">manager, </w:t>
      </w:r>
      <w:r w:rsidR="00823804">
        <w:t>board of directors</w:t>
      </w:r>
      <w:r w:rsidR="00914616">
        <w:t xml:space="preserve">, </w:t>
      </w:r>
      <w:r w:rsidR="00513A98">
        <w:t>and officers</w:t>
      </w:r>
      <w:r w:rsidR="00FE2B0E">
        <w:t>, each with specifically assigned duties.</w:t>
      </w:r>
    </w:p>
    <w:p w14:paraId="23AC65C6" w14:textId="77777777" w:rsidR="00BA4F54" w:rsidRPr="00BA4F54" w:rsidRDefault="00BA4F54" w:rsidP="00BA4F54"/>
    <w:p w14:paraId="62000855" w14:textId="77777777" w:rsidR="00B76219" w:rsidRDefault="00B76219" w:rsidP="00B76219">
      <w:pPr>
        <w:pStyle w:val="ActivitySection"/>
      </w:pPr>
      <w:bookmarkStart w:id="1" w:name="_Hlk6387073"/>
      <w:bookmarkStart w:id="2" w:name="PerformObj"/>
      <w:bookmarkEnd w:id="1"/>
      <w:r>
        <w:t>Performance Objectives</w:t>
      </w:r>
    </w:p>
    <w:bookmarkEnd w:id="2"/>
    <w:p w14:paraId="364C8A8F" w14:textId="73D0ED34" w:rsidR="00B76219" w:rsidRDefault="001E671D" w:rsidP="00034D22">
      <w:pPr>
        <w:pStyle w:val="ActivityNumbers"/>
        <w:numPr>
          <w:ilvl w:val="0"/>
          <w:numId w:val="16"/>
        </w:numPr>
      </w:pPr>
      <w:r>
        <w:t>Outline</w:t>
      </w:r>
      <w:r w:rsidR="00CD768C">
        <w:t xml:space="preserve"> </w:t>
      </w:r>
      <w:r>
        <w:t xml:space="preserve">a </w:t>
      </w:r>
      <w:r w:rsidR="00CD768C">
        <w:t xml:space="preserve">business </w:t>
      </w:r>
      <w:r w:rsidR="00FD0DC9">
        <w:t>plan</w:t>
      </w:r>
      <w:r w:rsidR="00CD768C">
        <w:t xml:space="preserve"> for a cooperative</w:t>
      </w:r>
      <w:r>
        <w:t>.</w:t>
      </w:r>
    </w:p>
    <w:p w14:paraId="69E24501" w14:textId="082158EF" w:rsidR="00CD768C" w:rsidRDefault="00AD3BCF" w:rsidP="00034D22">
      <w:pPr>
        <w:pStyle w:val="ActivityNumbers"/>
        <w:numPr>
          <w:ilvl w:val="0"/>
          <w:numId w:val="16"/>
        </w:numPr>
      </w:pPr>
      <w:r>
        <w:t xml:space="preserve">Identify the </w:t>
      </w:r>
      <w:r w:rsidR="006C47BA">
        <w:t>income and expenses for</w:t>
      </w:r>
      <w:r w:rsidR="00F0110B">
        <w:t xml:space="preserve"> a business </w:t>
      </w:r>
      <w:r w:rsidR="006C47BA">
        <w:t>that uses</w:t>
      </w:r>
      <w:r w:rsidR="00F0110B">
        <w:t xml:space="preserve"> the cooperative model.</w:t>
      </w:r>
    </w:p>
    <w:p w14:paraId="3C6A0ADD" w14:textId="60E64DEC" w:rsidR="00F0110B" w:rsidRDefault="00F0110B" w:rsidP="00034D22">
      <w:pPr>
        <w:pStyle w:val="ActivityNumbers"/>
        <w:numPr>
          <w:ilvl w:val="0"/>
          <w:numId w:val="16"/>
        </w:numPr>
      </w:pPr>
      <w:r>
        <w:t xml:space="preserve">Set </w:t>
      </w:r>
      <w:r w:rsidR="005F10A3">
        <w:t xml:space="preserve">criteria for </w:t>
      </w:r>
      <w:r w:rsidR="001E6FBD">
        <w:t>selecting cooperative</w:t>
      </w:r>
      <w:r w:rsidR="005F10A3">
        <w:t xml:space="preserve"> </w:t>
      </w:r>
      <w:r w:rsidR="001E6FBD">
        <w:t xml:space="preserve">directors, </w:t>
      </w:r>
      <w:r w:rsidR="00B90414">
        <w:t>officers, and managers</w:t>
      </w:r>
      <w:r w:rsidR="005F10A3">
        <w:t>.</w:t>
      </w:r>
    </w:p>
    <w:p w14:paraId="3A9EB458" w14:textId="27C92C81" w:rsidR="00E41161" w:rsidRDefault="004D344A" w:rsidP="00034D22">
      <w:pPr>
        <w:pStyle w:val="ActivityNumbers"/>
        <w:numPr>
          <w:ilvl w:val="0"/>
          <w:numId w:val="16"/>
        </w:numPr>
      </w:pPr>
      <w:r>
        <w:t>Present a cooperative business plan to the</w:t>
      </w:r>
      <w:r w:rsidR="00542510">
        <w:t xml:space="preserve"> class.</w:t>
      </w:r>
    </w:p>
    <w:p w14:paraId="6BBD26F4" w14:textId="77777777" w:rsidR="00BA4F54" w:rsidRPr="00BA4F54" w:rsidRDefault="00BA4F54" w:rsidP="00BA4F54"/>
    <w:p w14:paraId="316C5615" w14:textId="77777777" w:rsidR="00602C6E" w:rsidRPr="007071E9" w:rsidRDefault="00602C6E" w:rsidP="00602C6E">
      <w:pPr>
        <w:pStyle w:val="ActivitySection"/>
      </w:pPr>
      <w:bookmarkStart w:id="3" w:name="EssentialQuestions"/>
      <w:bookmarkEnd w:id="3"/>
      <w:r w:rsidRPr="00340881">
        <w:t>Essential Questions</w:t>
      </w:r>
    </w:p>
    <w:p w14:paraId="0C63E254" w14:textId="7F4002EA" w:rsidR="003874EB" w:rsidRDefault="00B3304A" w:rsidP="0053159D">
      <w:pPr>
        <w:pStyle w:val="ActivityNumbers"/>
        <w:numPr>
          <w:ilvl w:val="0"/>
          <w:numId w:val="17"/>
        </w:numPr>
      </w:pPr>
      <w:r>
        <w:t>How is a cooperative business plan different than other business plans?</w:t>
      </w:r>
    </w:p>
    <w:p w14:paraId="37DB8AEB" w14:textId="3C8D1B7A" w:rsidR="00B3304A" w:rsidRDefault="00B3304A" w:rsidP="00034D22">
      <w:pPr>
        <w:pStyle w:val="ActivityNumbers"/>
        <w:numPr>
          <w:ilvl w:val="0"/>
          <w:numId w:val="17"/>
        </w:numPr>
      </w:pPr>
      <w:r>
        <w:t xml:space="preserve">What </w:t>
      </w:r>
      <w:r w:rsidR="001E25B2">
        <w:t>information do you need to start a cooperative business?</w:t>
      </w:r>
    </w:p>
    <w:p w14:paraId="64D9573B" w14:textId="2289D74A" w:rsidR="001E25B2" w:rsidRDefault="002E54FC" w:rsidP="00034D22">
      <w:pPr>
        <w:pStyle w:val="ActivityNumbers"/>
        <w:numPr>
          <w:ilvl w:val="0"/>
          <w:numId w:val="17"/>
        </w:numPr>
      </w:pPr>
      <w:r>
        <w:t>How does cooperative membership and patronage impact its finances?</w:t>
      </w:r>
    </w:p>
    <w:p w14:paraId="1D14E61C" w14:textId="57DFCD2C" w:rsidR="002E54FC" w:rsidRDefault="00E66DDC" w:rsidP="00034D22">
      <w:pPr>
        <w:pStyle w:val="ActivityNumbers"/>
        <w:numPr>
          <w:ilvl w:val="0"/>
          <w:numId w:val="17"/>
        </w:numPr>
      </w:pPr>
      <w:r>
        <w:t xml:space="preserve">What items </w:t>
      </w:r>
      <w:r w:rsidR="00891192">
        <w:t>does a cooperative include</w:t>
      </w:r>
      <w:r w:rsidR="009A2E69">
        <w:t xml:space="preserve"> in its budget</w:t>
      </w:r>
      <w:r w:rsidR="00891192">
        <w:t xml:space="preserve"> to ensure they are following the seven guiding principles?</w:t>
      </w:r>
    </w:p>
    <w:p w14:paraId="3FCEED4C" w14:textId="0A900BF8" w:rsidR="009A2E69" w:rsidRDefault="0055040D" w:rsidP="00034D22">
      <w:pPr>
        <w:pStyle w:val="ActivityNumbers"/>
        <w:numPr>
          <w:ilvl w:val="0"/>
          <w:numId w:val="17"/>
        </w:numPr>
      </w:pPr>
      <w:r>
        <w:t>Who are the people involved in a cooperative business?</w:t>
      </w:r>
    </w:p>
    <w:p w14:paraId="5327D24E" w14:textId="54BFDE39" w:rsidR="0055040D" w:rsidRDefault="0055040D" w:rsidP="00034D22">
      <w:pPr>
        <w:pStyle w:val="ActivityNumbers"/>
        <w:numPr>
          <w:ilvl w:val="0"/>
          <w:numId w:val="17"/>
        </w:numPr>
      </w:pPr>
      <w:r>
        <w:t>What is the role of a board of directors?</w:t>
      </w:r>
    </w:p>
    <w:p w14:paraId="5FBD212C" w14:textId="2EB39858" w:rsidR="0055040D" w:rsidRDefault="0055040D" w:rsidP="00034D22">
      <w:pPr>
        <w:pStyle w:val="ActivityNumbers"/>
        <w:numPr>
          <w:ilvl w:val="0"/>
          <w:numId w:val="17"/>
        </w:numPr>
      </w:pPr>
      <w:r>
        <w:t>What is the role of a cooperative manager?</w:t>
      </w:r>
    </w:p>
    <w:p w14:paraId="3AE83346" w14:textId="6BD8822F" w:rsidR="0003567D" w:rsidRDefault="0003567D" w:rsidP="00034D22">
      <w:pPr>
        <w:pStyle w:val="ActivityNumbers"/>
        <w:numPr>
          <w:ilvl w:val="0"/>
          <w:numId w:val="17"/>
        </w:numPr>
      </w:pPr>
      <w:r>
        <w:t>What do individuals</w:t>
      </w:r>
      <w:r w:rsidR="006E0A44">
        <w:t xml:space="preserve"> </w:t>
      </w:r>
      <w:r>
        <w:t>want to know before joining a cooperative?</w:t>
      </w:r>
    </w:p>
    <w:p w14:paraId="6C072D26" w14:textId="5E9836C8" w:rsidR="008A333F" w:rsidRDefault="008A333F" w:rsidP="00034D22">
      <w:pPr>
        <w:pStyle w:val="ActivityNumbers"/>
        <w:numPr>
          <w:ilvl w:val="0"/>
          <w:numId w:val="17"/>
        </w:numPr>
      </w:pPr>
      <w:r>
        <w:t xml:space="preserve">What would a bank want to know before lending </w:t>
      </w:r>
      <w:r w:rsidR="004D293D">
        <w:t>money to a cooperative</w:t>
      </w:r>
      <w:r w:rsidR="00BD0110">
        <w:t>?</w:t>
      </w:r>
    </w:p>
    <w:p w14:paraId="436CF53B" w14:textId="77777777" w:rsidR="00602C6E" w:rsidRDefault="00602C6E" w:rsidP="00602C6E"/>
    <w:p w14:paraId="4608B738" w14:textId="714F7156" w:rsidR="00806C37" w:rsidRDefault="00806C37" w:rsidP="00806C37">
      <w:pPr>
        <w:pStyle w:val="ActivitySection"/>
      </w:pPr>
      <w:bookmarkStart w:id="4" w:name="KeyTerms"/>
      <w:bookmarkEnd w:id="4"/>
      <w:r w:rsidRPr="00340881">
        <w:t>Key Terms</w:t>
      </w:r>
    </w:p>
    <w:p w14:paraId="589BC7F3" w14:textId="35FBD0FC" w:rsidR="0063405D" w:rsidRDefault="0063405D" w:rsidP="00E27664">
      <w:r w:rsidRPr="00E27664">
        <w:rPr>
          <w:rStyle w:val="KeyTerm"/>
        </w:rPr>
        <w:t>Asset –</w:t>
      </w:r>
      <w:r w:rsidRPr="00E27664">
        <w:t xml:space="preserve"> Physical or financial property that has value and is owned by a business or individual.</w:t>
      </w:r>
    </w:p>
    <w:p w14:paraId="188D188F" w14:textId="77777777" w:rsidR="00E27664" w:rsidRPr="00E27664" w:rsidRDefault="00E27664" w:rsidP="00E27664"/>
    <w:p w14:paraId="32CDFB4C" w14:textId="4D9D672F" w:rsidR="00D15B1D" w:rsidRDefault="00D15B1D" w:rsidP="00E27664">
      <w:r w:rsidRPr="00E27664">
        <w:rPr>
          <w:rStyle w:val="KeyTerm"/>
        </w:rPr>
        <w:t>Budget –</w:t>
      </w:r>
      <w:r w:rsidRPr="00E27664">
        <w:t xml:space="preserve"> An estimate, often itemized, of expected income and expense for a given period in the future.</w:t>
      </w:r>
    </w:p>
    <w:p w14:paraId="2A8C43B4" w14:textId="77777777" w:rsidR="00E27664" w:rsidRPr="00E27664" w:rsidRDefault="00E27664" w:rsidP="00E27664"/>
    <w:p w14:paraId="5E4A4E3B" w14:textId="620E0AC2" w:rsidR="00A16765" w:rsidRDefault="00A16765" w:rsidP="00E27664">
      <w:r w:rsidRPr="00E27664">
        <w:rPr>
          <w:rStyle w:val="KeyTerm"/>
        </w:rPr>
        <w:t>Business plan –</w:t>
      </w:r>
      <w:r w:rsidRPr="00E27664">
        <w:t xml:space="preserve"> A detailed plan setting out the objectives of a business, the strategy and tactics planned to achieve them, and the expected profits, usually over three to ten years.</w:t>
      </w:r>
    </w:p>
    <w:p w14:paraId="4FBFA16C" w14:textId="77777777" w:rsidR="00E27664" w:rsidRPr="00E27664" w:rsidRDefault="00E27664" w:rsidP="00E27664"/>
    <w:p w14:paraId="794A0002" w14:textId="05A08A20" w:rsidR="002D07E7" w:rsidRDefault="002D07E7" w:rsidP="00E27664">
      <w:r w:rsidRPr="00E27664">
        <w:rPr>
          <w:rStyle w:val="KeyTerm"/>
        </w:rPr>
        <w:t>Board of directors</w:t>
      </w:r>
      <w:r w:rsidR="00427C02" w:rsidRPr="00E27664">
        <w:rPr>
          <w:rStyle w:val="KeyTerm"/>
        </w:rPr>
        <w:t xml:space="preserve"> </w:t>
      </w:r>
      <w:r w:rsidR="00B64333" w:rsidRPr="00E27664">
        <w:rPr>
          <w:rStyle w:val="KeyTerm"/>
        </w:rPr>
        <w:t>–</w:t>
      </w:r>
      <w:r w:rsidR="00B64333" w:rsidRPr="00E27664">
        <w:t xml:space="preserve"> Made up of representatives from each</w:t>
      </w:r>
      <w:r w:rsidR="00BA5829" w:rsidRPr="00E27664">
        <w:t xml:space="preserve"> </w:t>
      </w:r>
      <w:r w:rsidR="00B64333" w:rsidRPr="00E27664">
        <w:t>member</w:t>
      </w:r>
      <w:r w:rsidR="00BA5829" w:rsidRPr="00E27664">
        <w:t xml:space="preserve"> </w:t>
      </w:r>
      <w:r w:rsidR="00B64333" w:rsidRPr="00E27664">
        <w:t>entity, creating a situation almost resembling a congressional body. Having a representative from each organization on the</w:t>
      </w:r>
      <w:r w:rsidR="00BA5829" w:rsidRPr="00E27664">
        <w:t xml:space="preserve"> </w:t>
      </w:r>
      <w:r w:rsidR="00B64333" w:rsidRPr="00E27664">
        <w:t>board</w:t>
      </w:r>
      <w:r w:rsidR="00BA5829" w:rsidRPr="00E27664">
        <w:t xml:space="preserve"> </w:t>
      </w:r>
      <w:r w:rsidR="00B64333" w:rsidRPr="00E27664">
        <w:t>of</w:t>
      </w:r>
      <w:r w:rsidR="00BA5829" w:rsidRPr="00E27664">
        <w:t xml:space="preserve"> </w:t>
      </w:r>
      <w:r w:rsidR="00B64333" w:rsidRPr="00E27664">
        <w:t>directors</w:t>
      </w:r>
      <w:r w:rsidR="00BA5829" w:rsidRPr="00E27664">
        <w:t xml:space="preserve"> </w:t>
      </w:r>
      <w:r w:rsidR="00B64333" w:rsidRPr="00E27664">
        <w:t>of a</w:t>
      </w:r>
      <w:r w:rsidR="00BA5829" w:rsidRPr="00E27664">
        <w:t xml:space="preserve"> </w:t>
      </w:r>
      <w:r w:rsidR="00B64333" w:rsidRPr="00E27664">
        <w:t>cooperative</w:t>
      </w:r>
      <w:r w:rsidR="00BA5829" w:rsidRPr="00E27664">
        <w:t xml:space="preserve"> </w:t>
      </w:r>
      <w:r w:rsidR="00B64333" w:rsidRPr="00E27664">
        <w:t>ensures that each company has a voice in strategic decision-making.</w:t>
      </w:r>
    </w:p>
    <w:p w14:paraId="7ADF9196" w14:textId="77777777" w:rsidR="00E27664" w:rsidRPr="00E27664" w:rsidRDefault="00E27664" w:rsidP="00E27664"/>
    <w:p w14:paraId="4314B2B9" w14:textId="6DE12EE3" w:rsidR="008A6E2A" w:rsidRDefault="008A6E2A" w:rsidP="00E27664">
      <w:r w:rsidRPr="00E27664">
        <w:rPr>
          <w:rStyle w:val="KeyTerm"/>
        </w:rPr>
        <w:t>Capital –</w:t>
      </w:r>
      <w:r w:rsidRPr="00E27664">
        <w:t xml:space="preserve"> Wealth in the form of money or other assets owned by a person or organization or available or contributed for a particular purpose</w:t>
      </w:r>
      <w:r w:rsidR="00166991" w:rsidRPr="00E27664">
        <w:t>,</w:t>
      </w:r>
      <w:r w:rsidRPr="00E27664">
        <w:t xml:space="preserve"> such as starting a company or investing.</w:t>
      </w:r>
    </w:p>
    <w:p w14:paraId="72D09CFE" w14:textId="77777777" w:rsidR="00E27664" w:rsidRPr="00E27664" w:rsidRDefault="00E27664" w:rsidP="00E27664"/>
    <w:p w14:paraId="249DBFBC" w14:textId="4823B715" w:rsidR="002B1C7D" w:rsidRDefault="002B1C7D" w:rsidP="00E27664">
      <w:r w:rsidRPr="00E27664">
        <w:rPr>
          <w:rStyle w:val="KeyTerm"/>
        </w:rPr>
        <w:t>Cash –</w:t>
      </w:r>
      <w:r w:rsidRPr="00E27664">
        <w:t xml:space="preserve"> Money in the form of coins or banknotes, especially that issued by a government, or an equivalent, as a check, paid at the time of making a purchase.</w:t>
      </w:r>
    </w:p>
    <w:p w14:paraId="1D336F62" w14:textId="77777777" w:rsidR="00E27664" w:rsidRPr="00E27664" w:rsidRDefault="00E27664" w:rsidP="00E27664"/>
    <w:p w14:paraId="31E0A963" w14:textId="5944B268" w:rsidR="00407B5F" w:rsidRDefault="00407B5F" w:rsidP="00E27664">
      <w:r w:rsidRPr="00E27664">
        <w:rPr>
          <w:rStyle w:val="KeyTerm"/>
        </w:rPr>
        <w:t>Competition –</w:t>
      </w:r>
      <w:r w:rsidRPr="00E27664">
        <w:t xml:space="preserve"> Rivalry in which every seller tries to get what other sellers are seeking at the same time: sales, profit, and market share by offering the best practical combination of price, quality, and service.</w:t>
      </w:r>
    </w:p>
    <w:p w14:paraId="3B7D1546" w14:textId="77777777" w:rsidR="00E27664" w:rsidRPr="00E27664" w:rsidRDefault="00E27664" w:rsidP="00E27664"/>
    <w:p w14:paraId="3D196D52" w14:textId="48A601EF" w:rsidR="00542510" w:rsidRDefault="00542510" w:rsidP="00E27664">
      <w:r w:rsidRPr="00E27664">
        <w:rPr>
          <w:rStyle w:val="KeyTerm"/>
        </w:rPr>
        <w:t>Dividend</w:t>
      </w:r>
      <w:r w:rsidR="00427C02" w:rsidRPr="00E27664">
        <w:rPr>
          <w:rStyle w:val="KeyTerm"/>
        </w:rPr>
        <w:t xml:space="preserve"> </w:t>
      </w:r>
      <w:r w:rsidR="00E91245" w:rsidRPr="00E27664">
        <w:rPr>
          <w:rStyle w:val="KeyTerm"/>
        </w:rPr>
        <w:t>–</w:t>
      </w:r>
      <w:r w:rsidR="00427C02" w:rsidRPr="00E27664">
        <w:t xml:space="preserve"> </w:t>
      </w:r>
      <w:r w:rsidR="00E91245" w:rsidRPr="00E27664">
        <w:t xml:space="preserve">A </w:t>
      </w:r>
      <w:r w:rsidR="005B2069" w:rsidRPr="00E27664">
        <w:t xml:space="preserve">distribution that a co-operative pays to its members based on a proportion of profit that the business </w:t>
      </w:r>
      <w:r w:rsidR="003C3EBB" w:rsidRPr="00E27664">
        <w:t>earns</w:t>
      </w:r>
      <w:r w:rsidR="00E91245" w:rsidRPr="00E27664">
        <w:t>.</w:t>
      </w:r>
    </w:p>
    <w:p w14:paraId="23A5100F" w14:textId="77777777" w:rsidR="00E27664" w:rsidRPr="00E27664" w:rsidRDefault="00E27664" w:rsidP="00E27664"/>
    <w:p w14:paraId="7287971D" w14:textId="0E65C7F3" w:rsidR="008A4CB3" w:rsidRDefault="008A4CB3" w:rsidP="00E27664">
      <w:r w:rsidRPr="00E27664">
        <w:rPr>
          <w:rStyle w:val="KeyTerm"/>
        </w:rPr>
        <w:t>Expense –</w:t>
      </w:r>
      <w:r w:rsidRPr="00E27664">
        <w:t xml:space="preserve"> Cost or charge.</w:t>
      </w:r>
    </w:p>
    <w:p w14:paraId="71B4671A" w14:textId="77777777" w:rsidR="00E27664" w:rsidRPr="00E27664" w:rsidRDefault="00E27664" w:rsidP="00E27664"/>
    <w:p w14:paraId="5DC2BF4C" w14:textId="30E448A2" w:rsidR="00EC4196" w:rsidRDefault="00EC4196" w:rsidP="00E27664">
      <w:r w:rsidRPr="00E27664">
        <w:rPr>
          <w:rStyle w:val="KeyTerm"/>
        </w:rPr>
        <w:t>Goal –</w:t>
      </w:r>
      <w:r w:rsidRPr="00E27664">
        <w:t xml:space="preserve"> The result or achievement toward which effort is directed; aim; end.</w:t>
      </w:r>
    </w:p>
    <w:p w14:paraId="40C32FD1" w14:textId="77777777" w:rsidR="00E27664" w:rsidRPr="00E27664" w:rsidRDefault="00E27664" w:rsidP="00E27664"/>
    <w:p w14:paraId="2E67510E" w14:textId="1B0E2AE9" w:rsidR="00C82351" w:rsidRDefault="00C82351" w:rsidP="00E27664">
      <w:r w:rsidRPr="00E27664">
        <w:rPr>
          <w:rStyle w:val="KeyTerm"/>
        </w:rPr>
        <w:t>Income –</w:t>
      </w:r>
      <w:r w:rsidRPr="00E27664">
        <w:t xml:space="preserve"> The monetary payment received for goods or services, or from other sources, as rents or investments.</w:t>
      </w:r>
    </w:p>
    <w:p w14:paraId="0990F926" w14:textId="77777777" w:rsidR="00E27664" w:rsidRPr="00E27664" w:rsidRDefault="00E27664" w:rsidP="00E27664"/>
    <w:p w14:paraId="4C9D5177" w14:textId="19B2EBBE" w:rsidR="00C82351" w:rsidRDefault="00C82351" w:rsidP="00E27664">
      <w:r w:rsidRPr="00E27664">
        <w:rPr>
          <w:rStyle w:val="KeyTerm"/>
        </w:rPr>
        <w:t>Income statement –</w:t>
      </w:r>
      <w:r w:rsidRPr="00E27664">
        <w:t xml:space="preserve"> An accounting of income and expenses that indicates a firm's net profit or loss over a certain </w:t>
      </w:r>
      <w:proofErr w:type="gramStart"/>
      <w:r w:rsidRPr="00E27664">
        <w:t>period of time</w:t>
      </w:r>
      <w:proofErr w:type="gramEnd"/>
      <w:r w:rsidRPr="00E27664">
        <w:t>, usually one year.</w:t>
      </w:r>
    </w:p>
    <w:p w14:paraId="000A8FB3" w14:textId="77777777" w:rsidR="00E27664" w:rsidRPr="00E27664" w:rsidRDefault="00E27664" w:rsidP="00E27664"/>
    <w:p w14:paraId="73F91804" w14:textId="303777EE" w:rsidR="0005427D" w:rsidRDefault="0005427D" w:rsidP="00E27664">
      <w:r w:rsidRPr="00E27664">
        <w:rPr>
          <w:rStyle w:val="KeyTerm"/>
        </w:rPr>
        <w:t>Investor –</w:t>
      </w:r>
      <w:r w:rsidRPr="00E27664">
        <w:t xml:space="preserve"> A person who puts money to use, by purchase or expenditure, in something offering potential profitable returns, as interest, income, or appreciation in value.</w:t>
      </w:r>
    </w:p>
    <w:p w14:paraId="5B00BE40" w14:textId="77777777" w:rsidR="00E27664" w:rsidRPr="00E27664" w:rsidRDefault="00E27664" w:rsidP="00E27664"/>
    <w:p w14:paraId="282C8539" w14:textId="468F8E18" w:rsidR="00230B02" w:rsidRDefault="00230B02" w:rsidP="00E27664">
      <w:r w:rsidRPr="00E27664">
        <w:rPr>
          <w:rStyle w:val="KeyTerm"/>
        </w:rPr>
        <w:t>Manager</w:t>
      </w:r>
      <w:r w:rsidR="00427C02" w:rsidRPr="00E27664">
        <w:rPr>
          <w:rStyle w:val="KeyTerm"/>
        </w:rPr>
        <w:t xml:space="preserve"> </w:t>
      </w:r>
      <w:r w:rsidR="00CA3B00" w:rsidRPr="00E27664">
        <w:rPr>
          <w:rStyle w:val="KeyTerm"/>
        </w:rPr>
        <w:t>–</w:t>
      </w:r>
      <w:r w:rsidR="00427C02" w:rsidRPr="00E27664">
        <w:t xml:space="preserve"> </w:t>
      </w:r>
      <w:r w:rsidR="00CA3B00" w:rsidRPr="00E27664">
        <w:t>A person responsible for controlling or administering all or part of a company or similar organization.</w:t>
      </w:r>
    </w:p>
    <w:p w14:paraId="0C4AF754" w14:textId="77777777" w:rsidR="00E27664" w:rsidRPr="00E27664" w:rsidRDefault="00E27664" w:rsidP="00E27664"/>
    <w:p w14:paraId="5DC4D9D4" w14:textId="32FF055E" w:rsidR="00A14E20" w:rsidRDefault="00A14E20" w:rsidP="00E27664">
      <w:r w:rsidRPr="00E27664">
        <w:rPr>
          <w:rStyle w:val="KeyTerm"/>
        </w:rPr>
        <w:t>Management –</w:t>
      </w:r>
      <w:r w:rsidRPr="00E27664">
        <w:t xml:space="preserve"> The human factor within a production process (or </w:t>
      </w:r>
      <w:r w:rsidR="00377B07" w:rsidRPr="00E27664">
        <w:t xml:space="preserve">a </w:t>
      </w:r>
      <w:r w:rsidRPr="00E27664">
        <w:t>firm) that delimits problems, accumulates information relevant to their solution, analyzes that information, reaches decisions, acts on those decisions, and bears responsibility for the consequences of those actions.</w:t>
      </w:r>
    </w:p>
    <w:p w14:paraId="7C7DB54C" w14:textId="77777777" w:rsidR="00E27664" w:rsidRPr="00E27664" w:rsidRDefault="00E27664" w:rsidP="00E27664"/>
    <w:p w14:paraId="77A23C15" w14:textId="7DA10FC1" w:rsidR="002E3A76" w:rsidRDefault="002E3A76" w:rsidP="00E27664">
      <w:r w:rsidRPr="00E27664">
        <w:rPr>
          <w:rStyle w:val="KeyTerm"/>
        </w:rPr>
        <w:t>Market analysis –</w:t>
      </w:r>
      <w:r w:rsidRPr="00E27664">
        <w:t xml:space="preserve"> The process of determining factors, conditions, and characteristics of a market.</w:t>
      </w:r>
    </w:p>
    <w:p w14:paraId="26E655BA" w14:textId="77777777" w:rsidR="00E27664" w:rsidRPr="00E27664" w:rsidRDefault="00E27664" w:rsidP="00E27664"/>
    <w:p w14:paraId="7E108780" w14:textId="6D7388B9" w:rsidR="00B36AC7" w:rsidRDefault="003A44EC" w:rsidP="00E27664">
      <w:r w:rsidRPr="00E27664">
        <w:rPr>
          <w:rStyle w:val="KeyTerm"/>
        </w:rPr>
        <w:t>Noncash –</w:t>
      </w:r>
      <w:r w:rsidRPr="00E27664">
        <w:t xml:space="preserve"> Of or constituting financial sources other than cash.</w:t>
      </w:r>
    </w:p>
    <w:p w14:paraId="04511E57" w14:textId="77777777" w:rsidR="00E27664" w:rsidRPr="00E27664" w:rsidRDefault="00E27664" w:rsidP="00E27664"/>
    <w:p w14:paraId="2590A3DE" w14:textId="3705B045" w:rsidR="00777A56" w:rsidRDefault="00777A56" w:rsidP="00E27664">
      <w:r w:rsidRPr="00E27664">
        <w:rPr>
          <w:rStyle w:val="KeyTerm"/>
        </w:rPr>
        <w:t>Owner-member -</w:t>
      </w:r>
      <w:r w:rsidRPr="00E27664">
        <w:t xml:space="preserve"> People who benefit from the products or services of a</w:t>
      </w:r>
      <w:r w:rsidR="00BA5829" w:rsidRPr="00E27664">
        <w:t xml:space="preserve"> </w:t>
      </w:r>
      <w:r w:rsidRPr="00E27664">
        <w:t>cooperative</w:t>
      </w:r>
      <w:r w:rsidR="00BA5829" w:rsidRPr="00E27664">
        <w:t xml:space="preserve"> </w:t>
      </w:r>
      <w:r w:rsidRPr="00E27664">
        <w:t>business and own the</w:t>
      </w:r>
      <w:r w:rsidR="00BA5829" w:rsidRPr="00E27664">
        <w:t xml:space="preserve"> </w:t>
      </w:r>
      <w:r w:rsidRPr="00E27664">
        <w:t>cooperative</w:t>
      </w:r>
      <w:r w:rsidR="00BA5829" w:rsidRPr="00E27664">
        <w:t xml:space="preserve"> </w:t>
      </w:r>
      <w:r w:rsidRPr="00E27664">
        <w:t>business.</w:t>
      </w:r>
    </w:p>
    <w:p w14:paraId="70481789" w14:textId="77777777" w:rsidR="00E27664" w:rsidRPr="00E27664" w:rsidRDefault="00E27664" w:rsidP="00E27664"/>
    <w:p w14:paraId="4A90C158" w14:textId="18BBE61F" w:rsidR="004F3445" w:rsidRDefault="004F3445" w:rsidP="00E27664">
      <w:r w:rsidRPr="00E27664">
        <w:rPr>
          <w:rStyle w:val="KeyTerm"/>
        </w:rPr>
        <w:t>Patronage –</w:t>
      </w:r>
      <w:r w:rsidRPr="00E27664">
        <w:t xml:space="preserve"> The financial support or business provided to a store, hotel, or the like, by customers, clients, or paying guests.</w:t>
      </w:r>
    </w:p>
    <w:p w14:paraId="7B77F6C5" w14:textId="77777777" w:rsidR="00E27664" w:rsidRPr="00E27664" w:rsidRDefault="00E27664" w:rsidP="00E27664"/>
    <w:p w14:paraId="12727AB0" w14:textId="2B69E073" w:rsidR="006D25BF" w:rsidRPr="00E27664" w:rsidRDefault="006D25BF" w:rsidP="00E27664">
      <w:r w:rsidRPr="00E27664">
        <w:rPr>
          <w:rStyle w:val="KeyTerm"/>
        </w:rPr>
        <w:t>Service –</w:t>
      </w:r>
      <w:r w:rsidRPr="00E27664">
        <w:t xml:space="preserve"> An act of helpful activity; an activity that contributes to or supports another business’ activity.</w:t>
      </w:r>
    </w:p>
    <w:p w14:paraId="60435721" w14:textId="77777777" w:rsidR="006D25BF" w:rsidRDefault="006D25BF" w:rsidP="00806C37"/>
    <w:p w14:paraId="0C37311C" w14:textId="77777777" w:rsidR="00806C37" w:rsidRPr="00340881" w:rsidRDefault="00806C37" w:rsidP="00806C37">
      <w:pPr>
        <w:pStyle w:val="ActivitySection"/>
      </w:pPr>
      <w:bookmarkStart w:id="5" w:name="DaytoDayPlans"/>
      <w:bookmarkEnd w:id="5"/>
      <w:r w:rsidRPr="00340881">
        <w:t>Day-to-Day Plans</w:t>
      </w:r>
    </w:p>
    <w:p w14:paraId="3C63A84F" w14:textId="1A8DAF69" w:rsidR="00806C37" w:rsidRPr="00340881" w:rsidRDefault="00806C37" w:rsidP="00806C37">
      <w:pPr>
        <w:pStyle w:val="ActivitySection"/>
      </w:pPr>
      <w:r w:rsidRPr="00340881">
        <w:t xml:space="preserve">Time: </w:t>
      </w:r>
      <w:r w:rsidR="00980416">
        <w:t>7</w:t>
      </w:r>
      <w:r w:rsidRPr="00340881">
        <w:t xml:space="preserve"> days</w:t>
      </w:r>
    </w:p>
    <w:p w14:paraId="563CADD3" w14:textId="7E103C44" w:rsidR="00806C37" w:rsidRDefault="00806C37" w:rsidP="00806C37">
      <w:pPr>
        <w:pStyle w:val="DaytoDay"/>
      </w:pPr>
      <w:r>
        <w:t>Day</w:t>
      </w:r>
      <w:r w:rsidR="00064B9B">
        <w:t>s</w:t>
      </w:r>
      <w:r>
        <w:t xml:space="preserve"> 1</w:t>
      </w:r>
      <w:r w:rsidR="00FD2054">
        <w:t xml:space="preserve"> </w:t>
      </w:r>
      <w:r w:rsidR="00951B91">
        <w:t>–</w:t>
      </w:r>
      <w:r w:rsidR="00FD2054">
        <w:t xml:space="preserve"> </w:t>
      </w:r>
      <w:r w:rsidR="00951B91">
        <w:t>2</w:t>
      </w:r>
      <w:r>
        <w:t>:</w:t>
      </w:r>
    </w:p>
    <w:p w14:paraId="70E54A4C" w14:textId="38DA41E0" w:rsidR="00D066AD" w:rsidRDefault="00806C37" w:rsidP="00806C37">
      <w:pPr>
        <w:pStyle w:val="Activitybullet"/>
      </w:pPr>
      <w:r>
        <w:t>P</w:t>
      </w:r>
      <w:r w:rsidR="00D066AD" w:rsidRPr="00340881">
        <w:t xml:space="preserve">resent </w:t>
      </w:r>
      <w:hyperlink w:anchor="Concepts" w:history="1">
        <w:r w:rsidR="00D066AD" w:rsidRPr="006C6A6B">
          <w:rPr>
            <w:rStyle w:val="Hyperlink"/>
          </w:rPr>
          <w:t>Concepts</w:t>
        </w:r>
      </w:hyperlink>
      <w:r w:rsidR="00D066AD" w:rsidRPr="00340881">
        <w:t xml:space="preserve">, </w:t>
      </w:r>
      <w:hyperlink w:anchor="PerfObje" w:history="1">
        <w:r w:rsidR="00D066AD" w:rsidRPr="00340881">
          <w:rPr>
            <w:rStyle w:val="Hyperlink"/>
          </w:rPr>
          <w:t>Performance Objectives</w:t>
        </w:r>
      </w:hyperlink>
      <w:r w:rsidR="00D066AD" w:rsidRPr="00340881">
        <w:t xml:space="preserve">, </w:t>
      </w:r>
      <w:hyperlink w:anchor="EssentialQuestions" w:history="1">
        <w:r w:rsidR="00D066AD" w:rsidRPr="00340881">
          <w:rPr>
            <w:rStyle w:val="Hyperlink"/>
          </w:rPr>
          <w:t>Essential Questions</w:t>
        </w:r>
      </w:hyperlink>
      <w:r w:rsidR="00D066AD" w:rsidRPr="00340881">
        <w:t xml:space="preserve">, and </w:t>
      </w:r>
      <w:hyperlink r:id="rId9" w:history="1">
        <w:r w:rsidR="004D6FBA" w:rsidRPr="000111FC">
          <w:rPr>
            <w:rStyle w:val="Hyperlink"/>
          </w:rPr>
          <w:t>Module 3 Glossary</w:t>
        </w:r>
      </w:hyperlink>
      <w:r w:rsidR="00D066AD" w:rsidRPr="00340881">
        <w:t xml:space="preserve"> </w:t>
      </w:r>
      <w:r w:rsidR="00D066AD">
        <w:t xml:space="preserve">to students </w:t>
      </w:r>
      <w:r w:rsidR="00D066AD" w:rsidRPr="00340881">
        <w:t>to provide a lesson overview.</w:t>
      </w:r>
    </w:p>
    <w:p w14:paraId="27602CDD" w14:textId="4A0C2F39" w:rsidR="00806C37" w:rsidRPr="00340881" w:rsidRDefault="00806C37" w:rsidP="00806C37">
      <w:pPr>
        <w:pStyle w:val="Activitybullet"/>
      </w:pPr>
      <w:r>
        <w:t>P</w:t>
      </w:r>
      <w:r w:rsidRPr="00340881">
        <w:t xml:space="preserve">rovide a copy of </w:t>
      </w:r>
      <w:hyperlink r:id="rId10" w:history="1">
        <w:r w:rsidR="00B76219" w:rsidRPr="000111FC">
          <w:rPr>
            <w:rStyle w:val="Hyperlink"/>
          </w:rPr>
          <w:t xml:space="preserve">Task </w:t>
        </w:r>
        <w:r w:rsidR="00822605" w:rsidRPr="000111FC">
          <w:rPr>
            <w:rStyle w:val="Hyperlink"/>
          </w:rPr>
          <w:t>3</w:t>
        </w:r>
        <w:r w:rsidRPr="000111FC">
          <w:rPr>
            <w:rStyle w:val="Hyperlink"/>
          </w:rPr>
          <w:t>.</w:t>
        </w:r>
        <w:r w:rsidR="00B76219" w:rsidRPr="000111FC">
          <w:rPr>
            <w:rStyle w:val="Hyperlink"/>
          </w:rPr>
          <w:t>1</w:t>
        </w:r>
        <w:r w:rsidRPr="000111FC">
          <w:rPr>
            <w:rStyle w:val="Hyperlink"/>
          </w:rPr>
          <w:t xml:space="preserve"> </w:t>
        </w:r>
        <w:r w:rsidR="00C31EC3" w:rsidRPr="000111FC">
          <w:rPr>
            <w:rStyle w:val="Hyperlink"/>
          </w:rPr>
          <w:t>Business Brainstorm</w:t>
        </w:r>
      </w:hyperlink>
      <w:r>
        <w:t xml:space="preserve"> </w:t>
      </w:r>
      <w:r w:rsidR="00D90FC7">
        <w:t xml:space="preserve">and </w:t>
      </w:r>
      <w:hyperlink r:id="rId11" w:history="1">
        <w:r w:rsidR="00D90FC7" w:rsidRPr="000111FC">
          <w:rPr>
            <w:rStyle w:val="Hyperlink"/>
          </w:rPr>
          <w:t>Task 3.1 Evaluation Rubric</w:t>
        </w:r>
      </w:hyperlink>
      <w:r w:rsidR="00D90FC7">
        <w:t xml:space="preserve"> </w:t>
      </w:r>
      <w:r>
        <w:t>to</w:t>
      </w:r>
      <w:r w:rsidRPr="00806C37">
        <w:t xml:space="preserve"> </w:t>
      </w:r>
      <w:r w:rsidRPr="00340881">
        <w:t>students</w:t>
      </w:r>
      <w:r>
        <w:t>.</w:t>
      </w:r>
    </w:p>
    <w:p w14:paraId="2FA5D973" w14:textId="485EBF67" w:rsidR="00806C37" w:rsidRDefault="00806C37" w:rsidP="00806C37">
      <w:pPr>
        <w:pStyle w:val="Activitybullet"/>
      </w:pPr>
      <w:r>
        <w:t xml:space="preserve">Students </w:t>
      </w:r>
      <w:r w:rsidR="002027E3">
        <w:t xml:space="preserve">work in </w:t>
      </w:r>
      <w:r w:rsidR="00960A4C">
        <w:t xml:space="preserve">a </w:t>
      </w:r>
      <w:r w:rsidR="002027E3">
        <w:t xml:space="preserve">team of three to </w:t>
      </w:r>
      <w:r w:rsidRPr="00340881">
        <w:t xml:space="preserve">complete </w:t>
      </w:r>
      <w:r w:rsidR="00B76219" w:rsidRPr="00D74795">
        <w:rPr>
          <w:rStyle w:val="ActivityBodyItalicChar"/>
        </w:rPr>
        <w:t>Task</w:t>
      </w:r>
      <w:r w:rsidRPr="00D74795">
        <w:rPr>
          <w:rStyle w:val="ActivityBodyItalicChar"/>
        </w:rPr>
        <w:t xml:space="preserve"> </w:t>
      </w:r>
      <w:r w:rsidR="00EE3802" w:rsidRPr="00D74795">
        <w:rPr>
          <w:rStyle w:val="ActivityBodyItalicChar"/>
        </w:rPr>
        <w:t>3</w:t>
      </w:r>
      <w:r w:rsidR="00B76219" w:rsidRPr="00D74795">
        <w:rPr>
          <w:rStyle w:val="ActivityBodyItalicChar"/>
        </w:rPr>
        <w:t>.</w:t>
      </w:r>
      <w:r w:rsidRPr="00D74795">
        <w:rPr>
          <w:rStyle w:val="ActivityBodyItalicChar"/>
        </w:rPr>
        <w:t xml:space="preserve">1 </w:t>
      </w:r>
      <w:r w:rsidR="00951B91" w:rsidRPr="00D74795">
        <w:rPr>
          <w:rStyle w:val="ActivityBodyItalicChar"/>
        </w:rPr>
        <w:t>Business Brainstorm</w:t>
      </w:r>
      <w:r w:rsidRPr="00602C6E">
        <w:t>.</w:t>
      </w:r>
    </w:p>
    <w:p w14:paraId="75E19C4B" w14:textId="252A18D0" w:rsidR="00D90FC7" w:rsidRDefault="00D90FC7" w:rsidP="00806C37">
      <w:pPr>
        <w:pStyle w:val="Activitybullet"/>
      </w:pPr>
      <w:r>
        <w:t xml:space="preserve">Use </w:t>
      </w:r>
      <w:r w:rsidRPr="00D90FC7">
        <w:rPr>
          <w:rStyle w:val="ActivityBodyItalicChar"/>
        </w:rPr>
        <w:t>Task 3.1 Evaluation Rubric</w:t>
      </w:r>
      <w:r>
        <w:t xml:space="preserve"> to assess </w:t>
      </w:r>
      <w:r w:rsidRPr="00D90FC7">
        <w:rPr>
          <w:rStyle w:val="ActivityBodyItalicChar"/>
        </w:rPr>
        <w:t>Task 3.1 Business Brainstorm</w:t>
      </w:r>
      <w:r>
        <w:t>.</w:t>
      </w:r>
    </w:p>
    <w:p w14:paraId="6C493F41" w14:textId="516729F8" w:rsidR="00B05639" w:rsidRPr="00340881" w:rsidRDefault="00B05639" w:rsidP="00F9139F">
      <w:pPr>
        <w:pStyle w:val="DaytoDay"/>
      </w:pPr>
      <w:r>
        <w:t xml:space="preserve">Day </w:t>
      </w:r>
      <w:r w:rsidR="009B6C32">
        <w:t>3</w:t>
      </w:r>
      <w:r>
        <w:t>:</w:t>
      </w:r>
    </w:p>
    <w:p w14:paraId="1634335B" w14:textId="55BE0D45" w:rsidR="00F9139F" w:rsidRPr="00340881" w:rsidRDefault="00F9139F" w:rsidP="00F9139F">
      <w:pPr>
        <w:pStyle w:val="Activitybullet"/>
      </w:pPr>
      <w:r>
        <w:t>P</w:t>
      </w:r>
      <w:r w:rsidRPr="00340881">
        <w:t xml:space="preserve">rovide a copy of </w:t>
      </w:r>
      <w:hyperlink r:id="rId12" w:history="1">
        <w:r w:rsidRPr="000111FC">
          <w:rPr>
            <w:rStyle w:val="Hyperlink"/>
          </w:rPr>
          <w:t>Task 3.</w:t>
        </w:r>
        <w:r w:rsidR="00D74795" w:rsidRPr="000111FC">
          <w:rPr>
            <w:rStyle w:val="Hyperlink"/>
          </w:rPr>
          <w:t>2</w:t>
        </w:r>
        <w:r w:rsidRPr="000111FC">
          <w:rPr>
            <w:rStyle w:val="Hyperlink"/>
          </w:rPr>
          <w:t xml:space="preserve"> </w:t>
        </w:r>
        <w:r w:rsidR="00D74795" w:rsidRPr="000111FC">
          <w:rPr>
            <w:rStyle w:val="Hyperlink"/>
          </w:rPr>
          <w:t>Financial Planning</w:t>
        </w:r>
      </w:hyperlink>
      <w:r w:rsidR="00AE76CB">
        <w:t xml:space="preserve"> to students</w:t>
      </w:r>
    </w:p>
    <w:p w14:paraId="6BA2EA7F" w14:textId="20D60113" w:rsidR="00F9139F" w:rsidRDefault="00F9139F" w:rsidP="00F9139F">
      <w:pPr>
        <w:pStyle w:val="Activitybullet"/>
      </w:pPr>
      <w:r>
        <w:t xml:space="preserve">Students </w:t>
      </w:r>
      <w:r w:rsidR="002E2A90">
        <w:t xml:space="preserve">work in a team of three to </w:t>
      </w:r>
      <w:r w:rsidRPr="00340881">
        <w:t xml:space="preserve">complete </w:t>
      </w:r>
      <w:r w:rsidRPr="009B6C32">
        <w:rPr>
          <w:rStyle w:val="ActivityBodyItalicChar"/>
        </w:rPr>
        <w:t xml:space="preserve">Task </w:t>
      </w:r>
      <w:r w:rsidR="009B6C32" w:rsidRPr="009B6C32">
        <w:rPr>
          <w:rStyle w:val="ActivityBodyItalicChar"/>
        </w:rPr>
        <w:t>3.2</w:t>
      </w:r>
      <w:r w:rsidRPr="009B6C32">
        <w:rPr>
          <w:rStyle w:val="ActivityBodyItalicChar"/>
        </w:rPr>
        <w:t xml:space="preserve"> </w:t>
      </w:r>
      <w:r w:rsidR="009B6C32">
        <w:rPr>
          <w:rStyle w:val="ActivityBodyItalicChar"/>
        </w:rPr>
        <w:t>Financial Planning</w:t>
      </w:r>
      <w:r w:rsidRPr="00602C6E">
        <w:t>.</w:t>
      </w:r>
    </w:p>
    <w:p w14:paraId="6DB3EAE4" w14:textId="12EC8C2E" w:rsidR="008E456C" w:rsidRPr="007419B6" w:rsidRDefault="007419B6" w:rsidP="007419B6">
      <w:pPr>
        <w:pStyle w:val="DaytoDay"/>
      </w:pPr>
      <w:r>
        <w:t xml:space="preserve">Day </w:t>
      </w:r>
      <w:r w:rsidR="00481D46">
        <w:t>4</w:t>
      </w:r>
      <w:r>
        <w:t>:</w:t>
      </w:r>
    </w:p>
    <w:p w14:paraId="69D6DB6F" w14:textId="3555B7BA" w:rsidR="00856CA2" w:rsidRDefault="00856CA2" w:rsidP="00856CA2">
      <w:pPr>
        <w:pStyle w:val="Activitybullet"/>
      </w:pPr>
      <w:r>
        <w:t>P</w:t>
      </w:r>
      <w:r w:rsidRPr="00340881">
        <w:t>resent PowerPoint</w:t>
      </w:r>
      <w:r w:rsidRPr="005B002B">
        <w:rPr>
          <w:vertAlign w:val="superscript"/>
        </w:rPr>
        <w:t>®</w:t>
      </w:r>
      <w:r w:rsidRPr="00340881">
        <w:t xml:space="preserve"> </w:t>
      </w:r>
      <w:hyperlink r:id="rId13" w:history="1">
        <w:r w:rsidRPr="000111FC">
          <w:rPr>
            <w:rStyle w:val="Hyperlink"/>
          </w:rPr>
          <w:t>Cooperative Roles</w:t>
        </w:r>
      </w:hyperlink>
      <w:r w:rsidRPr="00340881">
        <w:t>.</w:t>
      </w:r>
    </w:p>
    <w:p w14:paraId="28D3474F" w14:textId="77777777" w:rsidR="00856CA2" w:rsidRDefault="00856CA2" w:rsidP="00856CA2">
      <w:pPr>
        <w:pStyle w:val="Activitybullet"/>
      </w:pPr>
      <w:r w:rsidRPr="00340881">
        <w:t>Students take notes</w:t>
      </w:r>
      <w:r>
        <w:t>.</w:t>
      </w:r>
    </w:p>
    <w:p w14:paraId="3CD15BF5" w14:textId="6E12B24B" w:rsidR="007D14D8" w:rsidRPr="00340881" w:rsidRDefault="007D14D8" w:rsidP="007D14D8">
      <w:pPr>
        <w:pStyle w:val="Activitybullet"/>
      </w:pPr>
      <w:r>
        <w:t>P</w:t>
      </w:r>
      <w:r w:rsidRPr="00340881">
        <w:t xml:space="preserve">rovide a copy of </w:t>
      </w:r>
      <w:hyperlink r:id="rId14" w:history="1">
        <w:r w:rsidRPr="000111FC">
          <w:rPr>
            <w:rStyle w:val="Hyperlink"/>
          </w:rPr>
          <w:t>Task 3.</w:t>
        </w:r>
        <w:r w:rsidR="00AE76CB" w:rsidRPr="000111FC">
          <w:rPr>
            <w:rStyle w:val="Hyperlink"/>
          </w:rPr>
          <w:t>3</w:t>
        </w:r>
        <w:r w:rsidRPr="000111FC">
          <w:rPr>
            <w:rStyle w:val="Hyperlink"/>
          </w:rPr>
          <w:t xml:space="preserve"> </w:t>
        </w:r>
        <w:r w:rsidR="00AE76CB" w:rsidRPr="000111FC">
          <w:rPr>
            <w:rStyle w:val="Hyperlink"/>
          </w:rPr>
          <w:t>Direct Leadershi</w:t>
        </w:r>
        <w:r w:rsidR="009E037B" w:rsidRPr="000111FC">
          <w:rPr>
            <w:rStyle w:val="Hyperlink"/>
          </w:rPr>
          <w:t>p</w:t>
        </w:r>
      </w:hyperlink>
      <w:r w:rsidR="00AE76CB">
        <w:t xml:space="preserve"> to students</w:t>
      </w:r>
    </w:p>
    <w:p w14:paraId="46C18B3D" w14:textId="23017F5F" w:rsidR="007D14D8" w:rsidRDefault="007D14D8" w:rsidP="007D14D8">
      <w:pPr>
        <w:pStyle w:val="Activitybullet"/>
      </w:pPr>
      <w:r>
        <w:t xml:space="preserve">Students </w:t>
      </w:r>
      <w:r w:rsidR="00850DDD">
        <w:t xml:space="preserve">work </w:t>
      </w:r>
      <w:r w:rsidR="00C40360">
        <w:t>in a team of three</w:t>
      </w:r>
      <w:r w:rsidR="00850DDD">
        <w:t xml:space="preserve"> to </w:t>
      </w:r>
      <w:r w:rsidRPr="00340881">
        <w:t xml:space="preserve">complete </w:t>
      </w:r>
      <w:r w:rsidRPr="009B6C32">
        <w:rPr>
          <w:rStyle w:val="ActivityBodyItalicChar"/>
        </w:rPr>
        <w:t>Task 3.</w:t>
      </w:r>
      <w:r w:rsidR="00850DDD">
        <w:rPr>
          <w:rStyle w:val="ActivityBodyItalicChar"/>
        </w:rPr>
        <w:t>3 Direct Leadership.</w:t>
      </w:r>
    </w:p>
    <w:p w14:paraId="5B425614" w14:textId="2FA10613" w:rsidR="00A77F7C" w:rsidRDefault="00850DDD" w:rsidP="00A77F7C">
      <w:pPr>
        <w:pStyle w:val="DaytoDay"/>
      </w:pPr>
      <w:r>
        <w:t>Day</w:t>
      </w:r>
      <w:r w:rsidR="00064B9B">
        <w:t>s</w:t>
      </w:r>
      <w:r>
        <w:t xml:space="preserve"> </w:t>
      </w:r>
      <w:r w:rsidR="00064B9B">
        <w:t>5</w:t>
      </w:r>
      <w:r w:rsidR="00FD2054">
        <w:t xml:space="preserve"> </w:t>
      </w:r>
      <w:r w:rsidR="0000503E">
        <w:t>–</w:t>
      </w:r>
      <w:r w:rsidR="00FD2054">
        <w:t xml:space="preserve"> </w:t>
      </w:r>
      <w:r w:rsidR="00481D46">
        <w:t>6</w:t>
      </w:r>
      <w:r>
        <w:t>:</w:t>
      </w:r>
    </w:p>
    <w:p w14:paraId="7ABE8864" w14:textId="0261DA9F" w:rsidR="00A77F7C" w:rsidRPr="00340881" w:rsidRDefault="00A77F7C" w:rsidP="00A77F7C">
      <w:pPr>
        <w:pStyle w:val="Activitybullet"/>
      </w:pPr>
      <w:r>
        <w:t>P</w:t>
      </w:r>
      <w:r w:rsidRPr="00340881">
        <w:t xml:space="preserve">rovide a copy of </w:t>
      </w:r>
      <w:hyperlink r:id="rId15" w:history="1">
        <w:r w:rsidRPr="000111FC">
          <w:rPr>
            <w:rStyle w:val="Hyperlink"/>
          </w:rPr>
          <w:t>Task 3.</w:t>
        </w:r>
        <w:r w:rsidR="00450287" w:rsidRPr="000111FC">
          <w:rPr>
            <w:rStyle w:val="Hyperlink"/>
          </w:rPr>
          <w:t>4</w:t>
        </w:r>
        <w:r w:rsidRPr="000111FC">
          <w:rPr>
            <w:rStyle w:val="Hyperlink"/>
          </w:rPr>
          <w:t xml:space="preserve"> </w:t>
        </w:r>
        <w:r w:rsidR="00450287" w:rsidRPr="000111FC">
          <w:rPr>
            <w:rStyle w:val="Hyperlink"/>
          </w:rPr>
          <w:t xml:space="preserve">Presenting </w:t>
        </w:r>
        <w:r w:rsidR="00C40360" w:rsidRPr="000111FC">
          <w:rPr>
            <w:rStyle w:val="Hyperlink"/>
          </w:rPr>
          <w:t>the Plan</w:t>
        </w:r>
      </w:hyperlink>
      <w:r w:rsidR="00C40360">
        <w:rPr>
          <w:rStyle w:val="ActivityBodyBoldChar"/>
        </w:rPr>
        <w:t xml:space="preserve"> </w:t>
      </w:r>
      <w:r w:rsidR="00450287" w:rsidRPr="00C40360">
        <w:rPr>
          <w:rStyle w:val="ActivityBodyChar"/>
        </w:rPr>
        <w:t>and</w:t>
      </w:r>
      <w:r w:rsidR="00450287">
        <w:rPr>
          <w:rStyle w:val="ActivityBodyBoldChar"/>
        </w:rPr>
        <w:t xml:space="preserve"> </w:t>
      </w:r>
      <w:hyperlink r:id="rId16" w:history="1">
        <w:r w:rsidR="00450287" w:rsidRPr="000111FC">
          <w:rPr>
            <w:rStyle w:val="Hyperlink"/>
          </w:rPr>
          <w:t>Task 3.4 Evaluation Rubric</w:t>
        </w:r>
      </w:hyperlink>
      <w:r w:rsidR="00450287">
        <w:rPr>
          <w:rStyle w:val="ActivityBodyBoldChar"/>
        </w:rPr>
        <w:t xml:space="preserve"> </w:t>
      </w:r>
      <w:r>
        <w:t>to students</w:t>
      </w:r>
      <w:r w:rsidR="00450287">
        <w:t>.</w:t>
      </w:r>
    </w:p>
    <w:p w14:paraId="7A8366A0" w14:textId="53AE9D92" w:rsidR="00A77F7C" w:rsidRPr="006E56D8" w:rsidRDefault="00A77F7C" w:rsidP="00A77F7C">
      <w:pPr>
        <w:pStyle w:val="Activitybullet"/>
        <w:rPr>
          <w:rStyle w:val="ActivityBodyItalicChar"/>
          <w:i w:val="0"/>
        </w:rPr>
      </w:pPr>
      <w:r>
        <w:t xml:space="preserve">Students work </w:t>
      </w:r>
      <w:r w:rsidR="00450287">
        <w:t>as a team</w:t>
      </w:r>
      <w:r>
        <w:t xml:space="preserve"> </w:t>
      </w:r>
      <w:r w:rsidR="004F559A">
        <w:t xml:space="preserve">of three </w:t>
      </w:r>
      <w:r>
        <w:t xml:space="preserve">to </w:t>
      </w:r>
      <w:r w:rsidRPr="00340881">
        <w:t xml:space="preserve">complete </w:t>
      </w:r>
      <w:r w:rsidRPr="009B6C32">
        <w:rPr>
          <w:rStyle w:val="ActivityBodyItalicChar"/>
        </w:rPr>
        <w:t xml:space="preserve">Task </w:t>
      </w:r>
      <w:r w:rsidR="00450287">
        <w:rPr>
          <w:rStyle w:val="ActivityBodyItalicChar"/>
        </w:rPr>
        <w:t>3.4</w:t>
      </w:r>
      <w:r>
        <w:rPr>
          <w:rStyle w:val="ActivityBodyItalicChar"/>
        </w:rPr>
        <w:t xml:space="preserve"> </w:t>
      </w:r>
      <w:r w:rsidR="00450287">
        <w:rPr>
          <w:rStyle w:val="ActivityBodyItalicChar"/>
        </w:rPr>
        <w:t xml:space="preserve">Presenting </w:t>
      </w:r>
      <w:r w:rsidR="00C40360">
        <w:rPr>
          <w:rStyle w:val="ActivityBodyItalicChar"/>
        </w:rPr>
        <w:t>the Plan</w:t>
      </w:r>
      <w:r>
        <w:rPr>
          <w:rStyle w:val="ActivityBodyItalicChar"/>
        </w:rPr>
        <w:t>.</w:t>
      </w:r>
    </w:p>
    <w:p w14:paraId="70F118C0" w14:textId="7A0B1163" w:rsidR="006E56D8" w:rsidRPr="006E56D8" w:rsidRDefault="006E56D8" w:rsidP="006E56D8">
      <w:pPr>
        <w:pStyle w:val="Activitybullet"/>
      </w:pPr>
      <w:r>
        <w:t xml:space="preserve">Use </w:t>
      </w:r>
      <w:r w:rsidRPr="006E56D8">
        <w:rPr>
          <w:rStyle w:val="ActivityBodyItalicChar"/>
        </w:rPr>
        <w:t>Task 3.4 Evaluation Rubric</w:t>
      </w:r>
      <w:r>
        <w:t xml:space="preserve"> to assess </w:t>
      </w:r>
      <w:r w:rsidRPr="006E56D8">
        <w:rPr>
          <w:rStyle w:val="ActivityBodyItalicChar"/>
        </w:rPr>
        <w:t>Task 3.4 Presenting</w:t>
      </w:r>
      <w:r w:rsidR="00C40360">
        <w:rPr>
          <w:rStyle w:val="ActivityBodyItalicChar"/>
        </w:rPr>
        <w:t xml:space="preserve"> the</w:t>
      </w:r>
      <w:r w:rsidRPr="006E56D8">
        <w:rPr>
          <w:rStyle w:val="ActivityBodyItalicChar"/>
        </w:rPr>
        <w:t xml:space="preserve"> Plan</w:t>
      </w:r>
      <w:r>
        <w:t>.</w:t>
      </w:r>
    </w:p>
    <w:p w14:paraId="3B9CA995" w14:textId="38D484EB" w:rsidR="00A77F7C" w:rsidRDefault="00A77F7C" w:rsidP="00A77F7C">
      <w:pPr>
        <w:pStyle w:val="DaytoDay"/>
      </w:pPr>
      <w:r>
        <w:t xml:space="preserve">Day </w:t>
      </w:r>
      <w:r w:rsidR="00481D46">
        <w:t>7</w:t>
      </w:r>
      <w:r>
        <w:t>:</w:t>
      </w:r>
    </w:p>
    <w:p w14:paraId="0B64780B" w14:textId="238E09D3" w:rsidR="00806C37" w:rsidRPr="00340881" w:rsidRDefault="00806C37" w:rsidP="00806C37">
      <w:pPr>
        <w:pStyle w:val="Activitybullet"/>
      </w:pPr>
      <w:r>
        <w:t>D</w:t>
      </w:r>
      <w:r w:rsidRPr="00340881">
        <w:t xml:space="preserve">istribute </w:t>
      </w:r>
      <w:hyperlink r:id="rId17" w:history="1">
        <w:r w:rsidR="005B002B" w:rsidRPr="000111FC">
          <w:rPr>
            <w:rStyle w:val="Hyperlink"/>
          </w:rPr>
          <w:t>Module</w:t>
        </w:r>
        <w:r w:rsidRPr="000111FC">
          <w:rPr>
            <w:rStyle w:val="Hyperlink"/>
          </w:rPr>
          <w:t xml:space="preserve"> </w:t>
        </w:r>
        <w:r w:rsidR="00A77F7C" w:rsidRPr="000111FC">
          <w:rPr>
            <w:rStyle w:val="Hyperlink"/>
          </w:rPr>
          <w:t>3</w:t>
        </w:r>
        <w:r w:rsidR="00B76219" w:rsidRPr="000111FC">
          <w:rPr>
            <w:rStyle w:val="Hyperlink"/>
          </w:rPr>
          <w:t xml:space="preserve"> Assessment</w:t>
        </w:r>
      </w:hyperlink>
      <w:r w:rsidRPr="00340881">
        <w:t>.</w:t>
      </w:r>
    </w:p>
    <w:p w14:paraId="285DFD76" w14:textId="6C38F979" w:rsidR="00806C37" w:rsidRPr="00340881" w:rsidRDefault="00806C37" w:rsidP="00806C37">
      <w:pPr>
        <w:pStyle w:val="Activitybullet"/>
      </w:pPr>
      <w:r w:rsidRPr="00340881">
        <w:t xml:space="preserve">Students complete </w:t>
      </w:r>
      <w:r w:rsidR="005B002B">
        <w:rPr>
          <w:rStyle w:val="ActivityBodyItalicChar"/>
        </w:rPr>
        <w:t xml:space="preserve">Module </w:t>
      </w:r>
      <w:r w:rsidR="00A77F7C">
        <w:rPr>
          <w:rStyle w:val="ActivityBodyItalicChar"/>
        </w:rPr>
        <w:t>3</w:t>
      </w:r>
      <w:r w:rsidR="005B002B">
        <w:rPr>
          <w:rStyle w:val="ActivityBodyItalicChar"/>
        </w:rPr>
        <w:t xml:space="preserve"> Assessment</w:t>
      </w:r>
      <w:r w:rsidRPr="00340881">
        <w:t xml:space="preserve"> and submit for grading.</w:t>
      </w:r>
    </w:p>
    <w:p w14:paraId="38D16BF0" w14:textId="3C031FA5" w:rsidR="00806C37" w:rsidRPr="00340881" w:rsidRDefault="00806C37" w:rsidP="00806C37">
      <w:pPr>
        <w:pStyle w:val="Activitybullet"/>
      </w:pPr>
      <w:r>
        <w:t>U</w:t>
      </w:r>
      <w:r w:rsidRPr="00340881">
        <w:t xml:space="preserve">se </w:t>
      </w:r>
      <w:hyperlink w:anchor="Assessment" w:history="1">
        <w:r w:rsidR="005B002B" w:rsidRPr="000111FC">
          <w:rPr>
            <w:rStyle w:val="Hyperlink"/>
          </w:rPr>
          <w:t>Module</w:t>
        </w:r>
        <w:r w:rsidRPr="000111FC">
          <w:rPr>
            <w:rStyle w:val="Hyperlink"/>
          </w:rPr>
          <w:t xml:space="preserve"> </w:t>
        </w:r>
        <w:r w:rsidR="00A77F7C" w:rsidRPr="000111FC">
          <w:rPr>
            <w:rStyle w:val="Hyperlink"/>
          </w:rPr>
          <w:t>3</w:t>
        </w:r>
        <w:r w:rsidR="005B002B" w:rsidRPr="000111FC">
          <w:rPr>
            <w:rStyle w:val="Hyperlink"/>
          </w:rPr>
          <w:t xml:space="preserve"> </w:t>
        </w:r>
        <w:r w:rsidR="00B76219" w:rsidRPr="000111FC">
          <w:rPr>
            <w:rStyle w:val="Hyperlink"/>
          </w:rPr>
          <w:t>Assessment</w:t>
        </w:r>
        <w:r w:rsidRPr="000111FC">
          <w:rPr>
            <w:rStyle w:val="Hyperlink"/>
          </w:rPr>
          <w:t xml:space="preserve"> Key</w:t>
        </w:r>
      </w:hyperlink>
      <w:r w:rsidRPr="00340881">
        <w:t xml:space="preserve"> to grade student assessments.</w:t>
      </w:r>
    </w:p>
    <w:p w14:paraId="5526A862" w14:textId="1F007B81" w:rsidR="00806C37" w:rsidRDefault="00806C37" w:rsidP="00876D8E"/>
    <w:p w14:paraId="47169B68" w14:textId="77777777" w:rsidR="00FE6EF2" w:rsidRDefault="00FE6EF2" w:rsidP="00FE6EF2">
      <w:pPr>
        <w:pStyle w:val="ActivitySection"/>
      </w:pPr>
      <w:bookmarkStart w:id="6" w:name="TeacherNotes"/>
      <w:bookmarkEnd w:id="6"/>
      <w:r>
        <w:t>Teacher Notes</w:t>
      </w:r>
    </w:p>
    <w:p w14:paraId="08E91105" w14:textId="3CDF0A1F" w:rsidR="00C9103E" w:rsidRDefault="00000000" w:rsidP="00C9103E">
      <w:pPr>
        <w:pStyle w:val="TitleHyperlink"/>
      </w:pPr>
      <w:hyperlink r:id="rId18" w:history="1">
        <w:r w:rsidR="00C9103E" w:rsidRPr="000111FC">
          <w:rPr>
            <w:rStyle w:val="Hyperlink"/>
          </w:rPr>
          <w:t>Task 3.1 Business Brainstorm</w:t>
        </w:r>
      </w:hyperlink>
    </w:p>
    <w:p w14:paraId="703EA8AE" w14:textId="27822231" w:rsidR="00C9103E" w:rsidRDefault="003A0175" w:rsidP="00C9103E">
      <w:pPr>
        <w:pStyle w:val="ActivityBody"/>
      </w:pPr>
      <w:r>
        <w:lastRenderedPageBreak/>
        <w:t xml:space="preserve">Students work in teams of three to </w:t>
      </w:r>
      <w:r w:rsidR="00F43E6E">
        <w:t xml:space="preserve">start </w:t>
      </w:r>
      <w:r w:rsidR="00836467">
        <w:t>planning</w:t>
      </w:r>
      <w:r w:rsidR="00F43E6E">
        <w:t xml:space="preserve"> a cooperative business</w:t>
      </w:r>
      <w:r w:rsidR="00D90FC7">
        <w:t xml:space="preserve"> </w:t>
      </w:r>
      <w:r w:rsidR="00A86F87">
        <w:t>in</w:t>
      </w:r>
      <w:r w:rsidR="00AB716B">
        <w:t xml:space="preserve"> a</w:t>
      </w:r>
      <w:r w:rsidR="00A86F87">
        <w:t xml:space="preserve"> </w:t>
      </w:r>
      <w:r w:rsidR="00401B2F">
        <w:t>scenario where the school district is providing</w:t>
      </w:r>
      <w:r w:rsidR="00D90FC7">
        <w:t xml:space="preserve"> land</w:t>
      </w:r>
      <w:r w:rsidR="00AB716B">
        <w:t>.</w:t>
      </w:r>
    </w:p>
    <w:p w14:paraId="2EDA206F" w14:textId="77777777" w:rsidR="00C9103E" w:rsidRDefault="00C9103E" w:rsidP="00C9103E"/>
    <w:p w14:paraId="011B1AAB" w14:textId="04BDA1AC" w:rsidR="00C9103E" w:rsidRDefault="00C9103E" w:rsidP="00C9103E">
      <w:pPr>
        <w:pStyle w:val="ActivityBodyItalicandBold"/>
      </w:pPr>
      <w:r>
        <w:t>Teacher Preparation</w:t>
      </w:r>
    </w:p>
    <w:p w14:paraId="11EC93FD" w14:textId="7D9EB6B5" w:rsidR="00C9103E" w:rsidRDefault="00A654EF" w:rsidP="00836467">
      <w:pPr>
        <w:pStyle w:val="ActivityBody"/>
      </w:pPr>
      <w:r>
        <w:t>The scenario sets the stage for students to plan a cooperative business</w:t>
      </w:r>
      <w:r w:rsidR="00BB0D69">
        <w:t xml:space="preserve"> using local school resources</w:t>
      </w:r>
      <w:r>
        <w:t xml:space="preserve">. </w:t>
      </w:r>
      <w:r w:rsidR="00D90FC7">
        <w:t xml:space="preserve">You may choose to </w:t>
      </w:r>
      <w:r w:rsidR="00BB0D69">
        <w:t>assign</w:t>
      </w:r>
      <w:r w:rsidR="00D90FC7">
        <w:t xml:space="preserve"> </w:t>
      </w:r>
      <w:r w:rsidR="00BB0D69">
        <w:t>a</w:t>
      </w:r>
      <w:r w:rsidR="00D90FC7">
        <w:t xml:space="preserve"> scenario</w:t>
      </w:r>
      <w:r w:rsidR="00F622AF">
        <w:t>-</w:t>
      </w:r>
      <w:r w:rsidR="00D90FC7">
        <w:t xml:space="preserve">based upon resources available at your school. </w:t>
      </w:r>
      <w:r w:rsidR="005B2B21">
        <w:t>For example, property or available facilities, such as a greenhouse or shop</w:t>
      </w:r>
      <w:r w:rsidR="00F622AF">
        <w:t>,</w:t>
      </w:r>
      <w:r w:rsidR="005B2B21">
        <w:t xml:space="preserve"> could be </w:t>
      </w:r>
      <w:r w:rsidR="00BB0D69">
        <w:t>used.</w:t>
      </w:r>
    </w:p>
    <w:p w14:paraId="4C069E14" w14:textId="34EB4D58" w:rsidR="000F0EF7" w:rsidRPr="000F0EF7" w:rsidRDefault="000F0EF7" w:rsidP="000F0EF7"/>
    <w:p w14:paraId="3BF61146" w14:textId="77777777" w:rsidR="00C9103E" w:rsidRDefault="00C9103E" w:rsidP="00C9103E">
      <w:pPr>
        <w:pStyle w:val="ActivityBodyItalicandBold"/>
      </w:pPr>
      <w:r>
        <w:t>Student Performance</w:t>
      </w:r>
    </w:p>
    <w:p w14:paraId="6A018564" w14:textId="6A041C1D" w:rsidR="00C9103E" w:rsidRDefault="00F43E6E" w:rsidP="00C9103E">
      <w:pPr>
        <w:pStyle w:val="ActivityBody"/>
      </w:pPr>
      <w:r>
        <w:t xml:space="preserve">Students </w:t>
      </w:r>
      <w:proofErr w:type="gramStart"/>
      <w:r w:rsidR="00BB0D69">
        <w:t>have the</w:t>
      </w:r>
      <w:r>
        <w:t xml:space="preserve"> opportunity </w:t>
      </w:r>
      <w:r w:rsidR="0032763D">
        <w:t>to</w:t>
      </w:r>
      <w:proofErr w:type="gramEnd"/>
      <w:r w:rsidR="0032763D">
        <w:t xml:space="preserve"> </w:t>
      </w:r>
      <w:r w:rsidR="00397CF3">
        <w:t xml:space="preserve">start a cooperative business. They work in </w:t>
      </w:r>
      <w:r w:rsidR="000B4726">
        <w:t xml:space="preserve">teams to </w:t>
      </w:r>
      <w:r w:rsidR="002C22F2">
        <w:t xml:space="preserve">brainstorm ideas on </w:t>
      </w:r>
      <w:r w:rsidR="00BB0D69">
        <w:t>what that</w:t>
      </w:r>
      <w:r w:rsidR="00C5377D">
        <w:t xml:space="preserve">. Students record their ideas on the </w:t>
      </w:r>
      <w:r w:rsidR="00C5377D" w:rsidRPr="00C5377D">
        <w:rPr>
          <w:rStyle w:val="ActivityBodyItalicChar"/>
        </w:rPr>
        <w:t>Business Description Outline</w:t>
      </w:r>
      <w:r w:rsidR="00C5377D">
        <w:t>. They complete the task by typing a</w:t>
      </w:r>
      <w:r w:rsidR="00DF31D7">
        <w:t xml:space="preserve"> description of the cooperative business</w:t>
      </w:r>
      <w:r w:rsidR="005E1577">
        <w:t xml:space="preserve"> that includes the following.</w:t>
      </w:r>
    </w:p>
    <w:p w14:paraId="78A5187F" w14:textId="58C22EEF" w:rsidR="005E1577" w:rsidRPr="00942B09" w:rsidRDefault="009564B3" w:rsidP="00942B09">
      <w:pPr>
        <w:pStyle w:val="Activitybullet"/>
      </w:pPr>
      <w:r w:rsidRPr="00942B09">
        <w:t>Name of the business</w:t>
      </w:r>
      <w:r w:rsidR="00942B09">
        <w:t>.</w:t>
      </w:r>
    </w:p>
    <w:p w14:paraId="70A9A61D" w14:textId="64669872" w:rsidR="005E1577" w:rsidRPr="00942B09" w:rsidRDefault="009564B3" w:rsidP="00942B09">
      <w:pPr>
        <w:pStyle w:val="Activitybullet"/>
      </w:pPr>
      <w:r w:rsidRPr="00942B09">
        <w:t>Description of</w:t>
      </w:r>
      <w:r w:rsidR="005E1577" w:rsidRPr="00942B09">
        <w:t xml:space="preserve"> the product or service the cooperative will provide to its members.</w:t>
      </w:r>
    </w:p>
    <w:p w14:paraId="0113BC2C" w14:textId="3536DFA5" w:rsidR="00BB0D69" w:rsidRDefault="00BB0D69" w:rsidP="00942B09">
      <w:pPr>
        <w:pStyle w:val="Activitybullet"/>
      </w:pPr>
      <w:r>
        <w:t>Available school resources</w:t>
      </w:r>
    </w:p>
    <w:p w14:paraId="3756889E" w14:textId="3AB9B2F9" w:rsidR="005E1577" w:rsidRPr="00942B09" w:rsidRDefault="009564B3" w:rsidP="00942B09">
      <w:pPr>
        <w:pStyle w:val="Activitybullet"/>
      </w:pPr>
      <w:r w:rsidRPr="00942B09">
        <w:t>The goals</w:t>
      </w:r>
      <w:r w:rsidR="005E1577" w:rsidRPr="00942B09">
        <w:t xml:space="preserve"> for the business</w:t>
      </w:r>
      <w:r w:rsidR="00F622AF">
        <w:t>,</w:t>
      </w:r>
      <w:r w:rsidR="005E1577" w:rsidRPr="00942B09">
        <w:t xml:space="preserve"> including the time </w:t>
      </w:r>
      <w:r w:rsidR="00A70209" w:rsidRPr="00942B09">
        <w:t>students</w:t>
      </w:r>
      <w:r w:rsidR="005E1577" w:rsidRPr="00942B09">
        <w:t xml:space="preserve"> think it will take to bring the plan to an operational business status.</w:t>
      </w:r>
    </w:p>
    <w:p w14:paraId="0DC3E666" w14:textId="1B62B875" w:rsidR="005E1577" w:rsidRPr="00942B09" w:rsidRDefault="00A70209" w:rsidP="00942B09">
      <w:pPr>
        <w:pStyle w:val="Activitybullet"/>
      </w:pPr>
      <w:r w:rsidRPr="00942B09">
        <w:t>Explanation of how</w:t>
      </w:r>
      <w:r w:rsidR="005E1577" w:rsidRPr="00942B09">
        <w:t xml:space="preserve"> </w:t>
      </w:r>
      <w:r w:rsidRPr="00942B09">
        <w:t>the</w:t>
      </w:r>
      <w:r w:rsidR="005E1577" w:rsidRPr="00942B09">
        <w:t xml:space="preserve"> cooperative will follow the seven guiding principles of a cooperative.</w:t>
      </w:r>
    </w:p>
    <w:p w14:paraId="2F6A9818" w14:textId="3AEE7A39" w:rsidR="005E1577" w:rsidRPr="00942B09" w:rsidRDefault="00942B09" w:rsidP="00942B09">
      <w:pPr>
        <w:pStyle w:val="Activitybullet"/>
      </w:pPr>
      <w:r w:rsidRPr="00942B09">
        <w:t>Description of</w:t>
      </w:r>
      <w:r w:rsidR="005E1577" w:rsidRPr="00942B09">
        <w:t xml:space="preserve"> who will be interested in purchasing the product or service </w:t>
      </w:r>
      <w:r w:rsidR="003F2D0A">
        <w:t>they</w:t>
      </w:r>
      <w:r w:rsidR="005E1577" w:rsidRPr="00942B09">
        <w:t xml:space="preserve"> plan to offer.</w:t>
      </w:r>
    </w:p>
    <w:p w14:paraId="27599DAC" w14:textId="36D08ACA" w:rsidR="005E1577" w:rsidRPr="00942B09" w:rsidRDefault="005E1577" w:rsidP="00942B09">
      <w:pPr>
        <w:pStyle w:val="Activitybullet"/>
      </w:pPr>
      <w:r w:rsidRPr="00942B09">
        <w:t xml:space="preserve">List </w:t>
      </w:r>
      <w:r w:rsidR="00942B09" w:rsidRPr="00942B09">
        <w:t xml:space="preserve">of </w:t>
      </w:r>
      <w:r w:rsidRPr="00942B09">
        <w:t>any tools and equipment necessary for the business.</w:t>
      </w:r>
    </w:p>
    <w:p w14:paraId="340297DE" w14:textId="254AB540" w:rsidR="005E1577" w:rsidRPr="00942B09" w:rsidRDefault="005E1577" w:rsidP="00942B09">
      <w:pPr>
        <w:pStyle w:val="Activitybullet"/>
      </w:pPr>
      <w:r w:rsidRPr="00942B09">
        <w:t xml:space="preserve">List </w:t>
      </w:r>
      <w:r w:rsidR="00942B09" w:rsidRPr="00942B09">
        <w:t>of</w:t>
      </w:r>
      <w:r w:rsidR="00942B09">
        <w:t xml:space="preserve"> </w:t>
      </w:r>
      <w:r w:rsidRPr="00942B09">
        <w:t xml:space="preserve">existing businesses in the community </w:t>
      </w:r>
      <w:r w:rsidR="006A6F2C">
        <w:t>with whom</w:t>
      </w:r>
      <w:r w:rsidRPr="00942B09">
        <w:t xml:space="preserve"> </w:t>
      </w:r>
      <w:r w:rsidR="00942B09">
        <w:t>they</w:t>
      </w:r>
      <w:r w:rsidRPr="00942B09">
        <w:t xml:space="preserve"> will </w:t>
      </w:r>
      <w:r w:rsidR="006A6F2C">
        <w:t>compete</w:t>
      </w:r>
      <w:r w:rsidRPr="00942B09">
        <w:t>.</w:t>
      </w:r>
    </w:p>
    <w:p w14:paraId="57673ACC" w14:textId="77777777" w:rsidR="00C9103E" w:rsidRDefault="00C9103E" w:rsidP="00C9103E"/>
    <w:p w14:paraId="2E478C69" w14:textId="77777777" w:rsidR="00C9103E" w:rsidRDefault="00C9103E" w:rsidP="00C9103E">
      <w:pPr>
        <w:pStyle w:val="ActivityBodyItalicandBold"/>
      </w:pPr>
      <w:r>
        <w:t>Results and Evaluation</w:t>
      </w:r>
    </w:p>
    <w:p w14:paraId="4E55AC90" w14:textId="5348B25E" w:rsidR="00C9103E" w:rsidRDefault="00D90FC7" w:rsidP="00D90FC7">
      <w:pPr>
        <w:pStyle w:val="ActivityBody"/>
      </w:pPr>
      <w:r>
        <w:t xml:space="preserve">Use </w:t>
      </w:r>
      <w:hyperlink r:id="rId19" w:history="1">
        <w:r w:rsidRPr="000111FC">
          <w:rPr>
            <w:rStyle w:val="Hyperlink"/>
          </w:rPr>
          <w:t>Task 3.1 Evaluation Rubric</w:t>
        </w:r>
      </w:hyperlink>
      <w:r>
        <w:t xml:space="preserve"> to assess the student’s business description.</w:t>
      </w:r>
    </w:p>
    <w:p w14:paraId="6B3E3A56" w14:textId="77777777" w:rsidR="00451548" w:rsidRPr="00451548" w:rsidRDefault="00451548" w:rsidP="00451548"/>
    <w:p w14:paraId="295630C7" w14:textId="0EA4A6FE" w:rsidR="00C9103E" w:rsidRDefault="00C9103E" w:rsidP="00C9103E">
      <w:pPr>
        <w:pStyle w:val="TitleHyperlink"/>
      </w:pPr>
      <w:r>
        <w:t>Task 3.2 Financial Planning</w:t>
      </w:r>
    </w:p>
    <w:p w14:paraId="75C53A0C" w14:textId="601FC46F" w:rsidR="003E69D8" w:rsidRDefault="003E69D8" w:rsidP="003E69D8">
      <w:pPr>
        <w:pStyle w:val="ActivityBody"/>
      </w:pPr>
      <w:r>
        <w:t>Stud</w:t>
      </w:r>
      <w:r w:rsidR="00770A03">
        <w:t>en</w:t>
      </w:r>
      <w:r>
        <w:t>ts work in a team of three to develop a budget for their proposed cooperative that shows how the cooperative will follow the seven principles.</w:t>
      </w:r>
    </w:p>
    <w:p w14:paraId="57716992" w14:textId="77777777" w:rsidR="00C9103E" w:rsidRDefault="00C9103E" w:rsidP="00C9103E"/>
    <w:p w14:paraId="607EDDE7" w14:textId="6B9936D3" w:rsidR="00DD6BA8" w:rsidRDefault="00DD6BA8" w:rsidP="00C9103E">
      <w:pPr>
        <w:pStyle w:val="ActivityBodyItalicandBold"/>
      </w:pPr>
      <w:r>
        <w:t>Teacher Preparation</w:t>
      </w:r>
    </w:p>
    <w:p w14:paraId="03874257" w14:textId="04359811" w:rsidR="009D2C66" w:rsidRDefault="002E7FB2" w:rsidP="00B73513">
      <w:pPr>
        <w:pStyle w:val="ActivityBody"/>
      </w:pPr>
      <w:r>
        <w:t>Be prepared to</w:t>
      </w:r>
      <w:r w:rsidR="00700226">
        <w:t xml:space="preserve"> review </w:t>
      </w:r>
      <w:r w:rsidR="006D1329">
        <w:t>topics such as income, expense, cash, and non-cash</w:t>
      </w:r>
      <w:r w:rsidR="00B73513">
        <w:t xml:space="preserve"> with students after they have read the purpose.</w:t>
      </w:r>
      <w:r w:rsidR="00DC5192">
        <w:t xml:space="preserve"> Refer to their definitions found in </w:t>
      </w:r>
      <w:hyperlink r:id="rId20" w:history="1">
        <w:r w:rsidR="00DC5192" w:rsidRPr="000111FC">
          <w:rPr>
            <w:rStyle w:val="Hyperlink"/>
          </w:rPr>
          <w:t>Module 3 Glossary</w:t>
        </w:r>
      </w:hyperlink>
      <w:r w:rsidR="00DC5192">
        <w:t>.</w:t>
      </w:r>
      <w:r w:rsidR="00BB0D69">
        <w:t xml:space="preserve"> Students may have questions on how to set up a patronage refund. Refer them to the </w:t>
      </w:r>
      <w:hyperlink r:id="rId21" w:tgtFrame="_blank" w:history="1">
        <w:r w:rsidR="00BB0D69" w:rsidRPr="00BB0D69">
          <w:rPr>
            <w:rStyle w:val="Hyperlink"/>
          </w:rPr>
          <w:t>Explanation of How Money Flows Through a Cooperative</w:t>
        </w:r>
      </w:hyperlink>
      <w:r w:rsidR="00BB0D69">
        <w:t xml:space="preserve"> example found at </w:t>
      </w:r>
      <w:hyperlink r:id="rId22" w:history="1">
        <w:r w:rsidR="00BB0D69">
          <w:rPr>
            <w:rStyle w:val="Hyperlink"/>
          </w:rPr>
          <w:t>https://www.co-oplaw.org/finances-tax/patronage/</w:t>
        </w:r>
      </w:hyperlink>
      <w:r w:rsidR="00BB0D69">
        <w:t>.</w:t>
      </w:r>
    </w:p>
    <w:p w14:paraId="57609DF1" w14:textId="77777777" w:rsidR="00DD6BA8" w:rsidRPr="00DD6BA8" w:rsidRDefault="00DD6BA8" w:rsidP="00DD6BA8"/>
    <w:p w14:paraId="34EBEEA4" w14:textId="7E13C45A" w:rsidR="00C9103E" w:rsidRDefault="00C9103E" w:rsidP="00C9103E">
      <w:pPr>
        <w:pStyle w:val="ActivityBodyItalicandBold"/>
      </w:pPr>
      <w:r>
        <w:t>Student Performance</w:t>
      </w:r>
    </w:p>
    <w:p w14:paraId="5A2ED2EF" w14:textId="3B0A2FFD" w:rsidR="00C9103E" w:rsidRDefault="00BE4770" w:rsidP="00C9103E">
      <w:pPr>
        <w:pStyle w:val="ActivityBody"/>
      </w:pPr>
      <w:r>
        <w:t>Student</w:t>
      </w:r>
      <w:r w:rsidR="00F40E43">
        <w:t>s</w:t>
      </w:r>
      <w:r w:rsidR="00DD6BA8">
        <w:t xml:space="preserve"> start the task by identifying all types of expenses that their cooperative will have</w:t>
      </w:r>
      <w:r w:rsidR="00F01CE8">
        <w:t xml:space="preserve"> and estimating what those amounts will be</w:t>
      </w:r>
      <w:r w:rsidR="00DD6BA8">
        <w:t xml:space="preserve">. Next, they </w:t>
      </w:r>
      <w:r w:rsidR="00095112">
        <w:t>estimate</w:t>
      </w:r>
      <w:r w:rsidR="000A48F3">
        <w:t xml:space="preserve"> the </w:t>
      </w:r>
      <w:r w:rsidR="00A654EF">
        <w:t>cooperative’s income</w:t>
      </w:r>
      <w:r w:rsidR="00095112">
        <w:t xml:space="preserve"> from all possible sources, including </w:t>
      </w:r>
      <w:r w:rsidR="00FE4D71">
        <w:t>membership fees and estimated cooperative patronage.</w:t>
      </w:r>
      <w:r w:rsidR="000A48F3">
        <w:t xml:space="preserve"> Finally</w:t>
      </w:r>
      <w:r w:rsidR="00770A03">
        <w:t>,</w:t>
      </w:r>
      <w:r w:rsidR="000A48F3">
        <w:t xml:space="preserve"> students calculate their net gain or loss based on their predicted income and expenses.</w:t>
      </w:r>
    </w:p>
    <w:p w14:paraId="515EEDFE" w14:textId="77777777" w:rsidR="00C9103E" w:rsidRDefault="00C9103E" w:rsidP="00C9103E"/>
    <w:p w14:paraId="41DD1AF1" w14:textId="77777777" w:rsidR="00C9103E" w:rsidRDefault="00C9103E" w:rsidP="00C9103E">
      <w:pPr>
        <w:pStyle w:val="ActivityBodyItalicandBold"/>
      </w:pPr>
      <w:r>
        <w:t>Results and Evaluation</w:t>
      </w:r>
    </w:p>
    <w:p w14:paraId="5A5F5815" w14:textId="753B6296" w:rsidR="00C9103E" w:rsidRDefault="00DB4C86" w:rsidP="00C9103E">
      <w:pPr>
        <w:pStyle w:val="ActivityBody"/>
      </w:pPr>
      <w:r>
        <w:t xml:space="preserve">Students estimate all cooperative income and expenses with a description of each explaining </w:t>
      </w:r>
      <w:r w:rsidR="00F9594F">
        <w:t>how the income and expenses reflect the guiding principles of a cooperative.</w:t>
      </w:r>
      <w:r w:rsidR="00E272CD">
        <w:t xml:space="preserve"> Students record all estimates and descriptions on the </w:t>
      </w:r>
      <w:r w:rsidR="00EB3CB1" w:rsidRPr="00EB3CB1">
        <w:rPr>
          <w:rStyle w:val="ActivityBodyItalicChar"/>
        </w:rPr>
        <w:t>Financial Planning Sheet</w:t>
      </w:r>
      <w:r w:rsidR="00EB3CB1">
        <w:t>.</w:t>
      </w:r>
    </w:p>
    <w:p w14:paraId="16C2F0E1" w14:textId="77777777" w:rsidR="00C9103E" w:rsidRDefault="00C9103E" w:rsidP="00C9103E"/>
    <w:p w14:paraId="3F1C4180" w14:textId="485BA7BE" w:rsidR="00C9103E" w:rsidRDefault="00000000" w:rsidP="00C9103E">
      <w:pPr>
        <w:pStyle w:val="TitleHyperlink"/>
      </w:pPr>
      <w:hyperlink r:id="rId23" w:history="1">
        <w:r w:rsidR="00C9103E" w:rsidRPr="000111FC">
          <w:rPr>
            <w:rStyle w:val="Hyperlink"/>
          </w:rPr>
          <w:t>Task 3.3 Direct Leadership</w:t>
        </w:r>
      </w:hyperlink>
    </w:p>
    <w:p w14:paraId="3A099F45" w14:textId="10DFD674" w:rsidR="00C9103E" w:rsidRDefault="005A19B3" w:rsidP="00C9103E">
      <w:pPr>
        <w:pStyle w:val="ActivityBody"/>
      </w:pPr>
      <w:r>
        <w:t xml:space="preserve">Students </w:t>
      </w:r>
      <w:r w:rsidR="00BF4DAD">
        <w:t>work in a team of three to identify the</w:t>
      </w:r>
      <w:r>
        <w:t xml:space="preserve"> roles of </w:t>
      </w:r>
      <w:r w:rsidR="006E4CE4">
        <w:t>cooperative</w:t>
      </w:r>
      <w:r>
        <w:t xml:space="preserve"> members, </w:t>
      </w:r>
      <w:r w:rsidR="00554762">
        <w:t xml:space="preserve">the </w:t>
      </w:r>
      <w:r>
        <w:t xml:space="preserve">board of directors, and </w:t>
      </w:r>
      <w:r w:rsidR="00554762">
        <w:t xml:space="preserve">the </w:t>
      </w:r>
      <w:r>
        <w:t>manager</w:t>
      </w:r>
      <w:r w:rsidR="006E4CE4">
        <w:t>.</w:t>
      </w:r>
    </w:p>
    <w:p w14:paraId="1E2FF6C1" w14:textId="77777777" w:rsidR="00C9103E" w:rsidRDefault="00C9103E" w:rsidP="00C9103E"/>
    <w:p w14:paraId="311A180A" w14:textId="0097AE7C" w:rsidR="00C9103E" w:rsidRDefault="00C9103E" w:rsidP="00C9103E">
      <w:pPr>
        <w:pStyle w:val="ActivityBodyItalicandBold"/>
      </w:pPr>
      <w:r>
        <w:t>Teacher Preparation</w:t>
      </w:r>
    </w:p>
    <w:p w14:paraId="606B43CB" w14:textId="237AD46E" w:rsidR="006A6F2C" w:rsidRDefault="007945F1" w:rsidP="006A6F2C">
      <w:pPr>
        <w:pStyle w:val="ActivityBody"/>
      </w:pPr>
      <w:r>
        <w:lastRenderedPageBreak/>
        <w:t xml:space="preserve">Present </w:t>
      </w:r>
      <w:hyperlink r:id="rId24" w:history="1">
        <w:r w:rsidRPr="000111FC">
          <w:rPr>
            <w:rStyle w:val="Hyperlink"/>
          </w:rPr>
          <w:t>Cooperative Roles</w:t>
        </w:r>
      </w:hyperlink>
      <w:r>
        <w:t xml:space="preserve"> before starting this task.</w:t>
      </w:r>
      <w:r w:rsidR="006A6F2C">
        <w:t xml:space="preserve"> Students have the option to make a concept map showing the structure of their cooperative.</w:t>
      </w:r>
      <w:r w:rsidR="006A6F2C" w:rsidRPr="006A6F2C">
        <w:t xml:space="preserve"> </w:t>
      </w:r>
      <w:r w:rsidR="006A6F2C">
        <w:t>The following are suggested options. Alternatively, students may prefer to develop a map on paper using colored pencils or markers.</w:t>
      </w:r>
    </w:p>
    <w:p w14:paraId="0E14AA3A" w14:textId="77784436" w:rsidR="006A6F2C" w:rsidRDefault="00000000" w:rsidP="006A6F2C">
      <w:pPr>
        <w:pStyle w:val="Activitybullet"/>
      </w:pPr>
      <w:hyperlink r:id="rId25" w:tgtFrame="_blank" w:history="1">
        <w:r w:rsidR="006A6F2C" w:rsidRPr="00DC16CD">
          <w:rPr>
            <w:rStyle w:val="Hyperlink"/>
          </w:rPr>
          <w:t>bubbl.us</w:t>
        </w:r>
      </w:hyperlink>
    </w:p>
    <w:p w14:paraId="49D320A0" w14:textId="77777777" w:rsidR="006A6F2C" w:rsidRDefault="00000000" w:rsidP="006A6F2C">
      <w:pPr>
        <w:pStyle w:val="Activitybullet"/>
      </w:pPr>
      <w:hyperlink r:id="rId26" w:tgtFrame="_blank" w:history="1">
        <w:r w:rsidR="006A6F2C" w:rsidRPr="002E1337">
          <w:rPr>
            <w:rStyle w:val="Hyperlink"/>
          </w:rPr>
          <w:t>Lucidchart app</w:t>
        </w:r>
      </w:hyperlink>
      <w:r w:rsidR="006A6F2C">
        <w:t xml:space="preserve"> for Google (</w:t>
      </w:r>
      <w:hyperlink r:id="rId27" w:history="1">
        <w:r w:rsidR="006A6F2C" w:rsidRPr="001A0931">
          <w:rPr>
            <w:rStyle w:val="Hyperlink"/>
          </w:rPr>
          <w:t>https://gsuite.google.com/marketplace/app/lucidchart_diagrams/7081045131</w:t>
        </w:r>
      </w:hyperlink>
      <w:r w:rsidR="006A6F2C">
        <w:t xml:space="preserve">) or </w:t>
      </w:r>
      <w:hyperlink r:id="rId28" w:tgtFrame="_blank" w:history="1">
        <w:r w:rsidR="006A6F2C" w:rsidRPr="002E1337">
          <w:rPr>
            <w:rStyle w:val="Hyperlink"/>
          </w:rPr>
          <w:t>Lucidchart for iOS</w:t>
        </w:r>
      </w:hyperlink>
      <w:r w:rsidR="006A6F2C">
        <w:t xml:space="preserve"> (</w:t>
      </w:r>
      <w:hyperlink r:id="rId29" w:history="1">
        <w:r w:rsidR="006A6F2C" w:rsidRPr="001A0931">
          <w:rPr>
            <w:rStyle w:val="Hyperlink"/>
          </w:rPr>
          <w:t>https://www.lucidchart.com/pages/tour/ios-app</w:t>
        </w:r>
      </w:hyperlink>
      <w:r w:rsidR="006A6F2C">
        <w:t>)</w:t>
      </w:r>
    </w:p>
    <w:p w14:paraId="439784C0" w14:textId="77777777" w:rsidR="006A6F2C" w:rsidRDefault="00000000" w:rsidP="006A6F2C">
      <w:pPr>
        <w:pStyle w:val="Activitybullet"/>
      </w:pPr>
      <w:hyperlink r:id="rId30" w:tgtFrame="_blank" w:history="1">
        <w:r w:rsidR="006A6F2C" w:rsidRPr="00DC16CD">
          <w:rPr>
            <w:rStyle w:val="Hyperlink"/>
          </w:rPr>
          <w:t>MindManager 2020</w:t>
        </w:r>
      </w:hyperlink>
      <w:r w:rsidR="006A6F2C">
        <w:t xml:space="preserve"> (</w:t>
      </w:r>
      <w:r w:rsidR="006A6F2C" w:rsidRPr="00DC16CD">
        <w:t>https://www.mindjet.com/</w:t>
      </w:r>
      <w:r w:rsidR="006A6F2C">
        <w:t>)</w:t>
      </w:r>
    </w:p>
    <w:p w14:paraId="26CC7F6F" w14:textId="77777777" w:rsidR="006A6F2C" w:rsidRDefault="00000000" w:rsidP="006A6F2C">
      <w:pPr>
        <w:pStyle w:val="Activitybullet"/>
      </w:pPr>
      <w:hyperlink r:id="rId31" w:tgtFrame="_blank" w:history="1">
        <w:r w:rsidR="006A6F2C" w:rsidRPr="002E1337">
          <w:rPr>
            <w:rStyle w:val="Hyperlink"/>
          </w:rPr>
          <w:t>MindMup</w:t>
        </w:r>
      </w:hyperlink>
      <w:r w:rsidR="006A6F2C">
        <w:t xml:space="preserve"> (</w:t>
      </w:r>
      <w:r w:rsidR="006A6F2C" w:rsidRPr="002E1337">
        <w:t>www.mindmup.com/</w:t>
      </w:r>
      <w:r w:rsidR="006A6F2C">
        <w:t>)</w:t>
      </w:r>
    </w:p>
    <w:p w14:paraId="714ADFC5" w14:textId="77777777" w:rsidR="00C9103E" w:rsidRDefault="00C9103E" w:rsidP="00C9103E"/>
    <w:p w14:paraId="60777297" w14:textId="77777777" w:rsidR="00C9103E" w:rsidRDefault="00C9103E" w:rsidP="00C9103E">
      <w:pPr>
        <w:pStyle w:val="ActivityBodyItalicandBold"/>
      </w:pPr>
      <w:r>
        <w:t>Student Performance</w:t>
      </w:r>
    </w:p>
    <w:p w14:paraId="75B0AE28" w14:textId="7632D5F0" w:rsidR="00BF4DAD" w:rsidRDefault="007A7BCA" w:rsidP="00BF4DAD">
      <w:pPr>
        <w:pStyle w:val="ActivityBody"/>
      </w:pPr>
      <w:r>
        <w:t>Student</w:t>
      </w:r>
      <w:r w:rsidR="00D11410">
        <w:t xml:space="preserve">s </w:t>
      </w:r>
      <w:r>
        <w:t>begin the task by</w:t>
      </w:r>
      <w:r w:rsidR="00E02F60">
        <w:t xml:space="preserve"> explaining </w:t>
      </w:r>
      <w:r w:rsidR="008F5BF3">
        <w:t xml:space="preserve">how members will be actively involved in the cooperative. Then they determine </w:t>
      </w:r>
      <w:r w:rsidR="00D24403">
        <w:t xml:space="preserve">the responsibilities of the board members as both officers and members of committees. </w:t>
      </w:r>
      <w:r w:rsidR="00612B89">
        <w:t xml:space="preserve">Finally, students write a job description for </w:t>
      </w:r>
      <w:r w:rsidR="00825B1B">
        <w:t>hiring a manager for their cooperative</w:t>
      </w:r>
      <w:r w:rsidR="008C0599">
        <w:t>.</w:t>
      </w:r>
    </w:p>
    <w:p w14:paraId="363BD0C9" w14:textId="77777777" w:rsidR="00C9103E" w:rsidRDefault="00C9103E" w:rsidP="00C9103E"/>
    <w:p w14:paraId="2FC57D52" w14:textId="77777777" w:rsidR="00C9103E" w:rsidRDefault="00C9103E" w:rsidP="00C9103E">
      <w:pPr>
        <w:pStyle w:val="ActivityBodyItalicandBold"/>
      </w:pPr>
      <w:r>
        <w:t>Results and Evaluation</w:t>
      </w:r>
    </w:p>
    <w:p w14:paraId="7A0B4625" w14:textId="1EF5DD37" w:rsidR="006E4CE4" w:rsidRDefault="006E4CE4" w:rsidP="006E4CE4">
      <w:pPr>
        <w:pStyle w:val="ActivityBody"/>
      </w:pPr>
      <w:r>
        <w:t xml:space="preserve">Students record all information regarding members, board members, and manager expectations on the </w:t>
      </w:r>
      <w:r w:rsidRPr="00EC7BFA">
        <w:rPr>
          <w:rStyle w:val="ActivityBodyItalicChar"/>
        </w:rPr>
        <w:t>Personnel Planning Guide</w:t>
      </w:r>
      <w:r w:rsidR="006A6F2C">
        <w:t xml:space="preserve"> and submit their concept map for feedback.</w:t>
      </w:r>
    </w:p>
    <w:p w14:paraId="3FBFBA72" w14:textId="77777777" w:rsidR="00C9103E" w:rsidRDefault="00C9103E" w:rsidP="00C9103E"/>
    <w:p w14:paraId="4954BC86" w14:textId="23F6713E" w:rsidR="00806C37" w:rsidRDefault="00000000" w:rsidP="00806C37">
      <w:pPr>
        <w:pStyle w:val="TitleHyperlink"/>
      </w:pPr>
      <w:hyperlink r:id="rId32" w:history="1">
        <w:r w:rsidR="000111FC">
          <w:rPr>
            <w:rStyle w:val="Hyperlink"/>
          </w:rPr>
          <w:t>Task 3.4 Presenting the Plan</w:t>
        </w:r>
      </w:hyperlink>
    </w:p>
    <w:p w14:paraId="52D12F0E" w14:textId="5BD1F18F" w:rsidR="003F384D" w:rsidRDefault="008C0599" w:rsidP="003F384D">
      <w:pPr>
        <w:pStyle w:val="ActivityBody"/>
      </w:pPr>
      <w:r>
        <w:t>Students present a cooperative business plan</w:t>
      </w:r>
      <w:r w:rsidR="00E905D8">
        <w:t xml:space="preserve"> to the class</w:t>
      </w:r>
      <w:r w:rsidR="00687EF0">
        <w:t>.</w:t>
      </w:r>
    </w:p>
    <w:p w14:paraId="3E0705C7" w14:textId="77777777" w:rsidR="003F384D" w:rsidRDefault="003F384D" w:rsidP="003F384D"/>
    <w:p w14:paraId="157FF79B" w14:textId="2CCDC297" w:rsidR="003F384D" w:rsidRDefault="003F384D" w:rsidP="00FC022E">
      <w:pPr>
        <w:pStyle w:val="ActivityBodyItalicandBold"/>
      </w:pPr>
      <w:r>
        <w:t>Teacher Preparation</w:t>
      </w:r>
    </w:p>
    <w:p w14:paraId="694AB79E" w14:textId="36762F87" w:rsidR="003F384D" w:rsidRDefault="00937CFC" w:rsidP="00992971">
      <w:pPr>
        <w:pStyle w:val="ActivityBody"/>
      </w:pPr>
      <w:r>
        <w:t>Determine the order that teams will present to the class.</w:t>
      </w:r>
      <w:r w:rsidR="00992971">
        <w:t xml:space="preserve"> </w:t>
      </w:r>
      <w:r>
        <w:t>I</w:t>
      </w:r>
      <w:r w:rsidR="0004407F">
        <w:t>nvite community members, school board members</w:t>
      </w:r>
      <w:r>
        <w:t>, and others that may be interested in the cooperative business plans. Encourage th</w:t>
      </w:r>
      <w:r w:rsidR="00B27440">
        <w:t xml:space="preserve">ose in the audience to ask questions </w:t>
      </w:r>
      <w:r w:rsidR="00EF2B5B">
        <w:t>at the end of each presentation.</w:t>
      </w:r>
      <w:r w:rsidR="00775DFB">
        <w:t xml:space="preserve"> </w:t>
      </w:r>
    </w:p>
    <w:p w14:paraId="2C53E5F6" w14:textId="77777777" w:rsidR="00992971" w:rsidRDefault="00992971" w:rsidP="003F384D"/>
    <w:p w14:paraId="72731F15" w14:textId="77777777" w:rsidR="003F384D" w:rsidRDefault="003F384D" w:rsidP="003F384D">
      <w:pPr>
        <w:pStyle w:val="ActivityBodyItalicandBold"/>
      </w:pPr>
      <w:r>
        <w:t>Student Performance</w:t>
      </w:r>
    </w:p>
    <w:p w14:paraId="457C5E0B" w14:textId="19D47954" w:rsidR="003F384D" w:rsidRDefault="00EF2B5B" w:rsidP="003F384D">
      <w:pPr>
        <w:pStyle w:val="ActivityBody"/>
      </w:pPr>
      <w:r>
        <w:t>Students work in their teams to</w:t>
      </w:r>
      <w:r w:rsidR="005C4380">
        <w:t xml:space="preserve"> present their idea for a cooperative business. They use th</w:t>
      </w:r>
      <w:r w:rsidR="00AB1851">
        <w:t>e Cooperative Description, Financial Planning Sheet, Person</w:t>
      </w:r>
      <w:r w:rsidR="007F7D97">
        <w:t>ne</w:t>
      </w:r>
      <w:r w:rsidR="00AB1851">
        <w:t>l Planning Guide</w:t>
      </w:r>
      <w:r w:rsidR="006A6F2C">
        <w:t>, and Structural Concept Map</w:t>
      </w:r>
      <w:r w:rsidR="00AB1851">
        <w:t xml:space="preserve"> as resources for developing their presentation.</w:t>
      </w:r>
      <w:r w:rsidR="00D6601E">
        <w:t xml:space="preserve"> </w:t>
      </w:r>
      <w:r w:rsidR="00D874EB">
        <w:t xml:space="preserve">Students have </w:t>
      </w:r>
      <w:r w:rsidR="006A6F2C">
        <w:t>3</w:t>
      </w:r>
      <w:r w:rsidR="00D874EB">
        <w:t>–</w:t>
      </w:r>
      <w:r w:rsidR="006A6F2C">
        <w:t>5</w:t>
      </w:r>
      <w:r w:rsidR="00D874EB">
        <w:t xml:space="preserve"> minutes to present their </w:t>
      </w:r>
      <w:r w:rsidR="008F418F">
        <w:t xml:space="preserve">plan. Allow an additional </w:t>
      </w:r>
      <w:r w:rsidR="006A6F2C">
        <w:t>two</w:t>
      </w:r>
      <w:r w:rsidR="008F418F">
        <w:t xml:space="preserve"> minutes for questioning from the class and </w:t>
      </w:r>
      <w:r w:rsidR="00BE4555">
        <w:t>guests.</w:t>
      </w:r>
    </w:p>
    <w:p w14:paraId="4F3097BF" w14:textId="77777777" w:rsidR="003F384D" w:rsidRDefault="003F384D" w:rsidP="003F384D"/>
    <w:p w14:paraId="163A6CBB" w14:textId="77777777" w:rsidR="003F384D" w:rsidRDefault="003F384D" w:rsidP="003F384D">
      <w:pPr>
        <w:pStyle w:val="ActivityBodyItalicandBold"/>
      </w:pPr>
      <w:r>
        <w:t>Results and Evaluation</w:t>
      </w:r>
    </w:p>
    <w:p w14:paraId="5A69FC74" w14:textId="05CB76EB" w:rsidR="003F384D" w:rsidRDefault="00681A8B" w:rsidP="003F384D">
      <w:pPr>
        <w:pStyle w:val="ActivityBody"/>
      </w:pPr>
      <w:r>
        <w:t xml:space="preserve">Use </w:t>
      </w:r>
      <w:hyperlink r:id="rId33" w:history="1">
        <w:r w:rsidRPr="000111FC">
          <w:rPr>
            <w:rStyle w:val="Hyperlink"/>
          </w:rPr>
          <w:t>Task 3.4 Evaluation Rubric</w:t>
        </w:r>
      </w:hyperlink>
      <w:r>
        <w:t xml:space="preserve"> to assess student presentations.</w:t>
      </w:r>
      <w:r w:rsidR="007976F5">
        <w:t xml:space="preserve"> Outside guests may use </w:t>
      </w:r>
      <w:r w:rsidR="00641563" w:rsidRPr="006A6F2C">
        <w:rPr>
          <w:rStyle w:val="ActivityBodyItalicChar"/>
        </w:rPr>
        <w:t>Task 3.4 Evaluation Rubric</w:t>
      </w:r>
      <w:r w:rsidR="00641563">
        <w:t xml:space="preserve"> to provide additional feedback to each team. </w:t>
      </w:r>
      <w:r w:rsidR="007976F5">
        <w:t xml:space="preserve">You may choose to have a </w:t>
      </w:r>
      <w:r w:rsidR="00641563">
        <w:t xml:space="preserve">classroom vote at the end of all presentations to </w:t>
      </w:r>
      <w:r w:rsidR="002E0708">
        <w:t>determine the most viable cooperative business idea.</w:t>
      </w:r>
    </w:p>
    <w:p w14:paraId="2F06C2A9" w14:textId="77777777" w:rsidR="003F384D" w:rsidRDefault="003F384D" w:rsidP="003F384D"/>
    <w:p w14:paraId="2C5EF467" w14:textId="52435B06" w:rsidR="00FE6EF2" w:rsidRDefault="00000000" w:rsidP="00FE6EF2">
      <w:pPr>
        <w:pStyle w:val="TitleHyperlink"/>
      </w:pPr>
      <w:hyperlink r:id="rId34" w:history="1">
        <w:r w:rsidR="00ED3868" w:rsidRPr="000111FC">
          <w:rPr>
            <w:rStyle w:val="Hyperlink"/>
          </w:rPr>
          <w:t>Module 3</w:t>
        </w:r>
        <w:r w:rsidR="005B002B" w:rsidRPr="000111FC">
          <w:rPr>
            <w:rStyle w:val="Hyperlink"/>
          </w:rPr>
          <w:t xml:space="preserve"> Assessment</w:t>
        </w:r>
      </w:hyperlink>
      <w:bookmarkStart w:id="7" w:name="Assessment"/>
      <w:bookmarkEnd w:id="7"/>
    </w:p>
    <w:p w14:paraId="51D2DF65" w14:textId="1964F646" w:rsidR="003F384D" w:rsidRDefault="00D066AD" w:rsidP="003F384D">
      <w:pPr>
        <w:pStyle w:val="ActivityBody"/>
      </w:pPr>
      <w:r>
        <w:t xml:space="preserve">Use </w:t>
      </w:r>
      <w:r w:rsidR="00ED3868">
        <w:rPr>
          <w:rStyle w:val="ActivityBodyItalicChar"/>
        </w:rPr>
        <w:t>Module 3</w:t>
      </w:r>
      <w:r w:rsidR="005B002B">
        <w:rPr>
          <w:rStyle w:val="ActivityBodyItalicChar"/>
        </w:rPr>
        <w:t xml:space="preserve"> Assessment</w:t>
      </w:r>
      <w:r>
        <w:t xml:space="preserve"> on the final day as a formative assessment tool</w:t>
      </w:r>
      <w:r w:rsidRPr="00E12397">
        <w:t>. The answer key is</w:t>
      </w:r>
      <w:r>
        <w:t xml:space="preserve"> provided </w:t>
      </w:r>
      <w:r w:rsidR="00FE6EF2" w:rsidRPr="00E12397">
        <w:t xml:space="preserve">below </w:t>
      </w:r>
      <w:r>
        <w:t>for evaluation and feedback purposes.</w:t>
      </w:r>
    </w:p>
    <w:p w14:paraId="21D10693" w14:textId="77777777" w:rsidR="00752559" w:rsidRDefault="00752559" w:rsidP="00752559"/>
    <w:tbl>
      <w:tblPr>
        <w:tblStyle w:val="TableGrid"/>
        <w:tblW w:w="10224" w:type="dxa"/>
        <w:tblInd w:w="450" w:type="dxa"/>
        <w:tblLook w:val="04A0" w:firstRow="1" w:lastRow="0" w:firstColumn="1" w:lastColumn="0" w:noHBand="0" w:noVBand="1"/>
      </w:tblPr>
      <w:tblGrid>
        <w:gridCol w:w="1063"/>
        <w:gridCol w:w="716"/>
        <w:gridCol w:w="2406"/>
        <w:gridCol w:w="6039"/>
      </w:tblGrid>
      <w:tr w:rsidR="00A52488" w14:paraId="7BE77860" w14:textId="77777777" w:rsidTr="000111FC">
        <w:tc>
          <w:tcPr>
            <w:tcW w:w="103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AF609EB" w14:textId="7F7B59E1" w:rsidR="00A52488" w:rsidRDefault="009967F8" w:rsidP="001D1332">
            <w:pPr>
              <w:pStyle w:val="ActivityNumbers"/>
              <w:numPr>
                <w:ilvl w:val="0"/>
                <w:numId w:val="23"/>
              </w:numPr>
            </w:pPr>
            <w:r>
              <w:t>What information should be in a business plan?</w:t>
            </w:r>
          </w:p>
        </w:tc>
      </w:tr>
      <w:tr w:rsidR="00A52488" w14:paraId="0DB6A503" w14:textId="77777777" w:rsidTr="000111FC"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A01EC63" w14:textId="77777777" w:rsidR="00A52488" w:rsidRPr="001E58AC" w:rsidRDefault="00A52488" w:rsidP="007C01EF"/>
        </w:tc>
        <w:tc>
          <w:tcPr>
            <w:tcW w:w="92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6D6995C" w14:textId="0E027F59" w:rsidR="00A52488" w:rsidRDefault="002F4C5B" w:rsidP="007C01EF">
            <w:pPr>
              <w:pStyle w:val="AnsKeyCentered"/>
            </w:pPr>
            <w:r>
              <w:t xml:space="preserve">A business plan should include a detailed description of the business, </w:t>
            </w:r>
            <w:r w:rsidR="002C7B0C">
              <w:t xml:space="preserve">financial information, and </w:t>
            </w:r>
            <w:r w:rsidR="003223E0">
              <w:t xml:space="preserve">information on how </w:t>
            </w:r>
            <w:r w:rsidR="00B23178">
              <w:t xml:space="preserve">members </w:t>
            </w:r>
            <w:r w:rsidR="001F7092">
              <w:t>make decisions.</w:t>
            </w:r>
          </w:p>
          <w:p w14:paraId="61C640F3" w14:textId="77777777" w:rsidR="00A52488" w:rsidRPr="001E58AC" w:rsidRDefault="00A52488" w:rsidP="007C01EF"/>
        </w:tc>
      </w:tr>
      <w:tr w:rsidR="001D1332" w14:paraId="7C95167C" w14:textId="77777777" w:rsidTr="000111FC">
        <w:tc>
          <w:tcPr>
            <w:tcW w:w="103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EC166E5" w14:textId="1917CCCB" w:rsidR="001D1332" w:rsidRDefault="00302431" w:rsidP="00302431">
            <w:pPr>
              <w:pStyle w:val="ActivityNumbers"/>
            </w:pPr>
            <w:r>
              <w:t>Who would want to review a cooperative’s business plan?</w:t>
            </w:r>
          </w:p>
        </w:tc>
      </w:tr>
      <w:tr w:rsidR="001D1332" w:rsidRPr="001E58AC" w14:paraId="43BF8AF5" w14:textId="77777777" w:rsidTr="000111FC"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E8C9532" w14:textId="77777777" w:rsidR="001D1332" w:rsidRPr="001E58AC" w:rsidRDefault="001D1332" w:rsidP="00231BE9"/>
        </w:tc>
        <w:tc>
          <w:tcPr>
            <w:tcW w:w="92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2448CA2" w14:textId="4128FD4A" w:rsidR="001D1332" w:rsidRDefault="001F7092" w:rsidP="00231BE9">
            <w:pPr>
              <w:pStyle w:val="AnsKeyCentered"/>
            </w:pPr>
            <w:r>
              <w:t>Current members, potential new members, and lenders</w:t>
            </w:r>
            <w:r w:rsidR="008608AB">
              <w:t>.</w:t>
            </w:r>
          </w:p>
          <w:p w14:paraId="4AD40B3A" w14:textId="77777777" w:rsidR="001D1332" w:rsidRPr="001E58AC" w:rsidRDefault="001D1332" w:rsidP="00231BE9"/>
        </w:tc>
      </w:tr>
      <w:tr w:rsidR="001D1332" w14:paraId="14EDD1EE" w14:textId="77777777" w:rsidTr="000111FC">
        <w:tc>
          <w:tcPr>
            <w:tcW w:w="103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D800FDF" w14:textId="0DEBE049" w:rsidR="001D1332" w:rsidRDefault="00F110A9" w:rsidP="00F110A9">
            <w:pPr>
              <w:pStyle w:val="ActivityNumbers"/>
            </w:pPr>
            <w:r>
              <w:t>What decisions do founding cooperative members make before starting their business?</w:t>
            </w:r>
          </w:p>
        </w:tc>
      </w:tr>
      <w:tr w:rsidR="001D1332" w:rsidRPr="001E58AC" w14:paraId="3644F917" w14:textId="77777777" w:rsidTr="000111FC"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29B4ADE" w14:textId="77777777" w:rsidR="001D1332" w:rsidRPr="001E58AC" w:rsidRDefault="001D1332" w:rsidP="00231BE9"/>
        </w:tc>
        <w:tc>
          <w:tcPr>
            <w:tcW w:w="92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A93CAFE" w14:textId="1F4F9454" w:rsidR="001D1332" w:rsidRDefault="001D1332" w:rsidP="00231BE9">
            <w:pPr>
              <w:pStyle w:val="AnsKeyCentered"/>
            </w:pPr>
            <w:r>
              <w:t>Answer</w:t>
            </w:r>
            <w:r w:rsidR="00604ADC">
              <w:t>s will vary</w:t>
            </w:r>
            <w:r w:rsidR="002F68F9">
              <w:t>. Example answers include the following.</w:t>
            </w:r>
          </w:p>
          <w:p w14:paraId="58814C9A" w14:textId="590AD495" w:rsidR="00604ADC" w:rsidRDefault="004C512E" w:rsidP="00231BE9">
            <w:pPr>
              <w:pStyle w:val="AnsKeyCentered"/>
            </w:pPr>
            <w:r>
              <w:t>Membership cost</w:t>
            </w:r>
          </w:p>
          <w:p w14:paraId="0F8A4740" w14:textId="66AF32B8" w:rsidR="004C512E" w:rsidRDefault="004C512E" w:rsidP="00231BE9">
            <w:pPr>
              <w:pStyle w:val="AnsKeyCentered"/>
            </w:pPr>
            <w:r>
              <w:lastRenderedPageBreak/>
              <w:t>Income and expenses</w:t>
            </w:r>
          </w:p>
          <w:p w14:paraId="6A39A49E" w14:textId="62217540" w:rsidR="004C512E" w:rsidRDefault="00E827BA" w:rsidP="00231BE9">
            <w:pPr>
              <w:pStyle w:val="AnsKeyCentered"/>
            </w:pPr>
            <w:r>
              <w:t xml:space="preserve">Structure for </w:t>
            </w:r>
            <w:r w:rsidR="007F7D97">
              <w:t xml:space="preserve">the </w:t>
            </w:r>
            <w:r>
              <w:t>board of directors</w:t>
            </w:r>
          </w:p>
          <w:p w14:paraId="72B8447F" w14:textId="61B8542F" w:rsidR="00E827BA" w:rsidRDefault="00E827BA" w:rsidP="00231BE9">
            <w:pPr>
              <w:pStyle w:val="AnsKeyCentered"/>
            </w:pPr>
            <w:r>
              <w:t>Expectations for manager</w:t>
            </w:r>
          </w:p>
          <w:p w14:paraId="32DF296D" w14:textId="77777777" w:rsidR="001D1332" w:rsidRPr="001E58AC" w:rsidRDefault="001D1332" w:rsidP="00231BE9"/>
        </w:tc>
      </w:tr>
      <w:tr w:rsidR="001D1332" w14:paraId="46575D5F" w14:textId="77777777" w:rsidTr="000111FC">
        <w:tc>
          <w:tcPr>
            <w:tcW w:w="103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74828F1" w14:textId="4ED25AFA" w:rsidR="001D1332" w:rsidRDefault="009B6635" w:rsidP="009B6635">
            <w:pPr>
              <w:pStyle w:val="ActivityNumbers"/>
            </w:pPr>
            <w:r>
              <w:lastRenderedPageBreak/>
              <w:t>What income and expenses do a cooperative have that are unique to their financial plans?</w:t>
            </w:r>
          </w:p>
        </w:tc>
      </w:tr>
      <w:tr w:rsidR="001D1332" w:rsidRPr="001E58AC" w14:paraId="7F4699D0" w14:textId="77777777" w:rsidTr="000111FC"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0A5EBB7" w14:textId="77777777" w:rsidR="001D1332" w:rsidRPr="001E58AC" w:rsidRDefault="001D1332" w:rsidP="00231BE9"/>
        </w:tc>
        <w:tc>
          <w:tcPr>
            <w:tcW w:w="92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8509C08" w14:textId="61C307CB" w:rsidR="001D1332" w:rsidRDefault="00E827BA" w:rsidP="00231BE9">
            <w:pPr>
              <w:pStyle w:val="AnsKeyCentered"/>
            </w:pPr>
            <w:r>
              <w:t>Membership fees</w:t>
            </w:r>
          </w:p>
          <w:p w14:paraId="120EEA4A" w14:textId="6C3EC214" w:rsidR="00E827BA" w:rsidRDefault="00E827BA" w:rsidP="00231BE9">
            <w:pPr>
              <w:pStyle w:val="AnsKeyCentered"/>
            </w:pPr>
            <w:r>
              <w:t>Patronage</w:t>
            </w:r>
            <w:r w:rsidR="00DF229C">
              <w:t xml:space="preserve"> refund or dividend</w:t>
            </w:r>
          </w:p>
          <w:p w14:paraId="3EA85E32" w14:textId="7F873F79" w:rsidR="00DF229C" w:rsidRDefault="00C5010D" w:rsidP="00231BE9">
            <w:pPr>
              <w:pStyle w:val="AnsKeyCentered"/>
            </w:pPr>
            <w:r>
              <w:t>Community service</w:t>
            </w:r>
          </w:p>
          <w:p w14:paraId="029B1127" w14:textId="509B0273" w:rsidR="00C5010D" w:rsidRDefault="00C5010D" w:rsidP="00231BE9">
            <w:pPr>
              <w:pStyle w:val="AnsKeyCentered"/>
            </w:pPr>
            <w:r>
              <w:t>Member education</w:t>
            </w:r>
          </w:p>
          <w:p w14:paraId="677E9C7F" w14:textId="77777777" w:rsidR="001D1332" w:rsidRPr="001E58AC" w:rsidRDefault="001D1332" w:rsidP="00231BE9"/>
        </w:tc>
      </w:tr>
      <w:tr w:rsidR="001D1332" w14:paraId="2D27C58E" w14:textId="77777777" w:rsidTr="000111FC">
        <w:tc>
          <w:tcPr>
            <w:tcW w:w="103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85417F4" w14:textId="00F6C3F7" w:rsidR="001D1332" w:rsidRDefault="00DD7FF0" w:rsidP="00DD7FF0">
            <w:pPr>
              <w:pStyle w:val="ActivityNumbers"/>
            </w:pPr>
            <w:r>
              <w:t>How are the financial goals of a cooperative different from other businesses?</w:t>
            </w:r>
          </w:p>
        </w:tc>
      </w:tr>
      <w:tr w:rsidR="001D1332" w:rsidRPr="001E58AC" w14:paraId="79C1DC7B" w14:textId="77777777" w:rsidTr="000111FC"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9D2B139" w14:textId="77777777" w:rsidR="001D1332" w:rsidRPr="001E58AC" w:rsidRDefault="001D1332" w:rsidP="00231BE9"/>
        </w:tc>
        <w:tc>
          <w:tcPr>
            <w:tcW w:w="92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2E5D356" w14:textId="3B89E895" w:rsidR="001D1332" w:rsidRDefault="00C5010D" w:rsidP="00231BE9">
            <w:pPr>
              <w:pStyle w:val="AnsKeyCentered"/>
            </w:pPr>
            <w:r>
              <w:t xml:space="preserve">The financial goal of </w:t>
            </w:r>
            <w:r w:rsidR="00B175B0">
              <w:t>most busines</w:t>
            </w:r>
            <w:r w:rsidR="00C170A5">
              <w:t>se</w:t>
            </w:r>
            <w:r w:rsidR="00B175B0">
              <w:t xml:space="preserve">s is to </w:t>
            </w:r>
            <w:r w:rsidR="00151FC5">
              <w:t xml:space="preserve">have more income than expenses. A cooperative wants to have more income than expenses while providing </w:t>
            </w:r>
            <w:r w:rsidR="002139DF">
              <w:t>member benefits such as a dividend, community involvement, and educational opportunities.</w:t>
            </w:r>
          </w:p>
          <w:p w14:paraId="55E97F34" w14:textId="77777777" w:rsidR="001D1332" w:rsidRPr="001E58AC" w:rsidRDefault="001D1332" w:rsidP="00231BE9"/>
        </w:tc>
      </w:tr>
      <w:tr w:rsidR="00A52488" w14:paraId="1CCE046F" w14:textId="77777777" w:rsidTr="000111FC">
        <w:tc>
          <w:tcPr>
            <w:tcW w:w="103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2E52BCC" w14:textId="7E8BFB19" w:rsidR="00A52488" w:rsidRDefault="00EF1AA5" w:rsidP="00A52488">
            <w:pPr>
              <w:pStyle w:val="ActivityNumbers"/>
            </w:pPr>
            <w:r>
              <w:t>Match the term to the correct description; you can use letters more than once.</w:t>
            </w:r>
          </w:p>
        </w:tc>
      </w:tr>
      <w:tr w:rsidR="008771CF" w14:paraId="618FE61C" w14:textId="77777777" w:rsidTr="000111FC">
        <w:trPr>
          <w:trHeight w:val="210"/>
        </w:trPr>
        <w:tc>
          <w:tcPr>
            <w:tcW w:w="1080" w:type="dxa"/>
            <w:vMerge w:val="restart"/>
            <w:tcBorders>
              <w:top w:val="nil"/>
              <w:left w:val="nil"/>
              <w:right w:val="nil"/>
            </w:tcBorders>
          </w:tcPr>
          <w:p w14:paraId="268CC934" w14:textId="77777777" w:rsidR="008771CF" w:rsidRPr="001E58AC" w:rsidRDefault="008771CF" w:rsidP="008771CF"/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0F902F" w14:textId="789F1781" w:rsidR="008771CF" w:rsidRDefault="00373812" w:rsidP="008771CF">
            <w:pPr>
              <w:pStyle w:val="AnsKeyCentered"/>
            </w:pPr>
            <w:proofErr w:type="spellStart"/>
            <w:proofErr w:type="gramStart"/>
            <w:r>
              <w:t>d,e</w:t>
            </w:r>
            <w:proofErr w:type="spellEnd"/>
            <w:proofErr w:type="gramEnd"/>
          </w:p>
        </w:tc>
        <w:tc>
          <w:tcPr>
            <w:tcW w:w="2430" w:type="dxa"/>
            <w:vMerge w:val="restart"/>
            <w:tcBorders>
              <w:top w:val="nil"/>
              <w:left w:val="nil"/>
              <w:right w:val="nil"/>
            </w:tcBorders>
          </w:tcPr>
          <w:p w14:paraId="2A1B08B5" w14:textId="0DD2606C" w:rsidR="008771CF" w:rsidRPr="00B45F5E" w:rsidRDefault="008771CF" w:rsidP="008771CF">
            <w:r>
              <w:t>Board of Directors</w:t>
            </w:r>
          </w:p>
        </w:tc>
        <w:tc>
          <w:tcPr>
            <w:tcW w:w="6110" w:type="dxa"/>
            <w:vMerge w:val="restart"/>
            <w:tcBorders>
              <w:top w:val="nil"/>
              <w:left w:val="nil"/>
              <w:right w:val="nil"/>
            </w:tcBorders>
          </w:tcPr>
          <w:p w14:paraId="6A29D2FB" w14:textId="5AC9C4F5" w:rsidR="008771CF" w:rsidRPr="00A52488" w:rsidRDefault="008771CF" w:rsidP="008771CF">
            <w:pPr>
              <w:pStyle w:val="ListParagraph"/>
              <w:numPr>
                <w:ilvl w:val="0"/>
                <w:numId w:val="15"/>
              </w:numPr>
            </w:pPr>
            <w:r>
              <w:t>Make recommendations on specific cooperative activities to the board of directors</w:t>
            </w:r>
          </w:p>
        </w:tc>
      </w:tr>
      <w:tr w:rsidR="008771CF" w14:paraId="3C7BECB7" w14:textId="77777777" w:rsidTr="000111FC">
        <w:trPr>
          <w:trHeight w:val="210"/>
        </w:trPr>
        <w:tc>
          <w:tcPr>
            <w:tcW w:w="1080" w:type="dxa"/>
            <w:vMerge/>
            <w:tcBorders>
              <w:left w:val="nil"/>
              <w:bottom w:val="nil"/>
              <w:right w:val="nil"/>
            </w:tcBorders>
          </w:tcPr>
          <w:p w14:paraId="1C8F6DFF" w14:textId="77777777" w:rsidR="008771CF" w:rsidRPr="001E58AC" w:rsidRDefault="008771CF" w:rsidP="008771CF"/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7B8C8E" w14:textId="77777777" w:rsidR="008771CF" w:rsidRPr="000A7BFB" w:rsidRDefault="008771CF" w:rsidP="000A7BFB"/>
        </w:tc>
        <w:tc>
          <w:tcPr>
            <w:tcW w:w="2430" w:type="dxa"/>
            <w:vMerge/>
            <w:tcBorders>
              <w:left w:val="nil"/>
              <w:bottom w:val="nil"/>
              <w:right w:val="nil"/>
            </w:tcBorders>
          </w:tcPr>
          <w:p w14:paraId="2FCBF0EA" w14:textId="77777777" w:rsidR="008771CF" w:rsidRDefault="008771CF" w:rsidP="008771CF"/>
        </w:tc>
        <w:tc>
          <w:tcPr>
            <w:tcW w:w="6110" w:type="dxa"/>
            <w:vMerge/>
            <w:tcBorders>
              <w:left w:val="nil"/>
              <w:bottom w:val="nil"/>
              <w:right w:val="nil"/>
            </w:tcBorders>
          </w:tcPr>
          <w:p w14:paraId="3DE605DE" w14:textId="77777777" w:rsidR="008771CF" w:rsidRDefault="008771CF" w:rsidP="008771CF">
            <w:pPr>
              <w:pStyle w:val="ListParagraph"/>
              <w:numPr>
                <w:ilvl w:val="0"/>
                <w:numId w:val="15"/>
              </w:numPr>
            </w:pPr>
          </w:p>
        </w:tc>
      </w:tr>
      <w:tr w:rsidR="000A7BFB" w14:paraId="77044E1D" w14:textId="77777777" w:rsidTr="000111FC">
        <w:trPr>
          <w:trHeight w:val="210"/>
        </w:trPr>
        <w:tc>
          <w:tcPr>
            <w:tcW w:w="1080" w:type="dxa"/>
            <w:vMerge w:val="restart"/>
            <w:tcBorders>
              <w:top w:val="nil"/>
              <w:left w:val="nil"/>
              <w:right w:val="nil"/>
            </w:tcBorders>
          </w:tcPr>
          <w:p w14:paraId="687BB4D5" w14:textId="77777777" w:rsidR="000A7BFB" w:rsidRPr="001E58AC" w:rsidRDefault="000A7BFB" w:rsidP="00C666B7"/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D54876" w14:textId="5D55042B" w:rsidR="000A7BFB" w:rsidRDefault="000E63C0" w:rsidP="00C666B7">
            <w:pPr>
              <w:pStyle w:val="AnsKeyCentered"/>
            </w:pPr>
            <w:proofErr w:type="spellStart"/>
            <w:proofErr w:type="gramStart"/>
            <w:r>
              <w:t>a,e</w:t>
            </w:r>
            <w:proofErr w:type="spellEnd"/>
            <w:proofErr w:type="gramEnd"/>
          </w:p>
        </w:tc>
        <w:tc>
          <w:tcPr>
            <w:tcW w:w="2430" w:type="dxa"/>
            <w:vMerge w:val="restart"/>
            <w:tcBorders>
              <w:top w:val="nil"/>
              <w:left w:val="nil"/>
              <w:right w:val="nil"/>
            </w:tcBorders>
          </w:tcPr>
          <w:p w14:paraId="4D49C516" w14:textId="4F184A27" w:rsidR="000A7BFB" w:rsidRPr="00B45F5E" w:rsidRDefault="000A7BFB" w:rsidP="00C666B7">
            <w:r>
              <w:t>Committee members</w:t>
            </w:r>
          </w:p>
        </w:tc>
        <w:tc>
          <w:tcPr>
            <w:tcW w:w="6110" w:type="dxa"/>
            <w:vMerge w:val="restart"/>
            <w:tcBorders>
              <w:top w:val="nil"/>
              <w:left w:val="nil"/>
              <w:right w:val="nil"/>
            </w:tcBorders>
          </w:tcPr>
          <w:p w14:paraId="221ABE54" w14:textId="71E18E9C" w:rsidR="000A7BFB" w:rsidRPr="00A52488" w:rsidRDefault="000A7BFB" w:rsidP="00C666B7">
            <w:pPr>
              <w:pStyle w:val="ListParagraph"/>
              <w:numPr>
                <w:ilvl w:val="0"/>
                <w:numId w:val="15"/>
              </w:numPr>
            </w:pPr>
            <w:r>
              <w:t>Hires cooperative employees and oversees daily operations</w:t>
            </w:r>
          </w:p>
        </w:tc>
      </w:tr>
      <w:tr w:rsidR="000A7BFB" w14:paraId="1FF3CE90" w14:textId="77777777" w:rsidTr="000111FC">
        <w:trPr>
          <w:trHeight w:val="210"/>
        </w:trPr>
        <w:tc>
          <w:tcPr>
            <w:tcW w:w="1080" w:type="dxa"/>
            <w:vMerge/>
            <w:tcBorders>
              <w:left w:val="nil"/>
              <w:bottom w:val="nil"/>
              <w:right w:val="nil"/>
            </w:tcBorders>
          </w:tcPr>
          <w:p w14:paraId="5CDA2AE1" w14:textId="77777777" w:rsidR="000A7BFB" w:rsidRPr="001E58AC" w:rsidRDefault="000A7BFB" w:rsidP="00C666B7"/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ABE5B6" w14:textId="77777777" w:rsidR="000A7BFB" w:rsidRPr="000A7BFB" w:rsidRDefault="000A7BFB" w:rsidP="000A7BFB"/>
        </w:tc>
        <w:tc>
          <w:tcPr>
            <w:tcW w:w="2430" w:type="dxa"/>
            <w:vMerge/>
            <w:tcBorders>
              <w:left w:val="nil"/>
              <w:bottom w:val="nil"/>
              <w:right w:val="nil"/>
            </w:tcBorders>
          </w:tcPr>
          <w:p w14:paraId="35984724" w14:textId="77777777" w:rsidR="000A7BFB" w:rsidRDefault="000A7BFB" w:rsidP="00C666B7"/>
        </w:tc>
        <w:tc>
          <w:tcPr>
            <w:tcW w:w="6110" w:type="dxa"/>
            <w:vMerge/>
            <w:tcBorders>
              <w:left w:val="nil"/>
              <w:bottom w:val="nil"/>
              <w:right w:val="nil"/>
            </w:tcBorders>
          </w:tcPr>
          <w:p w14:paraId="2DEE099E" w14:textId="77777777" w:rsidR="000A7BFB" w:rsidRDefault="000A7BFB" w:rsidP="00C666B7">
            <w:pPr>
              <w:pStyle w:val="ListParagraph"/>
              <w:numPr>
                <w:ilvl w:val="0"/>
                <w:numId w:val="15"/>
              </w:numPr>
            </w:pPr>
          </w:p>
        </w:tc>
      </w:tr>
      <w:tr w:rsidR="00C666B7" w14:paraId="7352BC95" w14:textId="77777777" w:rsidTr="000111FC"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B35B82D" w14:textId="77777777" w:rsidR="00C666B7" w:rsidRPr="001E58AC" w:rsidRDefault="00C666B7" w:rsidP="00C666B7"/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E78A1C" w14:textId="72B769D8" w:rsidR="00C666B7" w:rsidRDefault="00F77EA0" w:rsidP="00C666B7">
            <w:pPr>
              <w:pStyle w:val="AnsKeyCentered"/>
            </w:pPr>
            <w:proofErr w:type="spellStart"/>
            <w:proofErr w:type="gramStart"/>
            <w:r>
              <w:t>c,e</w:t>
            </w:r>
            <w:proofErr w:type="spellEnd"/>
            <w:proofErr w:type="gramEnd"/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0BAA4671" w14:textId="7528EBB5" w:rsidR="00C666B7" w:rsidRPr="00B45F5E" w:rsidRDefault="00C666B7" w:rsidP="00C666B7">
            <w:r>
              <w:t>Owner-members</w:t>
            </w:r>
          </w:p>
        </w:tc>
        <w:tc>
          <w:tcPr>
            <w:tcW w:w="6110" w:type="dxa"/>
            <w:tcBorders>
              <w:top w:val="nil"/>
              <w:left w:val="nil"/>
              <w:bottom w:val="nil"/>
              <w:right w:val="nil"/>
            </w:tcBorders>
          </w:tcPr>
          <w:p w14:paraId="1E5D109B" w14:textId="3DE77477" w:rsidR="00C666B7" w:rsidRPr="00A52488" w:rsidRDefault="00C666B7" w:rsidP="00C666B7">
            <w:pPr>
              <w:pStyle w:val="ListParagraph"/>
              <w:numPr>
                <w:ilvl w:val="0"/>
                <w:numId w:val="15"/>
              </w:numPr>
            </w:pPr>
            <w:r>
              <w:t>Elect the board of directors</w:t>
            </w:r>
          </w:p>
        </w:tc>
      </w:tr>
      <w:tr w:rsidR="00C666B7" w14:paraId="6C27B5FD" w14:textId="77777777" w:rsidTr="000111FC"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8199BC3" w14:textId="77777777" w:rsidR="00C666B7" w:rsidRPr="001E58AC" w:rsidRDefault="00C666B7" w:rsidP="00C666B7"/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795698" w14:textId="7A2F471F" w:rsidR="00C666B7" w:rsidRDefault="008E0BAC" w:rsidP="00C666B7">
            <w:pPr>
              <w:pStyle w:val="AnsKeyCentered"/>
            </w:pPr>
            <w:proofErr w:type="spellStart"/>
            <w:proofErr w:type="gramStart"/>
            <w:r>
              <w:t>b,</w:t>
            </w:r>
            <w:r w:rsidR="002F4C5B">
              <w:t>f</w:t>
            </w:r>
            <w:proofErr w:type="spellEnd"/>
            <w:proofErr w:type="gramEnd"/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5EFBB505" w14:textId="736BE0DA" w:rsidR="00C666B7" w:rsidRPr="00B45F5E" w:rsidRDefault="00C666B7" w:rsidP="00C666B7">
            <w:r>
              <w:t>Manager</w:t>
            </w:r>
          </w:p>
        </w:tc>
        <w:tc>
          <w:tcPr>
            <w:tcW w:w="6110" w:type="dxa"/>
            <w:tcBorders>
              <w:top w:val="nil"/>
              <w:left w:val="nil"/>
              <w:bottom w:val="nil"/>
              <w:right w:val="nil"/>
            </w:tcBorders>
          </w:tcPr>
          <w:p w14:paraId="795C7CAB" w14:textId="0C9E136B" w:rsidR="00C666B7" w:rsidRPr="00A52488" w:rsidRDefault="00C666B7" w:rsidP="00C666B7">
            <w:pPr>
              <w:pStyle w:val="ListParagraph"/>
              <w:numPr>
                <w:ilvl w:val="0"/>
                <w:numId w:val="15"/>
              </w:numPr>
            </w:pPr>
            <w:r>
              <w:t>Hire the manager</w:t>
            </w:r>
          </w:p>
        </w:tc>
      </w:tr>
      <w:tr w:rsidR="00C666B7" w14:paraId="34F5603F" w14:textId="77777777" w:rsidTr="000111FC"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E5ABE6F" w14:textId="77777777" w:rsidR="00C666B7" w:rsidRPr="001E58AC" w:rsidRDefault="00C666B7" w:rsidP="00C666B7"/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48A35B" w14:textId="77777777" w:rsidR="00C666B7" w:rsidRPr="00C666B7" w:rsidRDefault="00C666B7" w:rsidP="00C666B7"/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2FAFBDA4" w14:textId="77777777" w:rsidR="00C666B7" w:rsidRPr="00B45F5E" w:rsidRDefault="00C666B7" w:rsidP="00C666B7"/>
        </w:tc>
        <w:tc>
          <w:tcPr>
            <w:tcW w:w="6110" w:type="dxa"/>
            <w:tcBorders>
              <w:top w:val="nil"/>
              <w:left w:val="nil"/>
              <w:bottom w:val="nil"/>
              <w:right w:val="nil"/>
            </w:tcBorders>
          </w:tcPr>
          <w:p w14:paraId="040AFF6B" w14:textId="275BAC0A" w:rsidR="00C666B7" w:rsidRPr="00A52488" w:rsidRDefault="00C666B7" w:rsidP="00C666B7">
            <w:pPr>
              <w:pStyle w:val="ListParagraph"/>
              <w:numPr>
                <w:ilvl w:val="0"/>
                <w:numId w:val="15"/>
              </w:numPr>
            </w:pPr>
            <w:r>
              <w:t>Patronize the cooperative</w:t>
            </w:r>
          </w:p>
        </w:tc>
      </w:tr>
      <w:tr w:rsidR="00C666B7" w14:paraId="5C0F0813" w14:textId="77777777" w:rsidTr="000111FC"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2D3B959" w14:textId="77777777" w:rsidR="00C666B7" w:rsidRPr="001E58AC" w:rsidRDefault="00C666B7" w:rsidP="00C666B7"/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F7A89A9" w14:textId="77777777" w:rsidR="00C666B7" w:rsidRPr="00C666B7" w:rsidRDefault="00C666B7" w:rsidP="00C666B7"/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4AFFFBAD" w14:textId="77777777" w:rsidR="00C666B7" w:rsidRPr="00B45F5E" w:rsidRDefault="00C666B7" w:rsidP="00C666B7"/>
        </w:tc>
        <w:tc>
          <w:tcPr>
            <w:tcW w:w="6110" w:type="dxa"/>
            <w:tcBorders>
              <w:top w:val="nil"/>
              <w:left w:val="nil"/>
              <w:bottom w:val="nil"/>
              <w:right w:val="nil"/>
            </w:tcBorders>
          </w:tcPr>
          <w:p w14:paraId="5966E93F" w14:textId="02E3D002" w:rsidR="00C666B7" w:rsidRPr="00A52488" w:rsidRDefault="00C666B7" w:rsidP="00C666B7">
            <w:pPr>
              <w:pStyle w:val="ListParagraph"/>
              <w:numPr>
                <w:ilvl w:val="0"/>
                <w:numId w:val="15"/>
              </w:numPr>
            </w:pPr>
            <w:r>
              <w:t>Does not need to be a member of the cooperative</w:t>
            </w:r>
          </w:p>
        </w:tc>
      </w:tr>
      <w:tr w:rsidR="007E3B82" w14:paraId="6617A496" w14:textId="77777777" w:rsidTr="000111FC">
        <w:tc>
          <w:tcPr>
            <w:tcW w:w="103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D27ACA9" w14:textId="47E84549" w:rsidR="007E3B82" w:rsidRDefault="00F47888" w:rsidP="00F47888">
            <w:pPr>
              <w:pStyle w:val="ActivityNumbers"/>
            </w:pPr>
            <w:r>
              <w:t>What information should a cooperative provide to prospective members interested in joining a cooperative?</w:t>
            </w:r>
          </w:p>
        </w:tc>
      </w:tr>
      <w:tr w:rsidR="007E3B82" w:rsidRPr="001E58AC" w14:paraId="494873CE" w14:textId="77777777" w:rsidTr="000111FC"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411FC7D" w14:textId="77777777" w:rsidR="007E3B82" w:rsidRPr="001E58AC" w:rsidRDefault="007E3B82" w:rsidP="00231BE9"/>
        </w:tc>
        <w:tc>
          <w:tcPr>
            <w:tcW w:w="92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53CDCF0" w14:textId="77777777" w:rsidR="002F68F9" w:rsidRDefault="002F68F9" w:rsidP="002F68F9">
            <w:pPr>
              <w:pStyle w:val="AnsKeyCentered"/>
            </w:pPr>
            <w:r>
              <w:t>Answers will vary. Example answers include the following.</w:t>
            </w:r>
          </w:p>
          <w:p w14:paraId="311013C3" w14:textId="1231C50A" w:rsidR="007E3B82" w:rsidRDefault="00712754" w:rsidP="00231BE9">
            <w:pPr>
              <w:pStyle w:val="AnsKeyCentered"/>
            </w:pPr>
            <w:r>
              <w:t>Membership benefits and expectations</w:t>
            </w:r>
          </w:p>
          <w:p w14:paraId="1A60C5E9" w14:textId="37BF6052" w:rsidR="00712754" w:rsidRDefault="00FB1E55" w:rsidP="00231BE9">
            <w:pPr>
              <w:pStyle w:val="AnsKeyCentered"/>
            </w:pPr>
            <w:r>
              <w:t>Business plan</w:t>
            </w:r>
          </w:p>
          <w:p w14:paraId="50D2FD33" w14:textId="158A0B0E" w:rsidR="007E3B82" w:rsidRPr="001E58AC" w:rsidRDefault="00FB1E55" w:rsidP="00FB1E55">
            <w:pPr>
              <w:pStyle w:val="AnsKeyCentered"/>
            </w:pPr>
            <w:r>
              <w:t>Financial information</w:t>
            </w:r>
          </w:p>
        </w:tc>
      </w:tr>
    </w:tbl>
    <w:p w14:paraId="6164906C" w14:textId="77777777" w:rsidR="001D1332" w:rsidRPr="001D1332" w:rsidRDefault="001D1332" w:rsidP="001D1332"/>
    <w:p w14:paraId="1566B917" w14:textId="226D97C8" w:rsidR="00D066AD" w:rsidRDefault="00D066AD" w:rsidP="00D33017">
      <w:pPr>
        <w:pStyle w:val="ActivitySection"/>
      </w:pPr>
      <w:r>
        <w:t>Supplies and Materials</w:t>
      </w:r>
    </w:p>
    <w:tbl>
      <w:tblPr>
        <w:tblW w:w="10224" w:type="dxa"/>
        <w:tblInd w:w="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06"/>
        <w:gridCol w:w="763"/>
        <w:gridCol w:w="847"/>
        <w:gridCol w:w="847"/>
        <w:gridCol w:w="3246"/>
        <w:gridCol w:w="2915"/>
      </w:tblGrid>
      <w:tr w:rsidR="00D066AD" w:rsidRPr="003B2B07" w14:paraId="7E64068F" w14:textId="77777777" w:rsidTr="000111FC">
        <w:trPr>
          <w:trHeight w:val="575"/>
          <w:tblHeader/>
        </w:trPr>
        <w:tc>
          <w:tcPr>
            <w:tcW w:w="1695" w:type="dxa"/>
            <w:shd w:val="clear" w:color="auto" w:fill="F3F3F3"/>
            <w:vAlign w:val="center"/>
          </w:tcPr>
          <w:p w14:paraId="20D759EF" w14:textId="77777777" w:rsidR="00D066AD" w:rsidRPr="003B2B07" w:rsidRDefault="00D066AD" w:rsidP="007C01EF">
            <w:pPr>
              <w:pStyle w:val="MatrixStandardsTable"/>
            </w:pPr>
            <w:r w:rsidRPr="003B2B07">
              <w:t>APP</w:t>
            </w:r>
          </w:p>
        </w:tc>
        <w:tc>
          <w:tcPr>
            <w:tcW w:w="797" w:type="dxa"/>
            <w:shd w:val="clear" w:color="auto" w:fill="F3F3F3"/>
            <w:vAlign w:val="center"/>
          </w:tcPr>
          <w:p w14:paraId="00A1F09B" w14:textId="77777777" w:rsidR="00D066AD" w:rsidRPr="003B2B07" w:rsidRDefault="00D066AD" w:rsidP="007C01EF">
            <w:pPr>
              <w:pStyle w:val="MatrixStandardsTable"/>
            </w:pPr>
            <w:r w:rsidRPr="003B2B07">
              <w:t>Qty/</w:t>
            </w:r>
          </w:p>
          <w:p w14:paraId="5F98286C" w14:textId="77777777" w:rsidR="00D066AD" w:rsidRPr="003B2B07" w:rsidRDefault="00D066AD" w:rsidP="007C01EF">
            <w:pPr>
              <w:pStyle w:val="MatrixStandardsTable"/>
            </w:pPr>
            <w:r w:rsidRPr="003B2B07">
              <w:t>20</w:t>
            </w:r>
          </w:p>
        </w:tc>
        <w:tc>
          <w:tcPr>
            <w:tcW w:w="886" w:type="dxa"/>
            <w:shd w:val="clear" w:color="auto" w:fill="F3F3F3"/>
            <w:vAlign w:val="center"/>
          </w:tcPr>
          <w:p w14:paraId="6B53A753" w14:textId="77777777" w:rsidR="00D066AD" w:rsidRPr="003B2B07" w:rsidRDefault="00D066AD" w:rsidP="007C01EF">
            <w:pPr>
              <w:pStyle w:val="MatrixStandardsTable"/>
            </w:pPr>
            <w:r w:rsidRPr="003B2B07">
              <w:t>Qty/</w:t>
            </w:r>
          </w:p>
          <w:p w14:paraId="03471CA2" w14:textId="77777777" w:rsidR="00D066AD" w:rsidRPr="003B2B07" w:rsidRDefault="00D066AD" w:rsidP="007C01EF">
            <w:pPr>
              <w:pStyle w:val="MatrixStandardsTable"/>
            </w:pPr>
            <w:r w:rsidRPr="003B2B07">
              <w:t>30</w:t>
            </w:r>
          </w:p>
        </w:tc>
        <w:tc>
          <w:tcPr>
            <w:tcW w:w="886" w:type="dxa"/>
            <w:shd w:val="clear" w:color="auto" w:fill="F3F3F3"/>
            <w:vAlign w:val="center"/>
          </w:tcPr>
          <w:p w14:paraId="5A222188" w14:textId="77777777" w:rsidR="00D066AD" w:rsidRPr="003B2B07" w:rsidRDefault="00D066AD" w:rsidP="007C01EF">
            <w:pPr>
              <w:pStyle w:val="MatrixStandardsTable"/>
            </w:pPr>
            <w:r w:rsidRPr="003B2B07">
              <w:t>Unit</w:t>
            </w:r>
          </w:p>
        </w:tc>
        <w:tc>
          <w:tcPr>
            <w:tcW w:w="3439" w:type="dxa"/>
            <w:shd w:val="clear" w:color="auto" w:fill="F3F3F3"/>
            <w:vAlign w:val="center"/>
          </w:tcPr>
          <w:p w14:paraId="6A6D3E77" w14:textId="77777777" w:rsidR="00D066AD" w:rsidRPr="003B2B07" w:rsidRDefault="00D066AD" w:rsidP="007C01EF">
            <w:pPr>
              <w:pStyle w:val="MatrixStandardsTable"/>
            </w:pPr>
            <w:r w:rsidRPr="003B2B07">
              <w:t>Item Specifications</w:t>
            </w:r>
          </w:p>
        </w:tc>
        <w:tc>
          <w:tcPr>
            <w:tcW w:w="3087" w:type="dxa"/>
            <w:shd w:val="clear" w:color="auto" w:fill="F3F3F3"/>
            <w:vAlign w:val="center"/>
          </w:tcPr>
          <w:p w14:paraId="7C0246D3" w14:textId="77777777" w:rsidR="00D066AD" w:rsidRPr="003B2B07" w:rsidRDefault="00D066AD" w:rsidP="007C01EF">
            <w:pPr>
              <w:pStyle w:val="MatrixStandardsTable"/>
            </w:pPr>
            <w:r w:rsidRPr="003B2B07">
              <w:t>Vendor</w:t>
            </w:r>
          </w:p>
        </w:tc>
      </w:tr>
      <w:tr w:rsidR="0096451A" w:rsidRPr="003B2B07" w14:paraId="3AF315F7" w14:textId="77777777" w:rsidTr="000111FC">
        <w:tc>
          <w:tcPr>
            <w:tcW w:w="1695" w:type="dxa"/>
            <w:vAlign w:val="center"/>
          </w:tcPr>
          <w:p w14:paraId="5E5C8A2B" w14:textId="2AF6CD70" w:rsidR="0096451A" w:rsidRPr="003A73BB" w:rsidRDefault="003C4F00" w:rsidP="003A73BB">
            <w:pPr>
              <w:rPr>
                <w:b/>
                <w:bCs/>
              </w:rPr>
            </w:pPr>
            <w:r w:rsidRPr="003A73BB">
              <w:rPr>
                <w:b/>
                <w:bCs/>
              </w:rPr>
              <w:t xml:space="preserve">Task </w:t>
            </w:r>
            <w:r w:rsidR="00106AA8" w:rsidRPr="003A73BB">
              <w:rPr>
                <w:b/>
                <w:bCs/>
              </w:rPr>
              <w:t>3.1</w:t>
            </w:r>
          </w:p>
        </w:tc>
        <w:tc>
          <w:tcPr>
            <w:tcW w:w="797" w:type="dxa"/>
            <w:vAlign w:val="center"/>
          </w:tcPr>
          <w:p w14:paraId="1F2D74F5" w14:textId="204142F4" w:rsidR="0096451A" w:rsidRPr="003B2B07" w:rsidRDefault="006D5BEE" w:rsidP="007C01EF">
            <w:r>
              <w:t>20</w:t>
            </w:r>
          </w:p>
        </w:tc>
        <w:tc>
          <w:tcPr>
            <w:tcW w:w="886" w:type="dxa"/>
            <w:vAlign w:val="center"/>
          </w:tcPr>
          <w:p w14:paraId="2DEC8C9C" w14:textId="0D8C997A" w:rsidR="0096451A" w:rsidRPr="003B2B07" w:rsidRDefault="006D5BEE" w:rsidP="007C01EF">
            <w:r>
              <w:t>30</w:t>
            </w:r>
          </w:p>
        </w:tc>
        <w:tc>
          <w:tcPr>
            <w:tcW w:w="886" w:type="dxa"/>
            <w:vAlign w:val="center"/>
          </w:tcPr>
          <w:p w14:paraId="66DAF996" w14:textId="5C63C9EC" w:rsidR="0096451A" w:rsidRPr="003B2B07" w:rsidRDefault="006D5BEE" w:rsidP="007C01EF">
            <w:r>
              <w:t>Each</w:t>
            </w:r>
          </w:p>
        </w:tc>
        <w:tc>
          <w:tcPr>
            <w:tcW w:w="3439" w:type="dxa"/>
          </w:tcPr>
          <w:p w14:paraId="79A5E32E" w14:textId="598E1A8A" w:rsidR="0096451A" w:rsidRPr="003B2B07" w:rsidRDefault="001753B7" w:rsidP="007C01EF">
            <w:r>
              <w:t>Computers</w:t>
            </w:r>
            <w:r w:rsidR="006D5BEE">
              <w:t xml:space="preserve"> with word processing software</w:t>
            </w:r>
          </w:p>
        </w:tc>
        <w:tc>
          <w:tcPr>
            <w:tcW w:w="3087" w:type="dxa"/>
            <w:vAlign w:val="center"/>
          </w:tcPr>
          <w:p w14:paraId="6C0946EE" w14:textId="7D2B001F" w:rsidR="0096451A" w:rsidRPr="003B2B07" w:rsidRDefault="006D5BEE" w:rsidP="007C01EF">
            <w:r>
              <w:t>Local</w:t>
            </w:r>
          </w:p>
        </w:tc>
      </w:tr>
      <w:tr w:rsidR="001753B7" w:rsidRPr="003B2B07" w14:paraId="1BF74497" w14:textId="77777777" w:rsidTr="000111FC">
        <w:tc>
          <w:tcPr>
            <w:tcW w:w="1695" w:type="dxa"/>
            <w:vMerge w:val="restart"/>
            <w:vAlign w:val="center"/>
          </w:tcPr>
          <w:p w14:paraId="131C7D6F" w14:textId="1758D9B4" w:rsidR="001753B7" w:rsidRPr="003A73BB" w:rsidRDefault="001753B7" w:rsidP="003A73BB">
            <w:pPr>
              <w:rPr>
                <w:b/>
                <w:bCs/>
              </w:rPr>
            </w:pPr>
            <w:r w:rsidRPr="003A73BB">
              <w:rPr>
                <w:b/>
                <w:bCs/>
              </w:rPr>
              <w:t>Task 3.2</w:t>
            </w:r>
          </w:p>
        </w:tc>
        <w:tc>
          <w:tcPr>
            <w:tcW w:w="797" w:type="dxa"/>
            <w:vAlign w:val="center"/>
          </w:tcPr>
          <w:p w14:paraId="4704C492" w14:textId="108F9FB7" w:rsidR="001753B7" w:rsidRPr="003B2B07" w:rsidRDefault="001753B7" w:rsidP="007C01EF">
            <w:r>
              <w:t>20</w:t>
            </w:r>
          </w:p>
        </w:tc>
        <w:tc>
          <w:tcPr>
            <w:tcW w:w="886" w:type="dxa"/>
            <w:vAlign w:val="center"/>
          </w:tcPr>
          <w:p w14:paraId="1CF5E630" w14:textId="1A1AC4EF" w:rsidR="001753B7" w:rsidRPr="003B2B07" w:rsidRDefault="001753B7" w:rsidP="007C01EF">
            <w:r>
              <w:t>30</w:t>
            </w:r>
          </w:p>
        </w:tc>
        <w:tc>
          <w:tcPr>
            <w:tcW w:w="886" w:type="dxa"/>
            <w:vAlign w:val="center"/>
          </w:tcPr>
          <w:p w14:paraId="208C8E6A" w14:textId="5C961A4D" w:rsidR="001753B7" w:rsidRPr="003B2B07" w:rsidRDefault="001753B7" w:rsidP="007C01EF">
            <w:r>
              <w:t>Each</w:t>
            </w:r>
          </w:p>
        </w:tc>
        <w:tc>
          <w:tcPr>
            <w:tcW w:w="3439" w:type="dxa"/>
          </w:tcPr>
          <w:p w14:paraId="4B403D37" w14:textId="7B29EB47" w:rsidR="001753B7" w:rsidRPr="003B2B07" w:rsidRDefault="001753B7" w:rsidP="007C01EF">
            <w:r>
              <w:t>Calculator</w:t>
            </w:r>
          </w:p>
        </w:tc>
        <w:tc>
          <w:tcPr>
            <w:tcW w:w="3087" w:type="dxa"/>
            <w:vAlign w:val="center"/>
          </w:tcPr>
          <w:p w14:paraId="7A795678" w14:textId="68D68DF9" w:rsidR="001753B7" w:rsidRPr="003B2B07" w:rsidRDefault="001753B7" w:rsidP="007C01EF">
            <w:r>
              <w:t>Local</w:t>
            </w:r>
          </w:p>
        </w:tc>
      </w:tr>
      <w:tr w:rsidR="001753B7" w:rsidRPr="003B2B07" w14:paraId="3B17C06A" w14:textId="77777777" w:rsidTr="000111FC">
        <w:tc>
          <w:tcPr>
            <w:tcW w:w="1695" w:type="dxa"/>
            <w:vMerge/>
            <w:vAlign w:val="center"/>
          </w:tcPr>
          <w:p w14:paraId="1C9F07DB" w14:textId="77777777" w:rsidR="001753B7" w:rsidRPr="003A73BB" w:rsidRDefault="001753B7" w:rsidP="003A73BB">
            <w:pPr>
              <w:rPr>
                <w:b/>
                <w:bCs/>
              </w:rPr>
            </w:pPr>
          </w:p>
        </w:tc>
        <w:tc>
          <w:tcPr>
            <w:tcW w:w="797" w:type="dxa"/>
            <w:vAlign w:val="center"/>
          </w:tcPr>
          <w:p w14:paraId="1BFD1595" w14:textId="2FE09C41" w:rsidR="001753B7" w:rsidRDefault="001753B7" w:rsidP="007C01EF">
            <w:r>
              <w:t>20</w:t>
            </w:r>
          </w:p>
        </w:tc>
        <w:tc>
          <w:tcPr>
            <w:tcW w:w="886" w:type="dxa"/>
            <w:vAlign w:val="center"/>
          </w:tcPr>
          <w:p w14:paraId="5731B15F" w14:textId="168C4122" w:rsidR="001753B7" w:rsidRDefault="001753B7" w:rsidP="007C01EF">
            <w:r>
              <w:t>30</w:t>
            </w:r>
          </w:p>
        </w:tc>
        <w:tc>
          <w:tcPr>
            <w:tcW w:w="886" w:type="dxa"/>
            <w:vAlign w:val="center"/>
          </w:tcPr>
          <w:p w14:paraId="286E64DA" w14:textId="5D40D2B0" w:rsidR="001753B7" w:rsidRDefault="001753B7" w:rsidP="007C01EF">
            <w:r>
              <w:t>Each</w:t>
            </w:r>
          </w:p>
        </w:tc>
        <w:tc>
          <w:tcPr>
            <w:tcW w:w="3439" w:type="dxa"/>
          </w:tcPr>
          <w:p w14:paraId="2E1FC2C8" w14:textId="6A08578A" w:rsidR="001753B7" w:rsidRDefault="001753B7" w:rsidP="007C01EF">
            <w:r>
              <w:t>Electronic devices with internet access</w:t>
            </w:r>
          </w:p>
        </w:tc>
        <w:tc>
          <w:tcPr>
            <w:tcW w:w="3087" w:type="dxa"/>
            <w:vAlign w:val="center"/>
          </w:tcPr>
          <w:p w14:paraId="1380465B" w14:textId="7C1E3026" w:rsidR="001753B7" w:rsidRDefault="001753B7" w:rsidP="007C01EF">
            <w:r>
              <w:t>Local</w:t>
            </w:r>
          </w:p>
        </w:tc>
      </w:tr>
      <w:tr w:rsidR="006A6F2C" w:rsidRPr="003B2B07" w14:paraId="1653026F" w14:textId="77777777" w:rsidTr="000111FC">
        <w:tc>
          <w:tcPr>
            <w:tcW w:w="1695" w:type="dxa"/>
            <w:vMerge w:val="restart"/>
            <w:vAlign w:val="center"/>
          </w:tcPr>
          <w:p w14:paraId="6DF14947" w14:textId="274CE762" w:rsidR="006A6F2C" w:rsidRPr="003A73BB" w:rsidRDefault="006A6F2C" w:rsidP="006A6F2C">
            <w:pPr>
              <w:rPr>
                <w:b/>
                <w:bCs/>
              </w:rPr>
            </w:pPr>
            <w:r>
              <w:rPr>
                <w:b/>
                <w:bCs/>
              </w:rPr>
              <w:t>Task 3.3</w:t>
            </w:r>
          </w:p>
        </w:tc>
        <w:tc>
          <w:tcPr>
            <w:tcW w:w="797" w:type="dxa"/>
            <w:vAlign w:val="center"/>
          </w:tcPr>
          <w:p w14:paraId="5C950C12" w14:textId="5C82E48A" w:rsidR="006A6F2C" w:rsidRDefault="006A6F2C" w:rsidP="007C01EF">
            <w:r>
              <w:t>7</w:t>
            </w:r>
          </w:p>
        </w:tc>
        <w:tc>
          <w:tcPr>
            <w:tcW w:w="886" w:type="dxa"/>
            <w:vAlign w:val="center"/>
          </w:tcPr>
          <w:p w14:paraId="5CFD024D" w14:textId="5509C885" w:rsidR="006A6F2C" w:rsidRDefault="006A6F2C" w:rsidP="007C01EF">
            <w:r>
              <w:t>10</w:t>
            </w:r>
          </w:p>
        </w:tc>
        <w:tc>
          <w:tcPr>
            <w:tcW w:w="886" w:type="dxa"/>
            <w:vAlign w:val="center"/>
          </w:tcPr>
          <w:p w14:paraId="714E3629" w14:textId="62FBC6E3" w:rsidR="006A6F2C" w:rsidRDefault="006A6F2C" w:rsidP="007C01EF">
            <w:r>
              <w:t>Each</w:t>
            </w:r>
          </w:p>
        </w:tc>
        <w:tc>
          <w:tcPr>
            <w:tcW w:w="3439" w:type="dxa"/>
          </w:tcPr>
          <w:p w14:paraId="6080BC34" w14:textId="4242D63C" w:rsidR="006A6F2C" w:rsidRDefault="006A6F2C" w:rsidP="007C01EF">
            <w:r>
              <w:t>Computers with concept mapping software (optional)</w:t>
            </w:r>
          </w:p>
        </w:tc>
        <w:tc>
          <w:tcPr>
            <w:tcW w:w="3087" w:type="dxa"/>
            <w:vAlign w:val="center"/>
          </w:tcPr>
          <w:p w14:paraId="45C0F3BA" w14:textId="7829B58D" w:rsidR="006A6F2C" w:rsidRDefault="006A6F2C" w:rsidP="007C01EF">
            <w:r>
              <w:t>Local</w:t>
            </w:r>
          </w:p>
        </w:tc>
      </w:tr>
      <w:tr w:rsidR="006A6F2C" w:rsidRPr="003B2B07" w14:paraId="3CDB6A5B" w14:textId="77777777" w:rsidTr="000111FC">
        <w:tc>
          <w:tcPr>
            <w:tcW w:w="1695" w:type="dxa"/>
            <w:vMerge/>
            <w:vAlign w:val="center"/>
          </w:tcPr>
          <w:p w14:paraId="68F79A02" w14:textId="297E2C5E" w:rsidR="006A6F2C" w:rsidRDefault="006A6F2C" w:rsidP="006A6F2C">
            <w:pPr>
              <w:rPr>
                <w:b/>
                <w:bCs/>
              </w:rPr>
            </w:pPr>
          </w:p>
        </w:tc>
        <w:tc>
          <w:tcPr>
            <w:tcW w:w="797" w:type="dxa"/>
            <w:vAlign w:val="center"/>
          </w:tcPr>
          <w:p w14:paraId="7DDC26A6" w14:textId="3CAC2E2C" w:rsidR="006A6F2C" w:rsidRDefault="006A6F2C" w:rsidP="006A6F2C">
            <w:r>
              <w:t>7</w:t>
            </w:r>
          </w:p>
        </w:tc>
        <w:tc>
          <w:tcPr>
            <w:tcW w:w="886" w:type="dxa"/>
            <w:vAlign w:val="center"/>
          </w:tcPr>
          <w:p w14:paraId="01C3AC0A" w14:textId="3474231B" w:rsidR="006A6F2C" w:rsidRDefault="006A6F2C" w:rsidP="006A6F2C">
            <w:r>
              <w:t>10</w:t>
            </w:r>
          </w:p>
        </w:tc>
        <w:tc>
          <w:tcPr>
            <w:tcW w:w="886" w:type="dxa"/>
            <w:vAlign w:val="center"/>
          </w:tcPr>
          <w:p w14:paraId="4AABA751" w14:textId="707558BB" w:rsidR="006A6F2C" w:rsidRDefault="006A6F2C" w:rsidP="006A6F2C">
            <w:r>
              <w:t>Sets</w:t>
            </w:r>
          </w:p>
        </w:tc>
        <w:tc>
          <w:tcPr>
            <w:tcW w:w="3439" w:type="dxa"/>
          </w:tcPr>
          <w:p w14:paraId="363EA44C" w14:textId="2C8B70C0" w:rsidR="006A6F2C" w:rsidRDefault="006A6F2C" w:rsidP="006A6F2C">
            <w:r>
              <w:t>Markers or colored pencils</w:t>
            </w:r>
          </w:p>
        </w:tc>
        <w:tc>
          <w:tcPr>
            <w:tcW w:w="3087" w:type="dxa"/>
            <w:vAlign w:val="center"/>
          </w:tcPr>
          <w:p w14:paraId="1C31C83C" w14:textId="02B01DF3" w:rsidR="006A6F2C" w:rsidRDefault="006A6F2C" w:rsidP="006A6F2C">
            <w:r>
              <w:t>Local</w:t>
            </w:r>
          </w:p>
        </w:tc>
      </w:tr>
      <w:tr w:rsidR="006A6F2C" w:rsidRPr="003B2B07" w14:paraId="4023AE2B" w14:textId="77777777" w:rsidTr="000111FC">
        <w:trPr>
          <w:trHeight w:val="197"/>
        </w:trPr>
        <w:tc>
          <w:tcPr>
            <w:tcW w:w="1695" w:type="dxa"/>
            <w:vMerge/>
            <w:vAlign w:val="center"/>
          </w:tcPr>
          <w:p w14:paraId="31FBB3FB" w14:textId="03E1854F" w:rsidR="006A6F2C" w:rsidRDefault="006A6F2C" w:rsidP="006A6F2C">
            <w:pPr>
              <w:rPr>
                <w:b/>
                <w:bCs/>
              </w:rPr>
            </w:pPr>
          </w:p>
        </w:tc>
        <w:tc>
          <w:tcPr>
            <w:tcW w:w="797" w:type="dxa"/>
            <w:vAlign w:val="center"/>
          </w:tcPr>
          <w:p w14:paraId="203483F2" w14:textId="07E303F6" w:rsidR="006A6F2C" w:rsidRDefault="006A6F2C" w:rsidP="006A6F2C">
            <w:r>
              <w:t>7</w:t>
            </w:r>
          </w:p>
        </w:tc>
        <w:tc>
          <w:tcPr>
            <w:tcW w:w="886" w:type="dxa"/>
            <w:vAlign w:val="center"/>
          </w:tcPr>
          <w:p w14:paraId="19B693A3" w14:textId="2B1BA60C" w:rsidR="006A6F2C" w:rsidRDefault="006A6F2C" w:rsidP="006A6F2C">
            <w:r>
              <w:t>10</w:t>
            </w:r>
          </w:p>
        </w:tc>
        <w:tc>
          <w:tcPr>
            <w:tcW w:w="886" w:type="dxa"/>
            <w:vAlign w:val="center"/>
          </w:tcPr>
          <w:p w14:paraId="0C4A9AF3" w14:textId="5EBDDE3E" w:rsidR="006A6F2C" w:rsidRDefault="006A6F2C" w:rsidP="006A6F2C">
            <w:r>
              <w:t>Each</w:t>
            </w:r>
          </w:p>
        </w:tc>
        <w:tc>
          <w:tcPr>
            <w:tcW w:w="3439" w:type="dxa"/>
          </w:tcPr>
          <w:p w14:paraId="252721BD" w14:textId="03F75349" w:rsidR="006A6F2C" w:rsidRDefault="006A6F2C" w:rsidP="006A6F2C">
            <w:r>
              <w:t>Poster board</w:t>
            </w:r>
          </w:p>
        </w:tc>
        <w:tc>
          <w:tcPr>
            <w:tcW w:w="3087" w:type="dxa"/>
            <w:vAlign w:val="center"/>
          </w:tcPr>
          <w:p w14:paraId="694611BF" w14:textId="70B8BDF3" w:rsidR="006A6F2C" w:rsidRDefault="006A6F2C" w:rsidP="006A6F2C">
            <w:r>
              <w:t>Local</w:t>
            </w:r>
          </w:p>
        </w:tc>
      </w:tr>
      <w:tr w:rsidR="00D066AD" w:rsidRPr="003B2B07" w14:paraId="79C121DA" w14:textId="77777777" w:rsidTr="000111FC">
        <w:tc>
          <w:tcPr>
            <w:tcW w:w="1695" w:type="dxa"/>
            <w:vAlign w:val="center"/>
          </w:tcPr>
          <w:p w14:paraId="7FF4962D" w14:textId="31B363E9" w:rsidR="00D066AD" w:rsidRPr="003A73BB" w:rsidRDefault="00106AA8" w:rsidP="003A73BB">
            <w:pPr>
              <w:rPr>
                <w:b/>
                <w:bCs/>
              </w:rPr>
            </w:pPr>
            <w:r w:rsidRPr="003A73BB">
              <w:rPr>
                <w:b/>
                <w:bCs/>
              </w:rPr>
              <w:t>Task 3.4</w:t>
            </w:r>
          </w:p>
        </w:tc>
        <w:tc>
          <w:tcPr>
            <w:tcW w:w="797" w:type="dxa"/>
            <w:vAlign w:val="center"/>
          </w:tcPr>
          <w:p w14:paraId="653226F8" w14:textId="5DFB2AA4" w:rsidR="00D066AD" w:rsidRPr="003B2B07" w:rsidRDefault="001753B7" w:rsidP="007C01EF">
            <w:r>
              <w:t>20</w:t>
            </w:r>
          </w:p>
        </w:tc>
        <w:tc>
          <w:tcPr>
            <w:tcW w:w="886" w:type="dxa"/>
            <w:vAlign w:val="center"/>
          </w:tcPr>
          <w:p w14:paraId="500DE437" w14:textId="17C56342" w:rsidR="00D066AD" w:rsidRPr="003B2B07" w:rsidRDefault="001753B7" w:rsidP="007C01EF">
            <w:r>
              <w:t>30</w:t>
            </w:r>
          </w:p>
        </w:tc>
        <w:tc>
          <w:tcPr>
            <w:tcW w:w="886" w:type="dxa"/>
            <w:vAlign w:val="center"/>
          </w:tcPr>
          <w:p w14:paraId="3FF8EFF1" w14:textId="115D6579" w:rsidR="00D066AD" w:rsidRPr="003B2B07" w:rsidRDefault="001753B7" w:rsidP="007C01EF">
            <w:r>
              <w:t>Each</w:t>
            </w:r>
          </w:p>
        </w:tc>
        <w:tc>
          <w:tcPr>
            <w:tcW w:w="3439" w:type="dxa"/>
            <w:vAlign w:val="center"/>
          </w:tcPr>
          <w:p w14:paraId="4C19C1D9" w14:textId="6A0E0DD1" w:rsidR="00D066AD" w:rsidRPr="003B2B07" w:rsidRDefault="001753B7" w:rsidP="007C01EF">
            <w:r>
              <w:t>Computers with presentation and word processing software</w:t>
            </w:r>
          </w:p>
        </w:tc>
        <w:tc>
          <w:tcPr>
            <w:tcW w:w="3087" w:type="dxa"/>
            <w:vAlign w:val="center"/>
          </w:tcPr>
          <w:p w14:paraId="132E7EBF" w14:textId="467481C6" w:rsidR="00D066AD" w:rsidRPr="003B2B07" w:rsidRDefault="001753B7" w:rsidP="007C01EF">
            <w:r>
              <w:t>Local</w:t>
            </w:r>
          </w:p>
        </w:tc>
      </w:tr>
    </w:tbl>
    <w:p w14:paraId="5BFCD10A" w14:textId="77777777" w:rsidR="008713A8" w:rsidRPr="00752559" w:rsidRDefault="008713A8" w:rsidP="00752559"/>
    <w:p w14:paraId="0CEC5E61" w14:textId="77777777" w:rsidR="00602C6E" w:rsidRPr="00340881" w:rsidRDefault="00602C6E" w:rsidP="008713A8">
      <w:pPr>
        <w:pStyle w:val="ActivitySection"/>
      </w:pPr>
      <w:bookmarkStart w:id="8" w:name="ReferenceSources"/>
      <w:bookmarkEnd w:id="8"/>
      <w:r w:rsidRPr="00340881">
        <w:t>Reference Sources</w:t>
      </w:r>
    </w:p>
    <w:p w14:paraId="62ED585F" w14:textId="77777777" w:rsidR="00D33017" w:rsidRDefault="00D33017" w:rsidP="00D33017">
      <w:pPr>
        <w:pStyle w:val="APAStyle"/>
      </w:pPr>
      <w:r>
        <w:t xml:space="preserve">Dictionary.com. (2017). </w:t>
      </w:r>
      <w:r w:rsidRPr="00550945">
        <w:rPr>
          <w:rStyle w:val="APAStyleItalicChar"/>
        </w:rPr>
        <w:t>Dictionary.com</w:t>
      </w:r>
      <w:r>
        <w:t xml:space="preserve">. Dictionary.com LLC. Retrieved from </w:t>
      </w:r>
      <w:hyperlink r:id="rId35" w:history="1">
        <w:r w:rsidRPr="00670127">
          <w:rPr>
            <w:rStyle w:val="Hyperlink"/>
          </w:rPr>
          <w:t>www.dictionary.com</w:t>
        </w:r>
      </w:hyperlink>
    </w:p>
    <w:p w14:paraId="46642A00" w14:textId="3DEE283E" w:rsidR="00752559" w:rsidRDefault="00602C6E" w:rsidP="00752559">
      <w:pPr>
        <w:pStyle w:val="APAStyle"/>
      </w:pPr>
      <w:r w:rsidRPr="00340881">
        <w:t xml:space="preserve">Herren, R. V., &amp; Donahue, R. L. (2000). </w:t>
      </w:r>
      <w:r w:rsidRPr="00364CF2">
        <w:rPr>
          <w:rStyle w:val="ActivityBodyItalicChar"/>
        </w:rPr>
        <w:t>Delmar’s agriscience dictionary with searchable CD-ROM</w:t>
      </w:r>
      <w:r w:rsidRPr="00340881">
        <w:t>. Albany, NY: Delmar.</w:t>
      </w:r>
    </w:p>
    <w:p w14:paraId="599017D9" w14:textId="351F40B2" w:rsidR="00010144" w:rsidRDefault="00B13A26" w:rsidP="00752559">
      <w:pPr>
        <w:pStyle w:val="APAStyle"/>
      </w:pPr>
      <w:r w:rsidRPr="00B13A26">
        <w:lastRenderedPageBreak/>
        <w:t>Ingram, David.</w:t>
      </w:r>
      <w:r w:rsidR="0018134E">
        <w:t xml:space="preserve"> (</w:t>
      </w:r>
      <w:r w:rsidR="005460E8">
        <w:t>n.d.).</w:t>
      </w:r>
      <w:r w:rsidRPr="00B13A26">
        <w:t xml:space="preserve"> </w:t>
      </w:r>
      <w:r w:rsidRPr="005460E8">
        <w:rPr>
          <w:rStyle w:val="APAStyleItalicChar"/>
        </w:rPr>
        <w:t xml:space="preserve">What Are the Functions of the Board of Directors in a </w:t>
      </w:r>
      <w:proofErr w:type="gramStart"/>
      <w:r w:rsidRPr="005460E8">
        <w:rPr>
          <w:rStyle w:val="APAStyleItalicChar"/>
        </w:rPr>
        <w:t>Cooperative?</w:t>
      </w:r>
      <w:r w:rsidR="005460E8">
        <w:t>.</w:t>
      </w:r>
      <w:proofErr w:type="gramEnd"/>
      <w:r w:rsidRPr="00B13A26">
        <w:t xml:space="preserve"> Small Business - Chron.com</w:t>
      </w:r>
      <w:r w:rsidR="0063270B">
        <w:t>. Retrieved from</w:t>
      </w:r>
      <w:r w:rsidRPr="00B13A26">
        <w:t xml:space="preserve"> </w:t>
      </w:r>
      <w:hyperlink r:id="rId36" w:tgtFrame="_blank" w:history="1">
        <w:r w:rsidRPr="0063270B">
          <w:rPr>
            <w:rStyle w:val="Hyperlink"/>
          </w:rPr>
          <w:t>http://smallbusiness.chron.com/functions-board-directors-cooperative-15704.html</w:t>
        </w:r>
      </w:hyperlink>
    </w:p>
    <w:p w14:paraId="6986970F" w14:textId="1B5DD039" w:rsidR="00B85023" w:rsidRDefault="005A2028" w:rsidP="00752559">
      <w:pPr>
        <w:pStyle w:val="APAStyle"/>
      </w:pPr>
      <w:r>
        <w:t>National Cooperative Business Association. (</w:t>
      </w:r>
      <w:r w:rsidR="00911596">
        <w:t>2019).</w:t>
      </w:r>
      <w:r w:rsidR="008011E7" w:rsidRPr="0018134E">
        <w:t xml:space="preserve"> </w:t>
      </w:r>
      <w:r w:rsidR="0018134E" w:rsidRPr="0018134E">
        <w:rPr>
          <w:rStyle w:val="APAStyleItalicChar"/>
        </w:rPr>
        <w:t xml:space="preserve">What is </w:t>
      </w:r>
      <w:r w:rsidR="00C170A5">
        <w:rPr>
          <w:rStyle w:val="APAStyleItalicChar"/>
        </w:rPr>
        <w:t xml:space="preserve">a </w:t>
      </w:r>
      <w:proofErr w:type="gramStart"/>
      <w:r w:rsidR="0018134E" w:rsidRPr="0018134E">
        <w:rPr>
          <w:rStyle w:val="APAStyleItalicChar"/>
        </w:rPr>
        <w:t>cooperative?</w:t>
      </w:r>
      <w:r w:rsidR="0018134E" w:rsidRPr="00911596">
        <w:t>.</w:t>
      </w:r>
      <w:proofErr w:type="gramEnd"/>
      <w:r w:rsidR="0018134E" w:rsidRPr="00911596">
        <w:t xml:space="preserve"> </w:t>
      </w:r>
      <w:r w:rsidR="00911596">
        <w:t xml:space="preserve">Retrieved from </w:t>
      </w:r>
      <w:hyperlink r:id="rId37" w:history="1">
        <w:r w:rsidR="00545A4B" w:rsidRPr="007A3C97">
          <w:rPr>
            <w:rStyle w:val="Hyperlink"/>
          </w:rPr>
          <w:t>https://ncbaclusa.coop/resources/what-is-a-co-op/</w:t>
        </w:r>
      </w:hyperlink>
    </w:p>
    <w:p w14:paraId="266095F7" w14:textId="77777777" w:rsidR="00354476" w:rsidRPr="00621CD5" w:rsidRDefault="00354476" w:rsidP="00354476">
      <w:pPr>
        <w:pStyle w:val="APAStyle"/>
      </w:pPr>
      <w:r>
        <w:t xml:space="preserve">Wadsworth, J. and </w:t>
      </w:r>
      <w:proofErr w:type="spellStart"/>
      <w:r>
        <w:t>Eversull</w:t>
      </w:r>
      <w:proofErr w:type="spellEnd"/>
      <w:r>
        <w:t xml:space="preserve">, E. (2016). </w:t>
      </w:r>
      <w:r w:rsidRPr="00621CD5">
        <w:rPr>
          <w:rStyle w:val="APAStyleItalicChar"/>
        </w:rPr>
        <w:t>Co</w:t>
      </w:r>
      <w:r>
        <w:rPr>
          <w:rStyle w:val="APAStyleItalicChar"/>
        </w:rPr>
        <w:t>-</w:t>
      </w:r>
      <w:r w:rsidRPr="00621CD5">
        <w:rPr>
          <w:rStyle w:val="APAStyleItalicChar"/>
        </w:rPr>
        <w:t>ops 101</w:t>
      </w:r>
      <w:r>
        <w:rPr>
          <w:rStyle w:val="APAStyleItalicChar"/>
        </w:rPr>
        <w:t>: An introduction to cooperatives</w:t>
      </w:r>
      <w:r>
        <w:t>. United States Department of Agriculture.</w:t>
      </w:r>
    </w:p>
    <w:p w14:paraId="0BAC14A6" w14:textId="77777777" w:rsidR="00752559" w:rsidRDefault="00752559" w:rsidP="00752559"/>
    <w:p w14:paraId="63A0E531" w14:textId="11A41890" w:rsidR="00752559" w:rsidRDefault="00752559" w:rsidP="00752559">
      <w:pPr>
        <w:pStyle w:val="ActivitySection"/>
      </w:pPr>
      <w:bookmarkStart w:id="9" w:name="Acknowledgements"/>
      <w:bookmarkEnd w:id="9"/>
      <w:r>
        <w:t>Acknowledgments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790"/>
      </w:tblGrid>
      <w:tr w:rsidR="00BB0D69" w14:paraId="23CC854B" w14:textId="77777777" w:rsidTr="000111FC">
        <w:trPr>
          <w:trHeight w:val="3293"/>
        </w:trPr>
        <w:tc>
          <w:tcPr>
            <w:tcW w:w="107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C20F2B" w14:textId="2B9B10D0" w:rsidR="00BB0D69" w:rsidRPr="00BB0D69" w:rsidRDefault="00CA2532" w:rsidP="00BB0D69">
            <w:pPr>
              <w:pStyle w:val="PictureCentered"/>
            </w:pPr>
            <w:r>
              <w:rPr>
                <w:noProof/>
              </w:rPr>
              <w:drawing>
                <wp:inline distT="0" distB="0" distL="0" distR="0" wp14:anchorId="76E0C3F1" wp14:editId="56F7ABCB">
                  <wp:extent cx="6265334" cy="1045963"/>
                  <wp:effectExtent l="0" t="0" r="0" b="0"/>
                  <wp:docPr id="5" name="Picture 5" descr="A picture containing graphical user interface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5" descr="A picture containing graphical user interface&#10;&#10;Description automatically generated"/>
                          <pic:cNvPicPr/>
                        </pic:nvPicPr>
                        <pic:blipFill>
                          <a:blip r:embed="rId3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31747" cy="1057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E856E2E" w14:textId="02F0A193" w:rsidR="00752559" w:rsidRPr="00752559" w:rsidRDefault="00752559" w:rsidP="00752559"/>
    <w:sectPr w:rsidR="00752559" w:rsidRPr="00752559" w:rsidSect="00DD7762">
      <w:footerReference w:type="default" r:id="rId39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EB3B4E" w14:textId="77777777" w:rsidR="003F20F4" w:rsidRDefault="003F20F4" w:rsidP="001E4BCA">
      <w:r>
        <w:separator/>
      </w:r>
    </w:p>
    <w:p w14:paraId="6F4EF487" w14:textId="77777777" w:rsidR="003F20F4" w:rsidRDefault="003F20F4"/>
  </w:endnote>
  <w:endnote w:type="continuationSeparator" w:id="0">
    <w:p w14:paraId="1D51C4FD" w14:textId="77777777" w:rsidR="003F20F4" w:rsidRDefault="003F20F4" w:rsidP="001E4BCA">
      <w:r>
        <w:continuationSeparator/>
      </w:r>
    </w:p>
    <w:p w14:paraId="64FED4E8" w14:textId="77777777" w:rsidR="003F20F4" w:rsidRDefault="003F20F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5000" w:type="pct"/>
      <w:tblBorders>
        <w:top w:val="single" w:sz="4" w:space="0" w:color="BFBFBF" w:themeColor="background1" w:themeShade="BF"/>
        <w:left w:val="single" w:sz="4" w:space="0" w:color="D9D9D9" w:themeColor="background1" w:themeShade="D9"/>
        <w:bottom w:val="single" w:sz="4" w:space="0" w:color="D9D9D9" w:themeColor="background1" w:themeShade="D9"/>
        <w:right w:val="single" w:sz="4" w:space="0" w:color="D9D9D9" w:themeColor="background1" w:themeShade="D9"/>
        <w:insideH w:val="single" w:sz="4" w:space="0" w:color="D9D9D9" w:themeColor="background1" w:themeShade="D9"/>
        <w:insideV w:val="single" w:sz="4" w:space="0" w:color="D9D9D9" w:themeColor="background1" w:themeShade="D9"/>
      </w:tblBorders>
      <w:tblLayout w:type="fixed"/>
      <w:tblLook w:val="04A0" w:firstRow="1" w:lastRow="0" w:firstColumn="1" w:lastColumn="0" w:noHBand="0" w:noVBand="1"/>
    </w:tblPr>
    <w:tblGrid>
      <w:gridCol w:w="5395"/>
      <w:gridCol w:w="5395"/>
    </w:tblGrid>
    <w:tr w:rsidR="003279B3" w14:paraId="4CBE1CD7" w14:textId="77777777" w:rsidTr="009E3213">
      <w:tc>
        <w:tcPr>
          <w:tcW w:w="5400" w:type="dxa"/>
          <w:tcBorders>
            <w:top w:val="single" w:sz="4" w:space="0" w:color="BFBFBF" w:themeColor="background1" w:themeShade="BF"/>
            <w:right w:val="nil"/>
          </w:tcBorders>
          <w:shd w:val="clear" w:color="auto" w:fill="F2F2F2" w:themeFill="background1" w:themeFillShade="F2"/>
        </w:tcPr>
        <w:p w14:paraId="3A072101" w14:textId="77777777" w:rsidR="003279B3" w:rsidRDefault="00E35D16" w:rsidP="00860D10">
          <w:pPr>
            <w:pStyle w:val="Footer"/>
            <w:jc w:val="left"/>
          </w:pPr>
          <w:r>
            <w:t>My Local Cooperative</w:t>
          </w:r>
          <w:r w:rsidR="008713A8">
            <w:t xml:space="preserve"> © 201</w:t>
          </w:r>
          <w:r>
            <w:t>9</w:t>
          </w:r>
        </w:p>
      </w:tc>
      <w:tc>
        <w:tcPr>
          <w:tcW w:w="5400" w:type="dxa"/>
          <w:tcBorders>
            <w:left w:val="nil"/>
          </w:tcBorders>
          <w:shd w:val="clear" w:color="auto" w:fill="F2F2F2" w:themeFill="background1" w:themeFillShade="F2"/>
        </w:tcPr>
        <w:p w14:paraId="3E89EFB7" w14:textId="28CEB824" w:rsidR="003279B3" w:rsidRDefault="00EC5186" w:rsidP="00711783">
          <w:pPr>
            <w:pStyle w:val="Footer"/>
            <w:rPr>
              <w:noProof/>
            </w:rPr>
          </w:pPr>
          <w:r>
            <w:t>Module</w:t>
          </w:r>
          <w:r w:rsidR="003279B3">
            <w:t xml:space="preserve"> </w:t>
          </w:r>
          <w:r w:rsidR="009D2409">
            <w:t>3</w:t>
          </w:r>
          <w:r w:rsidR="003279B3">
            <w:t xml:space="preserve"> </w:t>
          </w:r>
          <w:r w:rsidR="009D2409">
            <w:t xml:space="preserve">Classroom </w:t>
          </w:r>
          <w:r w:rsidR="00F11FD5">
            <w:t>Cooperative</w:t>
          </w:r>
          <w:r w:rsidR="003279B3">
            <w:t xml:space="preserve"> – Page </w:t>
          </w:r>
          <w:r w:rsidR="003279B3">
            <w:fldChar w:fldCharType="begin"/>
          </w:r>
          <w:r w:rsidR="003279B3">
            <w:instrText xml:space="preserve"> PAGE   \* MERGEFORMAT </w:instrText>
          </w:r>
          <w:r w:rsidR="003279B3">
            <w:fldChar w:fldCharType="separate"/>
          </w:r>
          <w:r w:rsidR="00074FFB">
            <w:rPr>
              <w:noProof/>
            </w:rPr>
            <w:t>2</w:t>
          </w:r>
          <w:r w:rsidR="003279B3">
            <w:rPr>
              <w:noProof/>
            </w:rPr>
            <w:fldChar w:fldCharType="end"/>
          </w:r>
          <w:r w:rsidR="003279B3">
            <w:rPr>
              <w:noProof/>
            </w:rPr>
            <w:t xml:space="preserve"> </w:t>
          </w:r>
        </w:p>
      </w:tc>
    </w:tr>
  </w:tbl>
  <w:p w14:paraId="34654A62" w14:textId="77777777" w:rsidR="003279B3" w:rsidRPr="001E4BCA" w:rsidRDefault="003279B3">
    <w:pPr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F5CFF4" w14:textId="77777777" w:rsidR="003F20F4" w:rsidRDefault="003F20F4" w:rsidP="001E4BCA">
      <w:r>
        <w:separator/>
      </w:r>
    </w:p>
    <w:p w14:paraId="2137B72F" w14:textId="77777777" w:rsidR="003F20F4" w:rsidRDefault="003F20F4"/>
  </w:footnote>
  <w:footnote w:type="continuationSeparator" w:id="0">
    <w:p w14:paraId="1FE5A1B0" w14:textId="77777777" w:rsidR="003F20F4" w:rsidRDefault="003F20F4" w:rsidP="001E4BCA">
      <w:r>
        <w:continuationSeparator/>
      </w:r>
    </w:p>
    <w:p w14:paraId="4778B07B" w14:textId="77777777" w:rsidR="003F20F4" w:rsidRDefault="003F20F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EF721F"/>
    <w:multiLevelType w:val="hybridMultilevel"/>
    <w:tmpl w:val="69AA3F64"/>
    <w:lvl w:ilvl="0" w:tplc="BB08D8D2">
      <w:start w:val="1"/>
      <w:numFmt w:val="decimal"/>
      <w:pStyle w:val="AnalysisQuestionsTN"/>
      <w:suff w:val="space"/>
      <w:lvlText w:val="%1."/>
      <w:lvlJc w:val="left"/>
      <w:pPr>
        <w:ind w:left="216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1C5FFA"/>
    <w:multiLevelType w:val="hybridMultilevel"/>
    <w:tmpl w:val="07665594"/>
    <w:lvl w:ilvl="0" w:tplc="7DC433F0">
      <w:start w:val="1"/>
      <w:numFmt w:val="bullet"/>
      <w:pStyle w:val="NGSSStandardSubBullet"/>
      <w:suff w:val="space"/>
      <w:lvlText w:val="·"/>
      <w:lvlJc w:val="left"/>
      <w:pPr>
        <w:ind w:left="360" w:firstLine="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2" w15:restartNumberingAfterBreak="0">
    <w:nsid w:val="2ABB01DA"/>
    <w:multiLevelType w:val="hybridMultilevel"/>
    <w:tmpl w:val="99281C50"/>
    <w:lvl w:ilvl="0" w:tplc="8670FB1A">
      <w:start w:val="1"/>
      <w:numFmt w:val="bullet"/>
      <w:pStyle w:val="PerfObj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235E50"/>
    <w:multiLevelType w:val="hybridMultilevel"/>
    <w:tmpl w:val="3E9C46A8"/>
    <w:lvl w:ilvl="0" w:tplc="28AEF114">
      <w:start w:val="1"/>
      <w:numFmt w:val="bullet"/>
      <w:pStyle w:val="Standard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5D2EA0"/>
    <w:multiLevelType w:val="hybridMultilevel"/>
    <w:tmpl w:val="FA983262"/>
    <w:lvl w:ilvl="0" w:tplc="D3CA673C">
      <w:start w:val="1"/>
      <w:numFmt w:val="bullet"/>
      <w:pStyle w:val="ScienceStdSub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5" w15:restartNumberingAfterBreak="0">
    <w:nsid w:val="35942FA4"/>
    <w:multiLevelType w:val="hybridMultilevel"/>
    <w:tmpl w:val="EF0C2454"/>
    <w:lvl w:ilvl="0" w:tplc="87369684">
      <w:start w:val="1"/>
      <w:numFmt w:val="bullet"/>
      <w:pStyle w:val="Activitysub2"/>
      <w:lvlText w:val="o"/>
      <w:lvlJc w:val="left"/>
      <w:pPr>
        <w:tabs>
          <w:tab w:val="num" w:pos="1800"/>
        </w:tabs>
        <w:ind w:left="2088" w:hanging="288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6" w15:restartNumberingAfterBreak="0">
    <w:nsid w:val="381B3247"/>
    <w:multiLevelType w:val="hybridMultilevel"/>
    <w:tmpl w:val="C114C9B4"/>
    <w:lvl w:ilvl="0" w:tplc="73F294EC">
      <w:start w:val="1"/>
      <w:numFmt w:val="bullet"/>
      <w:pStyle w:val="MatrixBullets"/>
      <w:lvlText w:val=""/>
      <w:lvlJc w:val="left"/>
      <w:pPr>
        <w:tabs>
          <w:tab w:val="num" w:pos="144"/>
        </w:tabs>
        <w:ind w:left="144" w:hanging="14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67048F"/>
    <w:multiLevelType w:val="hybridMultilevel"/>
    <w:tmpl w:val="22FEAE26"/>
    <w:lvl w:ilvl="0" w:tplc="BA087EFE">
      <w:start w:val="1"/>
      <w:numFmt w:val="decimal"/>
      <w:pStyle w:val="ConceptStdNumb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4153E2"/>
    <w:multiLevelType w:val="hybridMultilevel"/>
    <w:tmpl w:val="D698328E"/>
    <w:lvl w:ilvl="0" w:tplc="7E982850">
      <w:start w:val="1"/>
      <w:numFmt w:val="bullet"/>
      <w:pStyle w:val="NGSSStdBullet"/>
      <w:suff w:val="space"/>
      <w:lvlText w:val=""/>
      <w:lvlJc w:val="left"/>
      <w:pPr>
        <w:ind w:left="216" w:hanging="14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F9D77C0"/>
    <w:multiLevelType w:val="hybridMultilevel"/>
    <w:tmpl w:val="238CFC7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7E5335"/>
    <w:multiLevelType w:val="hybridMultilevel"/>
    <w:tmpl w:val="B526F8FA"/>
    <w:lvl w:ilvl="0" w:tplc="4574E26C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61F94E48"/>
    <w:multiLevelType w:val="hybridMultilevel"/>
    <w:tmpl w:val="F488C774"/>
    <w:lvl w:ilvl="0" w:tplc="CF600FFE">
      <w:start w:val="1"/>
      <w:numFmt w:val="decimal"/>
      <w:lvlText w:val="%1."/>
      <w:lvlJc w:val="left"/>
      <w:pPr>
        <w:tabs>
          <w:tab w:val="num" w:pos="36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47C1081"/>
    <w:multiLevelType w:val="hybridMultilevel"/>
    <w:tmpl w:val="58BA6C08"/>
    <w:lvl w:ilvl="0" w:tplc="A2508504">
      <w:start w:val="1"/>
      <w:numFmt w:val="bullet"/>
      <w:pStyle w:val="ActivitySubLetter"/>
      <w:lvlText w:val="o"/>
      <w:lvlJc w:val="left"/>
      <w:pPr>
        <w:tabs>
          <w:tab w:val="num" w:pos="1800"/>
        </w:tabs>
        <w:ind w:left="2088" w:hanging="288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6E57F6D"/>
    <w:multiLevelType w:val="hybridMultilevel"/>
    <w:tmpl w:val="9DC64D56"/>
    <w:lvl w:ilvl="0" w:tplc="6018F4FC">
      <w:start w:val="1"/>
      <w:numFmt w:val="bullet"/>
      <w:pStyle w:val="Activity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E9D114E"/>
    <w:multiLevelType w:val="hybridMultilevel"/>
    <w:tmpl w:val="F62489AE"/>
    <w:lvl w:ilvl="0" w:tplc="325E96B4">
      <w:start w:val="1"/>
      <w:numFmt w:val="decimal"/>
      <w:pStyle w:val="ActivityNumbers"/>
      <w:lvlText w:val="%1."/>
      <w:lvlJc w:val="left"/>
      <w:pPr>
        <w:tabs>
          <w:tab w:val="num" w:pos="36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6419950">
    <w:abstractNumId w:val="13"/>
  </w:num>
  <w:num w:numId="2" w16cid:durableId="1998804687">
    <w:abstractNumId w:val="14"/>
  </w:num>
  <w:num w:numId="3" w16cid:durableId="1965378804">
    <w:abstractNumId w:val="5"/>
  </w:num>
  <w:num w:numId="4" w16cid:durableId="1046952913">
    <w:abstractNumId w:val="12"/>
  </w:num>
  <w:num w:numId="5" w16cid:durableId="2022271135">
    <w:abstractNumId w:val="7"/>
  </w:num>
  <w:num w:numId="6" w16cid:durableId="418910026">
    <w:abstractNumId w:val="6"/>
  </w:num>
  <w:num w:numId="7" w16cid:durableId="1833834688">
    <w:abstractNumId w:val="3"/>
  </w:num>
  <w:num w:numId="8" w16cid:durableId="1965964666">
    <w:abstractNumId w:val="4"/>
  </w:num>
  <w:num w:numId="9" w16cid:durableId="1733310776">
    <w:abstractNumId w:val="2"/>
  </w:num>
  <w:num w:numId="10" w16cid:durableId="2041197161">
    <w:abstractNumId w:val="8"/>
  </w:num>
  <w:num w:numId="11" w16cid:durableId="1646813622">
    <w:abstractNumId w:val="1"/>
  </w:num>
  <w:num w:numId="12" w16cid:durableId="1826360878">
    <w:abstractNumId w:val="14"/>
  </w:num>
  <w:num w:numId="13" w16cid:durableId="511534931">
    <w:abstractNumId w:val="0"/>
  </w:num>
  <w:num w:numId="14" w16cid:durableId="556555477">
    <w:abstractNumId w:val="14"/>
    <w:lvlOverride w:ilvl="0">
      <w:startOverride w:val="1"/>
    </w:lvlOverride>
  </w:num>
  <w:num w:numId="15" w16cid:durableId="715549801">
    <w:abstractNumId w:val="9"/>
  </w:num>
  <w:num w:numId="16" w16cid:durableId="1175455511">
    <w:abstractNumId w:val="14"/>
    <w:lvlOverride w:ilvl="0">
      <w:startOverride w:val="1"/>
    </w:lvlOverride>
  </w:num>
  <w:num w:numId="17" w16cid:durableId="1494250719">
    <w:abstractNumId w:val="14"/>
    <w:lvlOverride w:ilvl="0">
      <w:startOverride w:val="1"/>
    </w:lvlOverride>
  </w:num>
  <w:num w:numId="18" w16cid:durableId="1386103867">
    <w:abstractNumId w:val="11"/>
  </w:num>
  <w:num w:numId="19" w16cid:durableId="144904703">
    <w:abstractNumId w:val="14"/>
    <w:lvlOverride w:ilvl="0">
      <w:startOverride w:val="1"/>
    </w:lvlOverride>
  </w:num>
  <w:num w:numId="20" w16cid:durableId="517281096">
    <w:abstractNumId w:val="14"/>
    <w:lvlOverride w:ilvl="0">
      <w:startOverride w:val="1"/>
    </w:lvlOverride>
  </w:num>
  <w:num w:numId="21" w16cid:durableId="1788816444">
    <w:abstractNumId w:val="14"/>
    <w:lvlOverride w:ilvl="0">
      <w:startOverride w:val="1"/>
    </w:lvlOverride>
  </w:num>
  <w:num w:numId="22" w16cid:durableId="1591892232">
    <w:abstractNumId w:val="14"/>
    <w:lvlOverride w:ilvl="0">
      <w:startOverride w:val="1"/>
    </w:lvlOverride>
  </w:num>
  <w:num w:numId="23" w16cid:durableId="180248169">
    <w:abstractNumId w:val="14"/>
    <w:lvlOverride w:ilvl="0">
      <w:startOverride w:val="1"/>
    </w:lvlOverride>
  </w:num>
  <w:num w:numId="24" w16cid:durableId="2061518449">
    <w:abstractNumId w:val="10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hideSpellingErrors/>
  <w:hideGrammaticalErrors/>
  <w:proofState w:spelling="clean" w:grammar="clean"/>
  <w:attachedTemplate r:id="rId1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jQzsDAyNrGwMLUwMzJQ0lEKTi0uzszPAykwNKsFAFenKHItAAAA"/>
  </w:docVars>
  <w:rsids>
    <w:rsidRoot w:val="00CD768C"/>
    <w:rsid w:val="0000503E"/>
    <w:rsid w:val="00006EBC"/>
    <w:rsid w:val="00010144"/>
    <w:rsid w:val="000111FC"/>
    <w:rsid w:val="000175ED"/>
    <w:rsid w:val="00023783"/>
    <w:rsid w:val="000259E5"/>
    <w:rsid w:val="00025F0C"/>
    <w:rsid w:val="00033208"/>
    <w:rsid w:val="00034D22"/>
    <w:rsid w:val="0003567D"/>
    <w:rsid w:val="0004407F"/>
    <w:rsid w:val="000508B8"/>
    <w:rsid w:val="000534DE"/>
    <w:rsid w:val="0005427D"/>
    <w:rsid w:val="00064B9B"/>
    <w:rsid w:val="0007134D"/>
    <w:rsid w:val="00074FFB"/>
    <w:rsid w:val="00082360"/>
    <w:rsid w:val="00086EA9"/>
    <w:rsid w:val="00095112"/>
    <w:rsid w:val="000A48F3"/>
    <w:rsid w:val="000A50ED"/>
    <w:rsid w:val="000A7BFB"/>
    <w:rsid w:val="000B4726"/>
    <w:rsid w:val="000C0FCC"/>
    <w:rsid w:val="000C16D5"/>
    <w:rsid w:val="000C4790"/>
    <w:rsid w:val="000C499F"/>
    <w:rsid w:val="000E33B3"/>
    <w:rsid w:val="000E3490"/>
    <w:rsid w:val="000E5936"/>
    <w:rsid w:val="000E63C0"/>
    <w:rsid w:val="000F029A"/>
    <w:rsid w:val="000F0EF7"/>
    <w:rsid w:val="00106AA8"/>
    <w:rsid w:val="001169D4"/>
    <w:rsid w:val="00124B4A"/>
    <w:rsid w:val="001320DC"/>
    <w:rsid w:val="00151FC5"/>
    <w:rsid w:val="00157D13"/>
    <w:rsid w:val="00166991"/>
    <w:rsid w:val="001753B7"/>
    <w:rsid w:val="0018134E"/>
    <w:rsid w:val="00183F7A"/>
    <w:rsid w:val="0019391D"/>
    <w:rsid w:val="001A2009"/>
    <w:rsid w:val="001B4CD7"/>
    <w:rsid w:val="001D1332"/>
    <w:rsid w:val="001D19EF"/>
    <w:rsid w:val="001E25B2"/>
    <w:rsid w:val="001E4694"/>
    <w:rsid w:val="001E4BCA"/>
    <w:rsid w:val="001E671D"/>
    <w:rsid w:val="001E6BDE"/>
    <w:rsid w:val="001E6FBD"/>
    <w:rsid w:val="001E7816"/>
    <w:rsid w:val="001F7092"/>
    <w:rsid w:val="002027E3"/>
    <w:rsid w:val="002139DF"/>
    <w:rsid w:val="00226ED9"/>
    <w:rsid w:val="002278AF"/>
    <w:rsid w:val="00227EB2"/>
    <w:rsid w:val="00230958"/>
    <w:rsid w:val="00230B02"/>
    <w:rsid w:val="00230DA0"/>
    <w:rsid w:val="00232A73"/>
    <w:rsid w:val="00235535"/>
    <w:rsid w:val="002527B6"/>
    <w:rsid w:val="00281D4C"/>
    <w:rsid w:val="002A2CC6"/>
    <w:rsid w:val="002A2F49"/>
    <w:rsid w:val="002B1C7D"/>
    <w:rsid w:val="002C22F2"/>
    <w:rsid w:val="002C3368"/>
    <w:rsid w:val="002C7B0C"/>
    <w:rsid w:val="002D07E7"/>
    <w:rsid w:val="002E0708"/>
    <w:rsid w:val="002E0921"/>
    <w:rsid w:val="002E2A90"/>
    <w:rsid w:val="002E3A76"/>
    <w:rsid w:val="002E416B"/>
    <w:rsid w:val="002E54FC"/>
    <w:rsid w:val="002E5736"/>
    <w:rsid w:val="002E7FB2"/>
    <w:rsid w:val="002F0296"/>
    <w:rsid w:val="002F1870"/>
    <w:rsid w:val="002F4C5B"/>
    <w:rsid w:val="002F68F9"/>
    <w:rsid w:val="00302431"/>
    <w:rsid w:val="00306753"/>
    <w:rsid w:val="003120AC"/>
    <w:rsid w:val="003223E0"/>
    <w:rsid w:val="00324193"/>
    <w:rsid w:val="0032763D"/>
    <w:rsid w:val="003279B3"/>
    <w:rsid w:val="003421FD"/>
    <w:rsid w:val="003442C2"/>
    <w:rsid w:val="00350C49"/>
    <w:rsid w:val="0035166B"/>
    <w:rsid w:val="00354476"/>
    <w:rsid w:val="00356DF1"/>
    <w:rsid w:val="00363407"/>
    <w:rsid w:val="00364A23"/>
    <w:rsid w:val="00364CF2"/>
    <w:rsid w:val="003663FB"/>
    <w:rsid w:val="00366F11"/>
    <w:rsid w:val="00373812"/>
    <w:rsid w:val="00375ACB"/>
    <w:rsid w:val="00377B07"/>
    <w:rsid w:val="003874EB"/>
    <w:rsid w:val="0039161B"/>
    <w:rsid w:val="00395F84"/>
    <w:rsid w:val="00397CF3"/>
    <w:rsid w:val="003A0175"/>
    <w:rsid w:val="003A44EC"/>
    <w:rsid w:val="003A4BC5"/>
    <w:rsid w:val="003A5905"/>
    <w:rsid w:val="003A73BB"/>
    <w:rsid w:val="003C3EBB"/>
    <w:rsid w:val="003C4F00"/>
    <w:rsid w:val="003C5052"/>
    <w:rsid w:val="003D0D7D"/>
    <w:rsid w:val="003E69D8"/>
    <w:rsid w:val="003F18F6"/>
    <w:rsid w:val="003F20F4"/>
    <w:rsid w:val="003F2D0A"/>
    <w:rsid w:val="003F34CF"/>
    <w:rsid w:val="003F384D"/>
    <w:rsid w:val="003F4DC0"/>
    <w:rsid w:val="00401B2F"/>
    <w:rsid w:val="00407B5F"/>
    <w:rsid w:val="00411063"/>
    <w:rsid w:val="00423784"/>
    <w:rsid w:val="00427C02"/>
    <w:rsid w:val="00437489"/>
    <w:rsid w:val="00443704"/>
    <w:rsid w:val="00450287"/>
    <w:rsid w:val="00451548"/>
    <w:rsid w:val="00452009"/>
    <w:rsid w:val="004551CE"/>
    <w:rsid w:val="00464842"/>
    <w:rsid w:val="00481D46"/>
    <w:rsid w:val="00487689"/>
    <w:rsid w:val="004A6BB5"/>
    <w:rsid w:val="004C2DAD"/>
    <w:rsid w:val="004C368F"/>
    <w:rsid w:val="004C512E"/>
    <w:rsid w:val="004D2208"/>
    <w:rsid w:val="004D2233"/>
    <w:rsid w:val="004D293D"/>
    <w:rsid w:val="004D344A"/>
    <w:rsid w:val="004D6FBA"/>
    <w:rsid w:val="004F3445"/>
    <w:rsid w:val="004F48FF"/>
    <w:rsid w:val="004F559A"/>
    <w:rsid w:val="00513A98"/>
    <w:rsid w:val="005162BB"/>
    <w:rsid w:val="0053159D"/>
    <w:rsid w:val="00537A33"/>
    <w:rsid w:val="00542510"/>
    <w:rsid w:val="00545A4B"/>
    <w:rsid w:val="005460E8"/>
    <w:rsid w:val="0055004F"/>
    <w:rsid w:val="0055040D"/>
    <w:rsid w:val="005534D8"/>
    <w:rsid w:val="00554762"/>
    <w:rsid w:val="00574257"/>
    <w:rsid w:val="005923EE"/>
    <w:rsid w:val="005A03EE"/>
    <w:rsid w:val="005A19B3"/>
    <w:rsid w:val="005A2028"/>
    <w:rsid w:val="005B002B"/>
    <w:rsid w:val="005B2069"/>
    <w:rsid w:val="005B2B21"/>
    <w:rsid w:val="005C1ACC"/>
    <w:rsid w:val="005C293C"/>
    <w:rsid w:val="005C4380"/>
    <w:rsid w:val="005C7650"/>
    <w:rsid w:val="005D1548"/>
    <w:rsid w:val="005E1577"/>
    <w:rsid w:val="005E21C8"/>
    <w:rsid w:val="005E7694"/>
    <w:rsid w:val="005F10A3"/>
    <w:rsid w:val="005F16D8"/>
    <w:rsid w:val="005F1794"/>
    <w:rsid w:val="00602C6E"/>
    <w:rsid w:val="00604ADC"/>
    <w:rsid w:val="00612B89"/>
    <w:rsid w:val="00614287"/>
    <w:rsid w:val="006270C5"/>
    <w:rsid w:val="00632133"/>
    <w:rsid w:val="0063270B"/>
    <w:rsid w:val="0063405D"/>
    <w:rsid w:val="0063506D"/>
    <w:rsid w:val="006411BB"/>
    <w:rsid w:val="00641563"/>
    <w:rsid w:val="0065120E"/>
    <w:rsid w:val="00664EF4"/>
    <w:rsid w:val="00681A8B"/>
    <w:rsid w:val="00685328"/>
    <w:rsid w:val="006874F4"/>
    <w:rsid w:val="00687EF0"/>
    <w:rsid w:val="00690354"/>
    <w:rsid w:val="006A19F7"/>
    <w:rsid w:val="006A5CB2"/>
    <w:rsid w:val="006A6F2C"/>
    <w:rsid w:val="006A75A9"/>
    <w:rsid w:val="006B1F3F"/>
    <w:rsid w:val="006C47BA"/>
    <w:rsid w:val="006C52C4"/>
    <w:rsid w:val="006C6A6B"/>
    <w:rsid w:val="006D1329"/>
    <w:rsid w:val="006D25BF"/>
    <w:rsid w:val="006D3857"/>
    <w:rsid w:val="006D4EA9"/>
    <w:rsid w:val="006D5BEE"/>
    <w:rsid w:val="006E0A44"/>
    <w:rsid w:val="006E114C"/>
    <w:rsid w:val="006E2FE6"/>
    <w:rsid w:val="006E4CE4"/>
    <w:rsid w:val="006E56D8"/>
    <w:rsid w:val="006F0AFD"/>
    <w:rsid w:val="006F235C"/>
    <w:rsid w:val="006F486D"/>
    <w:rsid w:val="00700226"/>
    <w:rsid w:val="00706ACF"/>
    <w:rsid w:val="007071E9"/>
    <w:rsid w:val="007109FA"/>
    <w:rsid w:val="00711783"/>
    <w:rsid w:val="00712754"/>
    <w:rsid w:val="007419B6"/>
    <w:rsid w:val="00752559"/>
    <w:rsid w:val="007621A7"/>
    <w:rsid w:val="00770A03"/>
    <w:rsid w:val="00775DFB"/>
    <w:rsid w:val="00777A56"/>
    <w:rsid w:val="00782001"/>
    <w:rsid w:val="007945F1"/>
    <w:rsid w:val="00794CCD"/>
    <w:rsid w:val="007950BE"/>
    <w:rsid w:val="00795515"/>
    <w:rsid w:val="007969C2"/>
    <w:rsid w:val="00796F1B"/>
    <w:rsid w:val="007976F5"/>
    <w:rsid w:val="007A7BCA"/>
    <w:rsid w:val="007A7E0E"/>
    <w:rsid w:val="007C3838"/>
    <w:rsid w:val="007C58BA"/>
    <w:rsid w:val="007C6813"/>
    <w:rsid w:val="007D14D8"/>
    <w:rsid w:val="007D1934"/>
    <w:rsid w:val="007D1E76"/>
    <w:rsid w:val="007E3B82"/>
    <w:rsid w:val="007F7D97"/>
    <w:rsid w:val="008011E7"/>
    <w:rsid w:val="00801E8D"/>
    <w:rsid w:val="00805F42"/>
    <w:rsid w:val="00806C37"/>
    <w:rsid w:val="00813714"/>
    <w:rsid w:val="00816D52"/>
    <w:rsid w:val="00821186"/>
    <w:rsid w:val="00822605"/>
    <w:rsid w:val="00823804"/>
    <w:rsid w:val="00824AA8"/>
    <w:rsid w:val="00825B1B"/>
    <w:rsid w:val="008303AD"/>
    <w:rsid w:val="0083083E"/>
    <w:rsid w:val="00836467"/>
    <w:rsid w:val="00840C1B"/>
    <w:rsid w:val="00850DDD"/>
    <w:rsid w:val="008549B0"/>
    <w:rsid w:val="00856CA2"/>
    <w:rsid w:val="008608AB"/>
    <w:rsid w:val="00860D10"/>
    <w:rsid w:val="008713A8"/>
    <w:rsid w:val="00871D43"/>
    <w:rsid w:val="00876737"/>
    <w:rsid w:val="00876D8E"/>
    <w:rsid w:val="008771CF"/>
    <w:rsid w:val="00883B16"/>
    <w:rsid w:val="0088408F"/>
    <w:rsid w:val="0089000B"/>
    <w:rsid w:val="00891192"/>
    <w:rsid w:val="00891323"/>
    <w:rsid w:val="008A176E"/>
    <w:rsid w:val="008A30C1"/>
    <w:rsid w:val="008A333F"/>
    <w:rsid w:val="008A4CB3"/>
    <w:rsid w:val="008A6E2A"/>
    <w:rsid w:val="008B0AC5"/>
    <w:rsid w:val="008C0599"/>
    <w:rsid w:val="008C0EE1"/>
    <w:rsid w:val="008D06F9"/>
    <w:rsid w:val="008E0BAC"/>
    <w:rsid w:val="008E456C"/>
    <w:rsid w:val="008F418F"/>
    <w:rsid w:val="008F5512"/>
    <w:rsid w:val="008F5BF3"/>
    <w:rsid w:val="00911596"/>
    <w:rsid w:val="00912FDD"/>
    <w:rsid w:val="00914616"/>
    <w:rsid w:val="00926363"/>
    <w:rsid w:val="00937CFC"/>
    <w:rsid w:val="00941D03"/>
    <w:rsid w:val="00942B09"/>
    <w:rsid w:val="00946536"/>
    <w:rsid w:val="0094655F"/>
    <w:rsid w:val="00950B13"/>
    <w:rsid w:val="00951B91"/>
    <w:rsid w:val="0095421A"/>
    <w:rsid w:val="009564B3"/>
    <w:rsid w:val="00960A4C"/>
    <w:rsid w:val="0096451A"/>
    <w:rsid w:val="009731F7"/>
    <w:rsid w:val="00974C26"/>
    <w:rsid w:val="00976502"/>
    <w:rsid w:val="009776B0"/>
    <w:rsid w:val="00980416"/>
    <w:rsid w:val="00984664"/>
    <w:rsid w:val="00992971"/>
    <w:rsid w:val="009967F8"/>
    <w:rsid w:val="0099773B"/>
    <w:rsid w:val="009A156E"/>
    <w:rsid w:val="009A2E69"/>
    <w:rsid w:val="009A6606"/>
    <w:rsid w:val="009B6635"/>
    <w:rsid w:val="009B6C32"/>
    <w:rsid w:val="009D13E6"/>
    <w:rsid w:val="009D2409"/>
    <w:rsid w:val="009D2C66"/>
    <w:rsid w:val="009D4FE8"/>
    <w:rsid w:val="009D5E00"/>
    <w:rsid w:val="009D5F13"/>
    <w:rsid w:val="009E037B"/>
    <w:rsid w:val="009E3213"/>
    <w:rsid w:val="009F08FA"/>
    <w:rsid w:val="009F1CE0"/>
    <w:rsid w:val="009F2B2F"/>
    <w:rsid w:val="00A01852"/>
    <w:rsid w:val="00A02CD8"/>
    <w:rsid w:val="00A14E20"/>
    <w:rsid w:val="00A155AF"/>
    <w:rsid w:val="00A16765"/>
    <w:rsid w:val="00A460E5"/>
    <w:rsid w:val="00A5127A"/>
    <w:rsid w:val="00A52488"/>
    <w:rsid w:val="00A57681"/>
    <w:rsid w:val="00A654EF"/>
    <w:rsid w:val="00A70209"/>
    <w:rsid w:val="00A7125B"/>
    <w:rsid w:val="00A76138"/>
    <w:rsid w:val="00A777F6"/>
    <w:rsid w:val="00A77F7C"/>
    <w:rsid w:val="00A851D4"/>
    <w:rsid w:val="00A86F87"/>
    <w:rsid w:val="00A91320"/>
    <w:rsid w:val="00A916E6"/>
    <w:rsid w:val="00A92E52"/>
    <w:rsid w:val="00A94274"/>
    <w:rsid w:val="00A95D1B"/>
    <w:rsid w:val="00AA0DEC"/>
    <w:rsid w:val="00AA2D85"/>
    <w:rsid w:val="00AB1851"/>
    <w:rsid w:val="00AB6C30"/>
    <w:rsid w:val="00AB6F79"/>
    <w:rsid w:val="00AB716B"/>
    <w:rsid w:val="00AB79BB"/>
    <w:rsid w:val="00AD3BCF"/>
    <w:rsid w:val="00AE046A"/>
    <w:rsid w:val="00AE1E6D"/>
    <w:rsid w:val="00AE76CB"/>
    <w:rsid w:val="00AF4404"/>
    <w:rsid w:val="00B05639"/>
    <w:rsid w:val="00B12414"/>
    <w:rsid w:val="00B13A26"/>
    <w:rsid w:val="00B175B0"/>
    <w:rsid w:val="00B20434"/>
    <w:rsid w:val="00B23178"/>
    <w:rsid w:val="00B27131"/>
    <w:rsid w:val="00B27440"/>
    <w:rsid w:val="00B3304A"/>
    <w:rsid w:val="00B35F46"/>
    <w:rsid w:val="00B36AC7"/>
    <w:rsid w:val="00B45F5E"/>
    <w:rsid w:val="00B5245D"/>
    <w:rsid w:val="00B53195"/>
    <w:rsid w:val="00B609CE"/>
    <w:rsid w:val="00B64333"/>
    <w:rsid w:val="00B73513"/>
    <w:rsid w:val="00B73825"/>
    <w:rsid w:val="00B76219"/>
    <w:rsid w:val="00B840BE"/>
    <w:rsid w:val="00B85023"/>
    <w:rsid w:val="00B90414"/>
    <w:rsid w:val="00BA4F54"/>
    <w:rsid w:val="00BA5829"/>
    <w:rsid w:val="00BB0D69"/>
    <w:rsid w:val="00BC12FB"/>
    <w:rsid w:val="00BC29BD"/>
    <w:rsid w:val="00BD0110"/>
    <w:rsid w:val="00BE4555"/>
    <w:rsid w:val="00BE4770"/>
    <w:rsid w:val="00BE6AC3"/>
    <w:rsid w:val="00BF0B24"/>
    <w:rsid w:val="00BF4DAD"/>
    <w:rsid w:val="00C03008"/>
    <w:rsid w:val="00C04A38"/>
    <w:rsid w:val="00C05524"/>
    <w:rsid w:val="00C1058B"/>
    <w:rsid w:val="00C12B6B"/>
    <w:rsid w:val="00C170A5"/>
    <w:rsid w:val="00C20182"/>
    <w:rsid w:val="00C25108"/>
    <w:rsid w:val="00C31EC3"/>
    <w:rsid w:val="00C33233"/>
    <w:rsid w:val="00C33A9D"/>
    <w:rsid w:val="00C40360"/>
    <w:rsid w:val="00C5010D"/>
    <w:rsid w:val="00C52AA3"/>
    <w:rsid w:val="00C5377D"/>
    <w:rsid w:val="00C567BD"/>
    <w:rsid w:val="00C666B7"/>
    <w:rsid w:val="00C75705"/>
    <w:rsid w:val="00C80D21"/>
    <w:rsid w:val="00C82351"/>
    <w:rsid w:val="00C82ED0"/>
    <w:rsid w:val="00C83BE8"/>
    <w:rsid w:val="00C9103E"/>
    <w:rsid w:val="00C92D2E"/>
    <w:rsid w:val="00C935DD"/>
    <w:rsid w:val="00C964B9"/>
    <w:rsid w:val="00CA1259"/>
    <w:rsid w:val="00CA2532"/>
    <w:rsid w:val="00CA3B00"/>
    <w:rsid w:val="00CA65C2"/>
    <w:rsid w:val="00CC326A"/>
    <w:rsid w:val="00CD4617"/>
    <w:rsid w:val="00CD603C"/>
    <w:rsid w:val="00CD7555"/>
    <w:rsid w:val="00CD7684"/>
    <w:rsid w:val="00CD768C"/>
    <w:rsid w:val="00CE7FFA"/>
    <w:rsid w:val="00D066AD"/>
    <w:rsid w:val="00D07028"/>
    <w:rsid w:val="00D11410"/>
    <w:rsid w:val="00D15B1D"/>
    <w:rsid w:val="00D22132"/>
    <w:rsid w:val="00D24403"/>
    <w:rsid w:val="00D33017"/>
    <w:rsid w:val="00D464C5"/>
    <w:rsid w:val="00D466FA"/>
    <w:rsid w:val="00D6601E"/>
    <w:rsid w:val="00D74795"/>
    <w:rsid w:val="00D77572"/>
    <w:rsid w:val="00D801C2"/>
    <w:rsid w:val="00D81D82"/>
    <w:rsid w:val="00D8200D"/>
    <w:rsid w:val="00D874EB"/>
    <w:rsid w:val="00D90FC7"/>
    <w:rsid w:val="00D933BF"/>
    <w:rsid w:val="00D952A0"/>
    <w:rsid w:val="00DB4C86"/>
    <w:rsid w:val="00DC5192"/>
    <w:rsid w:val="00DC7DD8"/>
    <w:rsid w:val="00DD2241"/>
    <w:rsid w:val="00DD6BA8"/>
    <w:rsid w:val="00DD7762"/>
    <w:rsid w:val="00DD7FF0"/>
    <w:rsid w:val="00DE122A"/>
    <w:rsid w:val="00DE64EE"/>
    <w:rsid w:val="00DF229C"/>
    <w:rsid w:val="00DF31D7"/>
    <w:rsid w:val="00DF50EE"/>
    <w:rsid w:val="00E02F60"/>
    <w:rsid w:val="00E042AE"/>
    <w:rsid w:val="00E0582D"/>
    <w:rsid w:val="00E13CB9"/>
    <w:rsid w:val="00E1621B"/>
    <w:rsid w:val="00E265B7"/>
    <w:rsid w:val="00E272CD"/>
    <w:rsid w:val="00E27664"/>
    <w:rsid w:val="00E32B76"/>
    <w:rsid w:val="00E35D16"/>
    <w:rsid w:val="00E41161"/>
    <w:rsid w:val="00E44324"/>
    <w:rsid w:val="00E51672"/>
    <w:rsid w:val="00E51D29"/>
    <w:rsid w:val="00E66DDC"/>
    <w:rsid w:val="00E827BA"/>
    <w:rsid w:val="00E83FBF"/>
    <w:rsid w:val="00E905D8"/>
    <w:rsid w:val="00E91245"/>
    <w:rsid w:val="00E93C53"/>
    <w:rsid w:val="00EB1CED"/>
    <w:rsid w:val="00EB3CB1"/>
    <w:rsid w:val="00EC4196"/>
    <w:rsid w:val="00EC5186"/>
    <w:rsid w:val="00ED3868"/>
    <w:rsid w:val="00EE3802"/>
    <w:rsid w:val="00EF1AA5"/>
    <w:rsid w:val="00EF2B5B"/>
    <w:rsid w:val="00EF2E6A"/>
    <w:rsid w:val="00EF57DD"/>
    <w:rsid w:val="00EF6E28"/>
    <w:rsid w:val="00F0110B"/>
    <w:rsid w:val="00F01CE8"/>
    <w:rsid w:val="00F03BA8"/>
    <w:rsid w:val="00F06A3D"/>
    <w:rsid w:val="00F1108D"/>
    <w:rsid w:val="00F110A9"/>
    <w:rsid w:val="00F11FD5"/>
    <w:rsid w:val="00F125C2"/>
    <w:rsid w:val="00F13411"/>
    <w:rsid w:val="00F15E10"/>
    <w:rsid w:val="00F2589E"/>
    <w:rsid w:val="00F40E43"/>
    <w:rsid w:val="00F43E6E"/>
    <w:rsid w:val="00F47888"/>
    <w:rsid w:val="00F61CAC"/>
    <w:rsid w:val="00F622AF"/>
    <w:rsid w:val="00F625E1"/>
    <w:rsid w:val="00F7765B"/>
    <w:rsid w:val="00F77EA0"/>
    <w:rsid w:val="00F81814"/>
    <w:rsid w:val="00F9139F"/>
    <w:rsid w:val="00F9594F"/>
    <w:rsid w:val="00FA1FDF"/>
    <w:rsid w:val="00FA46C6"/>
    <w:rsid w:val="00FA5E9C"/>
    <w:rsid w:val="00FA63CF"/>
    <w:rsid w:val="00FB0002"/>
    <w:rsid w:val="00FB12D1"/>
    <w:rsid w:val="00FB1E55"/>
    <w:rsid w:val="00FC022E"/>
    <w:rsid w:val="00FD0DC9"/>
    <w:rsid w:val="00FD2054"/>
    <w:rsid w:val="00FE2262"/>
    <w:rsid w:val="00FE2B0E"/>
    <w:rsid w:val="00FE4D71"/>
    <w:rsid w:val="00FE6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4A63C42"/>
  <w15:chartTrackingRefBased/>
  <w15:docId w15:val="{4EA7FA2E-2612-46A4-95B1-1BBC7A4FEF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semiHidden="1" w:uiPriority="9" w:unhideWhenUsed="1"/>
    <w:lsdException w:name="heading 2" w:semiHidden="1" w:uiPriority="9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 w:unhideWhenUsed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/>
    <w:lsdException w:name="FollowedHyperlink" w:semiHidden="1" w:unhideWhenUsed="1"/>
    <w:lsdException w:name="Strong" w:semiHidden="1" w:uiPriority="22" w:unhideWhenUsed="1" w:qFormat="1"/>
    <w:lsdException w:name="Emphasis" w:semiHidden="1" w:uiPriority="49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semiHidden="1" w:uiPriority="0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/>
    <w:lsdException w:name="Book Title" w:semiHidden="1" w:uiPriority="33" w:unhideWhenUsed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C6A6B"/>
    <w:pPr>
      <w:spacing w:after="0" w:line="240" w:lineRule="auto"/>
    </w:pPr>
    <w:rPr>
      <w:rFonts w:ascii="Arial" w:hAnsi="Arial"/>
    </w:rPr>
  </w:style>
  <w:style w:type="paragraph" w:styleId="Heading1">
    <w:name w:val="heading 1"/>
    <w:basedOn w:val="Normal"/>
    <w:next w:val="Normal"/>
    <w:link w:val="Heading1Char"/>
    <w:uiPriority w:val="49"/>
    <w:unhideWhenUsed/>
    <w:rsid w:val="003120A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FA1F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tivityNumbers">
    <w:name w:val="Activity Numbers"/>
    <w:basedOn w:val="Normal"/>
    <w:qFormat/>
    <w:rsid w:val="00664EF4"/>
    <w:pPr>
      <w:numPr>
        <w:numId w:val="12"/>
      </w:numPr>
      <w:spacing w:after="120"/>
    </w:pPr>
  </w:style>
  <w:style w:type="paragraph" w:customStyle="1" w:styleId="ActivityBody">
    <w:name w:val="ActivityBody"/>
    <w:basedOn w:val="Normal"/>
    <w:link w:val="ActivityBodyChar"/>
    <w:qFormat/>
    <w:rsid w:val="00976502"/>
    <w:pPr>
      <w:ind w:left="360"/>
    </w:pPr>
  </w:style>
  <w:style w:type="paragraph" w:customStyle="1" w:styleId="Activitybullet">
    <w:name w:val="Activitybullet"/>
    <w:basedOn w:val="Normal"/>
    <w:qFormat/>
    <w:rsid w:val="007D1934"/>
    <w:pPr>
      <w:numPr>
        <w:numId w:val="1"/>
      </w:numPr>
      <w:spacing w:after="60"/>
      <w:contextualSpacing/>
    </w:pPr>
  </w:style>
  <w:style w:type="paragraph" w:customStyle="1" w:styleId="ActivitySection">
    <w:name w:val="ActivitySection"/>
    <w:basedOn w:val="Normal"/>
    <w:link w:val="ActivitySectionChar"/>
    <w:qFormat/>
    <w:rsid w:val="00CA2532"/>
    <w:pPr>
      <w:spacing w:after="120"/>
      <w:contextualSpacing/>
    </w:pPr>
    <w:rPr>
      <w:rFonts w:ascii="Helvetica" w:hAnsi="Helvetica"/>
      <w:b/>
      <w:color w:val="004871"/>
      <w:sz w:val="28"/>
    </w:rPr>
  </w:style>
  <w:style w:type="character" w:customStyle="1" w:styleId="ActivityBodyChar">
    <w:name w:val="ActivityBody Char"/>
    <w:basedOn w:val="DefaultParagraphFont"/>
    <w:link w:val="ActivityBody"/>
    <w:rsid w:val="00976502"/>
    <w:rPr>
      <w:rFonts w:ascii="Arial" w:hAnsi="Arial"/>
    </w:rPr>
  </w:style>
  <w:style w:type="paragraph" w:customStyle="1" w:styleId="AssessHeading">
    <w:name w:val="AssessHeading"/>
    <w:basedOn w:val="Normal"/>
    <w:qFormat/>
    <w:rsid w:val="00E1621B"/>
    <w:pPr>
      <w:spacing w:after="120"/>
    </w:pPr>
    <w:rPr>
      <w:i/>
    </w:rPr>
  </w:style>
  <w:style w:type="character" w:customStyle="1" w:styleId="ActivitySectionChar">
    <w:name w:val="ActivitySection Char"/>
    <w:basedOn w:val="ActivityBodyChar"/>
    <w:link w:val="ActivitySection"/>
    <w:rsid w:val="00CA2532"/>
    <w:rPr>
      <w:rFonts w:ascii="Helvetica" w:hAnsi="Helvetica"/>
      <w:b/>
      <w:color w:val="004871"/>
      <w:sz w:val="28"/>
    </w:rPr>
  </w:style>
  <w:style w:type="character" w:customStyle="1" w:styleId="KeyTerm">
    <w:name w:val="KeyTerm"/>
    <w:qFormat/>
    <w:rsid w:val="00183F7A"/>
    <w:rPr>
      <w:rFonts w:ascii="Arial" w:hAnsi="Arial"/>
      <w:b/>
      <w:sz w:val="22"/>
    </w:rPr>
  </w:style>
  <w:style w:type="paragraph" w:customStyle="1" w:styleId="Activitysub2">
    <w:name w:val="Activity sub 2"/>
    <w:basedOn w:val="Normal"/>
    <w:qFormat/>
    <w:rsid w:val="004551CE"/>
    <w:pPr>
      <w:numPr>
        <w:numId w:val="3"/>
      </w:numPr>
      <w:spacing w:after="120"/>
      <w:contextualSpacing/>
    </w:pPr>
  </w:style>
  <w:style w:type="character" w:customStyle="1" w:styleId="KeyTermItalic">
    <w:name w:val="KeyTerm + Italic"/>
    <w:basedOn w:val="KeyTerm"/>
    <w:qFormat/>
    <w:rsid w:val="00183F7A"/>
    <w:rPr>
      <w:rFonts w:ascii="Arial" w:hAnsi="Arial"/>
      <w:b/>
      <w:i/>
      <w:sz w:val="22"/>
    </w:rPr>
  </w:style>
  <w:style w:type="paragraph" w:customStyle="1" w:styleId="DaytoDay">
    <w:name w:val="DaytoDay"/>
    <w:basedOn w:val="ActivityBody"/>
    <w:qFormat/>
    <w:rsid w:val="00183F7A"/>
    <w:pPr>
      <w:spacing w:before="120" w:after="120"/>
    </w:pPr>
    <w:rPr>
      <w:b/>
    </w:rPr>
  </w:style>
  <w:style w:type="paragraph" w:customStyle="1" w:styleId="InstrResHeading">
    <w:name w:val="InstrResHeading"/>
    <w:basedOn w:val="ActivityBody"/>
    <w:qFormat/>
    <w:rsid w:val="005E7694"/>
    <w:pPr>
      <w:spacing w:before="120" w:after="120"/>
    </w:pPr>
  </w:style>
  <w:style w:type="paragraph" w:customStyle="1" w:styleId="InstrResList">
    <w:name w:val="InstrResList"/>
    <w:basedOn w:val="Normal"/>
    <w:qFormat/>
    <w:rsid w:val="005E7694"/>
    <w:pPr>
      <w:spacing w:after="120"/>
      <w:ind w:left="720"/>
    </w:pPr>
    <w:rPr>
      <w:b/>
    </w:rPr>
  </w:style>
  <w:style w:type="paragraph" w:customStyle="1" w:styleId="APAStyle">
    <w:name w:val="APAStyle"/>
    <w:basedOn w:val="Normal"/>
    <w:link w:val="APAStyleChar"/>
    <w:qFormat/>
    <w:rsid w:val="007D1934"/>
    <w:pPr>
      <w:spacing w:after="120"/>
      <w:ind w:left="1800" w:hanging="720"/>
    </w:pPr>
  </w:style>
  <w:style w:type="paragraph" w:customStyle="1" w:styleId="APAStyleItalic">
    <w:name w:val="APAStyle + Italic"/>
    <w:basedOn w:val="APAStyle"/>
    <w:link w:val="APAStyleItalicChar"/>
    <w:qFormat/>
    <w:rsid w:val="005E7694"/>
    <w:rPr>
      <w:i/>
    </w:rPr>
  </w:style>
  <w:style w:type="character" w:customStyle="1" w:styleId="APAStyleChar">
    <w:name w:val="APAStyle Char"/>
    <w:basedOn w:val="DefaultParagraphFont"/>
    <w:link w:val="APAStyle"/>
    <w:rsid w:val="007D1934"/>
    <w:rPr>
      <w:rFonts w:ascii="Arial" w:hAnsi="Arial"/>
    </w:rPr>
  </w:style>
  <w:style w:type="character" w:customStyle="1" w:styleId="APAStyleItalicChar">
    <w:name w:val="APAStyle + Italic Char"/>
    <w:basedOn w:val="APAStyleChar"/>
    <w:link w:val="APAStyleItalic"/>
    <w:rsid w:val="005E7694"/>
    <w:rPr>
      <w:rFonts w:ascii="Arial" w:hAnsi="Arial"/>
      <w:i/>
    </w:rPr>
  </w:style>
  <w:style w:type="paragraph" w:customStyle="1" w:styleId="CaptionCentered">
    <w:name w:val="Caption + Centered"/>
    <w:basedOn w:val="Caption"/>
    <w:qFormat/>
    <w:rsid w:val="00876737"/>
    <w:pPr>
      <w:jc w:val="center"/>
    </w:pPr>
  </w:style>
  <w:style w:type="character" w:customStyle="1" w:styleId="Bold">
    <w:name w:val="Bold"/>
    <w:qFormat/>
    <w:rsid w:val="000F029A"/>
    <w:rPr>
      <w:rFonts w:ascii="Arial" w:hAnsi="Arial"/>
      <w:b/>
    </w:rPr>
  </w:style>
  <w:style w:type="paragraph" w:styleId="Caption">
    <w:name w:val="caption"/>
    <w:basedOn w:val="Normal"/>
    <w:next w:val="Normal"/>
    <w:qFormat/>
    <w:rsid w:val="007D1934"/>
    <w:pPr>
      <w:spacing w:before="120" w:after="120"/>
    </w:pPr>
    <w:rPr>
      <w:b/>
      <w:iCs/>
      <w:sz w:val="20"/>
      <w:szCs w:val="18"/>
    </w:rPr>
  </w:style>
  <w:style w:type="character" w:styleId="Hyperlink">
    <w:name w:val="Hyperlink"/>
    <w:rsid w:val="0094655F"/>
    <w:rPr>
      <w:rFonts w:ascii="Arial" w:hAnsi="Arial"/>
      <w:b/>
      <w:color w:val="005BAD"/>
      <w:sz w:val="22"/>
      <w:u w:val="none"/>
    </w:rPr>
  </w:style>
  <w:style w:type="character" w:customStyle="1" w:styleId="Italic">
    <w:name w:val="Italic"/>
    <w:qFormat/>
    <w:rsid w:val="0088408F"/>
    <w:rPr>
      <w:rFonts w:ascii="Arial" w:hAnsi="Arial"/>
      <w:i/>
    </w:rPr>
  </w:style>
  <w:style w:type="paragraph" w:customStyle="1" w:styleId="ConceptStdText">
    <w:name w:val="ConceptStd Text"/>
    <w:basedOn w:val="Normal"/>
    <w:link w:val="ConceptStdTextChar"/>
    <w:qFormat/>
    <w:rsid w:val="00DD2241"/>
    <w:pPr>
      <w:spacing w:before="120" w:after="120"/>
    </w:pPr>
    <w:rPr>
      <w:sz w:val="20"/>
    </w:rPr>
  </w:style>
  <w:style w:type="paragraph" w:customStyle="1" w:styleId="ActivityBodyBold">
    <w:name w:val="ActivityBody + Bold"/>
    <w:basedOn w:val="ActivityBody"/>
    <w:link w:val="ActivityBodyBoldChar"/>
    <w:qFormat/>
    <w:rsid w:val="00976502"/>
    <w:pPr>
      <w:spacing w:before="120" w:after="120"/>
    </w:pPr>
    <w:rPr>
      <w:b/>
    </w:rPr>
  </w:style>
  <w:style w:type="paragraph" w:customStyle="1" w:styleId="ActivityBodyItalic">
    <w:name w:val="ActivityBody + Italic"/>
    <w:basedOn w:val="ActivityBody"/>
    <w:link w:val="ActivityBodyItalicChar"/>
    <w:qFormat/>
    <w:rsid w:val="00C25108"/>
    <w:rPr>
      <w:i/>
    </w:rPr>
  </w:style>
  <w:style w:type="character" w:customStyle="1" w:styleId="ActivityBodyBoldChar">
    <w:name w:val="ActivityBody + Bold Char"/>
    <w:basedOn w:val="ActivityBodyChar"/>
    <w:link w:val="ActivityBodyBold"/>
    <w:rsid w:val="00976502"/>
    <w:rPr>
      <w:rFonts w:ascii="Arial" w:hAnsi="Arial"/>
      <w:b/>
    </w:rPr>
  </w:style>
  <w:style w:type="paragraph" w:customStyle="1" w:styleId="ActivityBodyItalicandBold">
    <w:name w:val="ActivityBody + Italic and Bold"/>
    <w:basedOn w:val="ActivityBody"/>
    <w:link w:val="ActivityBodyItalicandBoldChar"/>
    <w:qFormat/>
    <w:rsid w:val="007D1934"/>
    <w:rPr>
      <w:b/>
      <w:i/>
    </w:rPr>
  </w:style>
  <w:style w:type="character" w:customStyle="1" w:styleId="ActivityBodyItalicChar">
    <w:name w:val="ActivityBody + Italic Char"/>
    <w:basedOn w:val="ActivityBodyChar"/>
    <w:link w:val="ActivityBodyItalic"/>
    <w:rsid w:val="00C25108"/>
    <w:rPr>
      <w:rFonts w:ascii="Arial" w:hAnsi="Arial"/>
      <w:i/>
    </w:rPr>
  </w:style>
  <w:style w:type="paragraph" w:customStyle="1" w:styleId="ActivitySubLetter">
    <w:name w:val="ActivitySubLetter"/>
    <w:basedOn w:val="Normal"/>
    <w:qFormat/>
    <w:rsid w:val="00CD7684"/>
    <w:pPr>
      <w:numPr>
        <w:numId w:val="4"/>
      </w:numPr>
      <w:tabs>
        <w:tab w:val="left" w:pos="1800"/>
      </w:tabs>
      <w:spacing w:after="120"/>
    </w:pPr>
  </w:style>
  <w:style w:type="paragraph" w:customStyle="1" w:styleId="AlphaGlossary">
    <w:name w:val="AlphaGlossary"/>
    <w:basedOn w:val="Normal"/>
    <w:qFormat/>
    <w:rsid w:val="007D1934"/>
    <w:pPr>
      <w:spacing w:before="120" w:after="120"/>
    </w:pPr>
    <w:rPr>
      <w:b/>
      <w:sz w:val="28"/>
    </w:rPr>
  </w:style>
  <w:style w:type="paragraph" w:customStyle="1" w:styleId="AnsKeyCentered">
    <w:name w:val="Ans Key Centered"/>
    <w:basedOn w:val="Normal"/>
    <w:qFormat/>
    <w:rsid w:val="00E1621B"/>
    <w:pPr>
      <w:jc w:val="center"/>
    </w:pPr>
    <w:rPr>
      <w:b/>
      <w:color w:val="FF0000"/>
    </w:rPr>
  </w:style>
  <w:style w:type="paragraph" w:customStyle="1" w:styleId="ConceptStdNumber">
    <w:name w:val="ConceptStd Number"/>
    <w:basedOn w:val="ConceptStdText"/>
    <w:qFormat/>
    <w:rsid w:val="00DD2241"/>
    <w:pPr>
      <w:numPr>
        <w:numId w:val="5"/>
      </w:numPr>
      <w:ind w:left="216" w:hanging="216"/>
    </w:pPr>
  </w:style>
  <w:style w:type="paragraph" w:customStyle="1" w:styleId="ConceptStdTextBold">
    <w:name w:val="ConceptStd Text + Bold"/>
    <w:basedOn w:val="ConceptStdText"/>
    <w:link w:val="ConceptStdTextBoldChar"/>
    <w:qFormat/>
    <w:rsid w:val="00DD2241"/>
    <w:rPr>
      <w:b/>
    </w:rPr>
  </w:style>
  <w:style w:type="paragraph" w:customStyle="1" w:styleId="GlossaryLettersCenter">
    <w:name w:val="GlossaryLettersCenter"/>
    <w:basedOn w:val="Normal"/>
    <w:qFormat/>
    <w:rsid w:val="00DD2241"/>
    <w:pPr>
      <w:jc w:val="center"/>
    </w:pPr>
    <w:rPr>
      <w:b/>
      <w:sz w:val="28"/>
    </w:rPr>
  </w:style>
  <w:style w:type="character" w:customStyle="1" w:styleId="ConceptStdTextChar">
    <w:name w:val="ConceptStd Text Char"/>
    <w:basedOn w:val="DefaultParagraphFont"/>
    <w:link w:val="ConceptStdText"/>
    <w:rsid w:val="00DD2241"/>
    <w:rPr>
      <w:rFonts w:ascii="Arial" w:hAnsi="Arial"/>
      <w:sz w:val="20"/>
    </w:rPr>
  </w:style>
  <w:style w:type="character" w:customStyle="1" w:styleId="ConceptStdTextBoldChar">
    <w:name w:val="ConceptStd Text + Bold Char"/>
    <w:basedOn w:val="ConceptStdTextChar"/>
    <w:link w:val="ConceptStdTextBold"/>
    <w:rsid w:val="00DD2241"/>
    <w:rPr>
      <w:rFonts w:ascii="Arial" w:hAnsi="Arial"/>
      <w:b/>
      <w:sz w:val="20"/>
    </w:rPr>
  </w:style>
  <w:style w:type="paragraph" w:styleId="Footer">
    <w:name w:val="footer"/>
    <w:basedOn w:val="Normal"/>
    <w:link w:val="FooterChar"/>
    <w:rsid w:val="00876737"/>
    <w:pPr>
      <w:jc w:val="right"/>
    </w:pPr>
    <w:rPr>
      <w:sz w:val="20"/>
    </w:rPr>
  </w:style>
  <w:style w:type="character" w:customStyle="1" w:styleId="FooterChar">
    <w:name w:val="Footer Char"/>
    <w:basedOn w:val="DefaultParagraphFont"/>
    <w:link w:val="Footer"/>
    <w:rsid w:val="00950B13"/>
    <w:rPr>
      <w:rFonts w:ascii="Arial" w:hAnsi="Arial"/>
      <w:sz w:val="20"/>
    </w:rPr>
  </w:style>
  <w:style w:type="paragraph" w:customStyle="1" w:styleId="MathMatrixEntries">
    <w:name w:val="Math Matrix Entries"/>
    <w:basedOn w:val="Normal"/>
    <w:qFormat/>
    <w:rsid w:val="00950B13"/>
    <w:pPr>
      <w:jc w:val="center"/>
    </w:pPr>
    <w:rPr>
      <w:b/>
      <w:sz w:val="20"/>
    </w:rPr>
  </w:style>
  <w:style w:type="paragraph" w:customStyle="1" w:styleId="MatrixBullets">
    <w:name w:val="Matrix Bullets"/>
    <w:basedOn w:val="Normal"/>
    <w:qFormat/>
    <w:rsid w:val="00950B13"/>
    <w:pPr>
      <w:numPr>
        <w:numId w:val="6"/>
      </w:numPr>
      <w:tabs>
        <w:tab w:val="left" w:pos="144"/>
      </w:tabs>
    </w:pPr>
    <w:rPr>
      <w:sz w:val="20"/>
    </w:rPr>
  </w:style>
  <w:style w:type="paragraph" w:customStyle="1" w:styleId="MatrixRubricEntries">
    <w:name w:val="Matrix Rubric Entries"/>
    <w:basedOn w:val="Normal"/>
    <w:qFormat/>
    <w:rsid w:val="006A5CB2"/>
    <w:rPr>
      <w:sz w:val="20"/>
    </w:rPr>
  </w:style>
  <w:style w:type="paragraph" w:customStyle="1" w:styleId="MatrixStandards">
    <w:name w:val="Matrix Standards"/>
    <w:basedOn w:val="Normal"/>
    <w:qFormat/>
    <w:rsid w:val="006A5CB2"/>
    <w:rPr>
      <w:sz w:val="20"/>
    </w:rPr>
  </w:style>
  <w:style w:type="paragraph" w:customStyle="1" w:styleId="MatrixStandardsBold">
    <w:name w:val="Matrix Standards Bold"/>
    <w:basedOn w:val="MatrixStandards"/>
    <w:qFormat/>
    <w:rsid w:val="006A5CB2"/>
    <w:rPr>
      <w:b/>
    </w:rPr>
  </w:style>
  <w:style w:type="paragraph" w:customStyle="1" w:styleId="MatrixStandardsBoldItalic">
    <w:name w:val="Matrix Standards Bold + Italic"/>
    <w:basedOn w:val="MatrixStandards"/>
    <w:qFormat/>
    <w:rsid w:val="006A5CB2"/>
    <w:rPr>
      <w:b/>
      <w:i/>
    </w:rPr>
  </w:style>
  <w:style w:type="paragraph" w:customStyle="1" w:styleId="StdsTable">
    <w:name w:val="Stds Table"/>
    <w:basedOn w:val="Normal"/>
    <w:qFormat/>
    <w:rsid w:val="006A5CB2"/>
    <w:pPr>
      <w:ind w:left="288"/>
    </w:pPr>
    <w:rPr>
      <w:b/>
    </w:rPr>
  </w:style>
  <w:style w:type="paragraph" w:customStyle="1" w:styleId="StdsTableCentered">
    <w:name w:val="Stds Table Centered"/>
    <w:basedOn w:val="StdsTable"/>
    <w:qFormat/>
    <w:rsid w:val="006A5CB2"/>
    <w:pPr>
      <w:ind w:left="0"/>
      <w:jc w:val="center"/>
    </w:pPr>
  </w:style>
  <w:style w:type="paragraph" w:customStyle="1" w:styleId="StdHeading">
    <w:name w:val="StdHeading"/>
    <w:basedOn w:val="Normal"/>
    <w:qFormat/>
    <w:rsid w:val="007C3838"/>
    <w:pPr>
      <w:spacing w:after="120"/>
      <w:ind w:left="360"/>
    </w:pPr>
    <w:rPr>
      <w:b/>
      <w:i/>
      <w:sz w:val="28"/>
    </w:rPr>
  </w:style>
  <w:style w:type="paragraph" w:customStyle="1" w:styleId="StandardBullet">
    <w:name w:val="StandardBullet"/>
    <w:basedOn w:val="Normal"/>
    <w:qFormat/>
    <w:rsid w:val="00BF0B24"/>
    <w:pPr>
      <w:numPr>
        <w:numId w:val="7"/>
      </w:numPr>
      <w:spacing w:after="120"/>
      <w:contextualSpacing/>
    </w:pPr>
    <w:rPr>
      <w:b/>
    </w:rPr>
  </w:style>
  <w:style w:type="paragraph" w:customStyle="1" w:styleId="StdBullets">
    <w:name w:val="StdBullets"/>
    <w:basedOn w:val="StandardBullet"/>
    <w:next w:val="Normal"/>
    <w:qFormat/>
    <w:rsid w:val="003279B3"/>
    <w:pPr>
      <w:tabs>
        <w:tab w:val="left" w:pos="360"/>
      </w:tabs>
      <w:ind w:left="720"/>
    </w:pPr>
    <w:rPr>
      <w:b w:val="0"/>
    </w:rPr>
  </w:style>
  <w:style w:type="paragraph" w:customStyle="1" w:styleId="ScienceStd">
    <w:name w:val="ScienceStd"/>
    <w:basedOn w:val="Normal"/>
    <w:link w:val="ScienceStdChar"/>
    <w:qFormat/>
    <w:rsid w:val="00D933BF"/>
    <w:pPr>
      <w:ind w:left="1267" w:hanging="547"/>
    </w:pPr>
  </w:style>
  <w:style w:type="paragraph" w:customStyle="1" w:styleId="ScienceStdBold">
    <w:name w:val="ScienceStdBold"/>
    <w:basedOn w:val="ScienceStd"/>
    <w:link w:val="ScienceStdBoldChar"/>
    <w:qFormat/>
    <w:rsid w:val="00D933BF"/>
    <w:rPr>
      <w:b/>
    </w:rPr>
  </w:style>
  <w:style w:type="character" w:customStyle="1" w:styleId="ScienceStdChar">
    <w:name w:val="ScienceStd Char"/>
    <w:basedOn w:val="DefaultParagraphFont"/>
    <w:link w:val="ScienceStd"/>
    <w:rsid w:val="00D933BF"/>
    <w:rPr>
      <w:rFonts w:ascii="Arial" w:hAnsi="Arial"/>
    </w:rPr>
  </w:style>
  <w:style w:type="paragraph" w:customStyle="1" w:styleId="ScienceStdSubBullet">
    <w:name w:val="ScienceStdSubBullet"/>
    <w:basedOn w:val="Normal"/>
    <w:qFormat/>
    <w:rsid w:val="00D933BF"/>
    <w:pPr>
      <w:numPr>
        <w:numId w:val="8"/>
      </w:numPr>
      <w:tabs>
        <w:tab w:val="left" w:pos="1800"/>
      </w:tabs>
      <w:spacing w:after="120"/>
      <w:contextualSpacing/>
    </w:pPr>
  </w:style>
  <w:style w:type="character" w:customStyle="1" w:styleId="ScienceStdBoldChar">
    <w:name w:val="ScienceStdBold Char"/>
    <w:basedOn w:val="ScienceStdChar"/>
    <w:link w:val="ScienceStdBold"/>
    <w:rsid w:val="00D933BF"/>
    <w:rPr>
      <w:rFonts w:ascii="Arial" w:hAnsi="Arial"/>
      <w:b/>
    </w:rPr>
  </w:style>
  <w:style w:type="character" w:customStyle="1" w:styleId="RubicTitles10pt">
    <w:name w:val="Rubic Titles 10 pt"/>
    <w:qFormat/>
    <w:rsid w:val="002527B6"/>
    <w:rPr>
      <w:rFonts w:ascii="Arial" w:hAnsi="Arial"/>
      <w:b/>
      <w:sz w:val="20"/>
    </w:rPr>
  </w:style>
  <w:style w:type="paragraph" w:customStyle="1" w:styleId="RubricTitles">
    <w:name w:val="Rubric Titles"/>
    <w:basedOn w:val="StdsTable"/>
    <w:qFormat/>
    <w:rsid w:val="002527B6"/>
    <w:pPr>
      <w:ind w:left="0"/>
    </w:pPr>
  </w:style>
  <w:style w:type="paragraph" w:customStyle="1" w:styleId="RubricHeadings">
    <w:name w:val="Rubric Headings"/>
    <w:basedOn w:val="Normal"/>
    <w:qFormat/>
    <w:rsid w:val="002527B6"/>
    <w:pPr>
      <w:jc w:val="center"/>
    </w:pPr>
    <w:rPr>
      <w:b/>
    </w:rPr>
  </w:style>
  <w:style w:type="paragraph" w:customStyle="1" w:styleId="RubricHeadings10pt">
    <w:name w:val="Rubric Headings + 10 pt"/>
    <w:basedOn w:val="RubricHeadings"/>
    <w:qFormat/>
    <w:rsid w:val="002527B6"/>
    <w:rPr>
      <w:sz w:val="20"/>
    </w:rPr>
  </w:style>
  <w:style w:type="character" w:customStyle="1" w:styleId="RubricEntries10pt">
    <w:name w:val="Rubric Entries 10 pt"/>
    <w:qFormat/>
    <w:rsid w:val="002527B6"/>
    <w:rPr>
      <w:rFonts w:ascii="Arial" w:hAnsi="Arial"/>
      <w:sz w:val="20"/>
    </w:rPr>
  </w:style>
  <w:style w:type="paragraph" w:customStyle="1" w:styleId="RubricEntries10ptCentered">
    <w:name w:val="Rubric Entries 10 pt Centered"/>
    <w:basedOn w:val="Normal"/>
    <w:qFormat/>
    <w:rsid w:val="002527B6"/>
    <w:pPr>
      <w:jc w:val="center"/>
    </w:pPr>
    <w:rPr>
      <w:sz w:val="20"/>
    </w:rPr>
  </w:style>
  <w:style w:type="paragraph" w:customStyle="1" w:styleId="Picture">
    <w:name w:val="Picture"/>
    <w:basedOn w:val="Normal"/>
    <w:qFormat/>
    <w:rsid w:val="009F08FA"/>
    <w:pPr>
      <w:jc w:val="right"/>
    </w:pPr>
  </w:style>
  <w:style w:type="paragraph" w:customStyle="1" w:styleId="PictureCentered">
    <w:name w:val="Picture Centered"/>
    <w:basedOn w:val="Picture"/>
    <w:qFormat/>
    <w:rsid w:val="009F08FA"/>
    <w:pPr>
      <w:jc w:val="center"/>
    </w:pPr>
  </w:style>
  <w:style w:type="paragraph" w:customStyle="1" w:styleId="PictureLeft">
    <w:name w:val="Picture Left"/>
    <w:basedOn w:val="Picture"/>
    <w:qFormat/>
    <w:rsid w:val="009F08FA"/>
    <w:pPr>
      <w:jc w:val="left"/>
    </w:pPr>
  </w:style>
  <w:style w:type="paragraph" w:customStyle="1" w:styleId="PerfObjBullet">
    <w:name w:val="PerfObjBullet"/>
    <w:basedOn w:val="Normal"/>
    <w:qFormat/>
    <w:rsid w:val="008A30C1"/>
    <w:pPr>
      <w:numPr>
        <w:numId w:val="9"/>
      </w:numPr>
      <w:spacing w:before="120" w:after="120"/>
      <w:ind w:left="144" w:hanging="144"/>
    </w:pPr>
    <w:rPr>
      <w:sz w:val="20"/>
    </w:rPr>
  </w:style>
  <w:style w:type="paragraph" w:customStyle="1" w:styleId="MatrixStdsTable">
    <w:name w:val="Matrix Stds Table"/>
    <w:basedOn w:val="StdsTable"/>
    <w:qFormat/>
    <w:rsid w:val="0063506D"/>
    <w:pPr>
      <w:ind w:left="0"/>
      <w:jc w:val="center"/>
    </w:pPr>
  </w:style>
  <w:style w:type="paragraph" w:customStyle="1" w:styleId="MatrixStdsTableItalic">
    <w:name w:val="Matrix StdsTable + Italic"/>
    <w:basedOn w:val="MatrixStdsTable"/>
    <w:qFormat/>
    <w:rsid w:val="003421FD"/>
    <w:rPr>
      <w:i/>
    </w:rPr>
  </w:style>
  <w:style w:type="paragraph" w:customStyle="1" w:styleId="MatrixSymbolEntries">
    <w:name w:val="Matrix Symbol Entries"/>
    <w:basedOn w:val="Normal"/>
    <w:qFormat/>
    <w:rsid w:val="003421FD"/>
    <w:pPr>
      <w:jc w:val="center"/>
    </w:pPr>
    <w:rPr>
      <w:b/>
      <w:sz w:val="20"/>
    </w:rPr>
  </w:style>
  <w:style w:type="paragraph" w:customStyle="1" w:styleId="NGSSStdHeading">
    <w:name w:val="NGSS Std Heading"/>
    <w:basedOn w:val="Normal"/>
    <w:link w:val="NGSSStdHeadingChar"/>
    <w:qFormat/>
    <w:rsid w:val="003421FD"/>
    <w:pPr>
      <w:jc w:val="center"/>
    </w:pPr>
    <w:rPr>
      <w:b/>
      <w:sz w:val="18"/>
    </w:rPr>
  </w:style>
  <w:style w:type="paragraph" w:customStyle="1" w:styleId="NGSSStd">
    <w:name w:val="NGSS Std"/>
    <w:basedOn w:val="Normal"/>
    <w:qFormat/>
    <w:rsid w:val="006A19F7"/>
    <w:rPr>
      <w:sz w:val="18"/>
    </w:rPr>
  </w:style>
  <w:style w:type="character" w:customStyle="1" w:styleId="NGSSStdHeadingChar">
    <w:name w:val="NGSS Std Heading Char"/>
    <w:basedOn w:val="DefaultParagraphFont"/>
    <w:link w:val="NGSSStdHeading"/>
    <w:rsid w:val="003421FD"/>
    <w:rPr>
      <w:rFonts w:ascii="Arial" w:hAnsi="Arial"/>
      <w:b/>
      <w:sz w:val="18"/>
    </w:rPr>
  </w:style>
  <w:style w:type="paragraph" w:customStyle="1" w:styleId="NGSSStdBold">
    <w:name w:val="NGSS Std + Bold"/>
    <w:basedOn w:val="NGSSStd"/>
    <w:qFormat/>
    <w:rsid w:val="001169D4"/>
    <w:pPr>
      <w:spacing w:before="120" w:after="120"/>
    </w:pPr>
    <w:rPr>
      <w:b/>
    </w:rPr>
  </w:style>
  <w:style w:type="paragraph" w:customStyle="1" w:styleId="NGSSStdBoldItalic">
    <w:name w:val="NGSS Std +Bold + Italic"/>
    <w:basedOn w:val="NGSSStd"/>
    <w:qFormat/>
    <w:rsid w:val="003421FD"/>
    <w:rPr>
      <w:b/>
      <w:i/>
    </w:rPr>
  </w:style>
  <w:style w:type="paragraph" w:customStyle="1" w:styleId="NGSSStdBullet">
    <w:name w:val="NGSS Std Bullet"/>
    <w:basedOn w:val="NGSSStd"/>
    <w:qFormat/>
    <w:rsid w:val="00EB1CED"/>
    <w:pPr>
      <w:numPr>
        <w:numId w:val="10"/>
      </w:numPr>
    </w:pPr>
  </w:style>
  <w:style w:type="paragraph" w:customStyle="1" w:styleId="NGSSStandardSubBullet">
    <w:name w:val="NGSS Standard Sub Bullet"/>
    <w:basedOn w:val="NGSSStdBullet"/>
    <w:qFormat/>
    <w:rsid w:val="00A92E52"/>
    <w:pPr>
      <w:numPr>
        <w:numId w:val="11"/>
      </w:numPr>
      <w:ind w:left="464" w:hanging="104"/>
    </w:pPr>
  </w:style>
  <w:style w:type="paragraph" w:customStyle="1" w:styleId="NGSSStandardItalic">
    <w:name w:val="NGSS Standard Italic"/>
    <w:basedOn w:val="NGSSStd"/>
    <w:qFormat/>
    <w:rsid w:val="00235535"/>
    <w:rPr>
      <w:i/>
    </w:rPr>
  </w:style>
  <w:style w:type="paragraph" w:customStyle="1" w:styleId="NGSSHeadingRight">
    <w:name w:val="NGSS Heading Right"/>
    <w:basedOn w:val="NGSSStdHeading"/>
    <w:qFormat/>
    <w:rsid w:val="00235535"/>
    <w:pPr>
      <w:jc w:val="left"/>
    </w:pPr>
    <w:rPr>
      <w:sz w:val="20"/>
    </w:rPr>
  </w:style>
  <w:style w:type="paragraph" w:customStyle="1" w:styleId="NGSSClearHEading">
    <w:name w:val="NGSS Clear HEading"/>
    <w:basedOn w:val="NGSSHeadingRight"/>
    <w:qFormat/>
    <w:rsid w:val="009731F7"/>
    <w:rPr>
      <w:color w:val="FFFFFF" w:themeColor="background1"/>
      <w:sz w:val="22"/>
    </w:rPr>
  </w:style>
  <w:style w:type="character" w:customStyle="1" w:styleId="Heading1Char">
    <w:name w:val="Heading 1 Char"/>
    <w:basedOn w:val="DefaultParagraphFont"/>
    <w:link w:val="Heading1"/>
    <w:uiPriority w:val="49"/>
    <w:rsid w:val="003120A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FollowedHyperlink">
    <w:name w:val="FollowedHyperlink"/>
    <w:rsid w:val="00CC326A"/>
    <w:rPr>
      <w:b/>
      <w:color w:val="005BAD"/>
      <w:sz w:val="22"/>
      <w:u w:val="none"/>
    </w:rPr>
  </w:style>
  <w:style w:type="paragraph" w:customStyle="1" w:styleId="TitleHyperlink">
    <w:name w:val="TitleHyperlink"/>
    <w:basedOn w:val="ActivityBodyBold"/>
    <w:next w:val="ActivityBody"/>
    <w:qFormat/>
    <w:rsid w:val="00C80D21"/>
    <w:rPr>
      <w:b w:val="0"/>
    </w:rPr>
  </w:style>
  <w:style w:type="paragraph" w:customStyle="1" w:styleId="SyleRedCentered">
    <w:name w:val="Syle Red Centered"/>
    <w:basedOn w:val="Normal"/>
    <w:qFormat/>
    <w:rsid w:val="00C80D21"/>
    <w:pPr>
      <w:jc w:val="center"/>
    </w:pPr>
    <w:rPr>
      <w:color w:val="FF0000"/>
    </w:rPr>
  </w:style>
  <w:style w:type="paragraph" w:customStyle="1" w:styleId="AnalysisQuestionsAnswers">
    <w:name w:val="AnalysisQuestionsAnswers"/>
    <w:basedOn w:val="Normal"/>
    <w:link w:val="AnalysisQuestionsAnswersChar"/>
    <w:qFormat/>
    <w:rsid w:val="00C80D21"/>
    <w:rPr>
      <w:i/>
      <w:color w:val="FF0000"/>
      <w:sz w:val="20"/>
    </w:rPr>
  </w:style>
  <w:style w:type="character" w:customStyle="1" w:styleId="AnalysisQuestionsAnswersChar">
    <w:name w:val="AnalysisQuestionsAnswers Char"/>
    <w:basedOn w:val="DefaultParagraphFont"/>
    <w:link w:val="AnalysisQuestionsAnswers"/>
    <w:rsid w:val="00C80D21"/>
    <w:rPr>
      <w:rFonts w:ascii="Arial" w:hAnsi="Arial"/>
      <w:i/>
      <w:color w:val="FF0000"/>
      <w:sz w:val="20"/>
    </w:rPr>
  </w:style>
  <w:style w:type="character" w:customStyle="1" w:styleId="ActivityBodyItalicandBoldChar">
    <w:name w:val="ActivityBody + Italic and Bold Char"/>
    <w:basedOn w:val="ActivityBodyChar"/>
    <w:link w:val="ActivityBodyItalicandBold"/>
    <w:rsid w:val="0088408F"/>
    <w:rPr>
      <w:rFonts w:ascii="Arial" w:hAnsi="Arial"/>
      <w:b/>
      <w:i/>
    </w:rPr>
  </w:style>
  <w:style w:type="paragraph" w:customStyle="1" w:styleId="AnalysisQuestionsTN">
    <w:name w:val="AnalysisQuestionsTN"/>
    <w:basedOn w:val="Normal"/>
    <w:link w:val="AnalysisQuestionsTNChar"/>
    <w:qFormat/>
    <w:rsid w:val="003F384D"/>
    <w:pPr>
      <w:numPr>
        <w:numId w:val="13"/>
      </w:numPr>
      <w:ind w:left="432" w:hanging="216"/>
    </w:pPr>
    <w:rPr>
      <w:sz w:val="20"/>
    </w:rPr>
  </w:style>
  <w:style w:type="paragraph" w:styleId="Header">
    <w:name w:val="header"/>
    <w:basedOn w:val="Normal"/>
    <w:link w:val="HeaderChar"/>
    <w:uiPriority w:val="99"/>
    <w:unhideWhenUsed/>
    <w:rsid w:val="009D5F1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D5F13"/>
    <w:rPr>
      <w:rFonts w:ascii="Arial" w:hAnsi="Arial"/>
    </w:rPr>
  </w:style>
  <w:style w:type="character" w:customStyle="1" w:styleId="AnalysisQuestionsTNChar">
    <w:name w:val="AnalysisQuestionsTN Char"/>
    <w:basedOn w:val="DefaultParagraphFont"/>
    <w:link w:val="AnalysisQuestionsTN"/>
    <w:rsid w:val="003F384D"/>
    <w:rPr>
      <w:rFonts w:ascii="Arial" w:hAnsi="Arial"/>
      <w:sz w:val="20"/>
    </w:rPr>
  </w:style>
  <w:style w:type="paragraph" w:customStyle="1" w:styleId="MatrixStandardsTable">
    <w:name w:val="Matrix Standards Table"/>
    <w:basedOn w:val="Normal"/>
    <w:qFormat/>
    <w:rsid w:val="003F384D"/>
    <w:pPr>
      <w:jc w:val="center"/>
    </w:pPr>
    <w:rPr>
      <w:b/>
    </w:rPr>
  </w:style>
  <w:style w:type="paragraph" w:styleId="ListParagraph">
    <w:name w:val="List Paragraph"/>
    <w:basedOn w:val="Normal"/>
    <w:uiPriority w:val="34"/>
    <w:unhideWhenUsed/>
    <w:qFormat/>
    <w:rsid w:val="00A52488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0C16D5"/>
    <w:rPr>
      <w:color w:val="808080"/>
      <w:shd w:val="clear" w:color="auto" w:fill="E6E6E6"/>
    </w:rPr>
  </w:style>
  <w:style w:type="paragraph" w:customStyle="1" w:styleId="MLC">
    <w:name w:val="MLC"/>
    <w:link w:val="MLCChar"/>
    <w:qFormat/>
    <w:rsid w:val="00CA2532"/>
    <w:pPr>
      <w:shd w:val="clear" w:color="auto" w:fill="004871"/>
    </w:pPr>
    <w:rPr>
      <w:rFonts w:ascii="Helvetica" w:hAnsi="Helvetica"/>
      <w:color w:val="FFFFFF" w:themeColor="background1"/>
      <w:sz w:val="40"/>
      <w:szCs w:val="40"/>
    </w:rPr>
  </w:style>
  <w:style w:type="character" w:customStyle="1" w:styleId="MLCChar">
    <w:name w:val="MLC Char"/>
    <w:basedOn w:val="DefaultParagraphFont"/>
    <w:link w:val="MLC"/>
    <w:rsid w:val="00CA2532"/>
    <w:rPr>
      <w:rFonts w:ascii="Helvetica" w:hAnsi="Helvetica"/>
      <w:color w:val="FFFFFF" w:themeColor="background1"/>
      <w:sz w:val="40"/>
      <w:szCs w:val="40"/>
      <w:shd w:val="clear" w:color="auto" w:fill="004871"/>
    </w:rPr>
  </w:style>
  <w:style w:type="character" w:styleId="CommentReference">
    <w:name w:val="annotation reference"/>
    <w:basedOn w:val="DefaultParagraphFont"/>
    <w:uiPriority w:val="99"/>
    <w:semiHidden/>
    <w:unhideWhenUsed/>
    <w:rsid w:val="00A5127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5127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5127A"/>
    <w:rPr>
      <w:rFonts w:ascii="Arial" w:hAnsi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5127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5127A"/>
    <w:rPr>
      <w:rFonts w:ascii="Arial" w:hAnsi="Arial"/>
      <w:b/>
      <w:bCs/>
      <w:sz w:val="20"/>
      <w:szCs w:val="20"/>
    </w:rPr>
  </w:style>
  <w:style w:type="paragraph" w:styleId="BalloonText">
    <w:name w:val="Balloon Text"/>
    <w:basedOn w:val="Normal"/>
    <w:link w:val="BalloonTextChar"/>
    <w:semiHidden/>
    <w:unhideWhenUsed/>
    <w:rsid w:val="00A5127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5127A"/>
    <w:rPr>
      <w:rFonts w:ascii="Segoe UI" w:hAnsi="Segoe UI" w:cs="Segoe UI"/>
      <w:sz w:val="18"/>
      <w:szCs w:val="18"/>
    </w:rPr>
  </w:style>
  <w:style w:type="paragraph" w:customStyle="1" w:styleId="KeyTermDefinition">
    <w:name w:val="KeyTermDefinition"/>
    <w:basedOn w:val="ConceptStdText"/>
    <w:qFormat/>
    <w:rsid w:val="00D15B1D"/>
    <w:pPr>
      <w:spacing w:before="0"/>
      <w:ind w:left="1080" w:hanging="1080"/>
    </w:pPr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837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operative_Roles.pdf" TargetMode="External"/><Relationship Id="rId18" Type="http://schemas.openxmlformats.org/officeDocument/2006/relationships/hyperlink" Target="Task3_1Business_Brainstorm.docx" TargetMode="External"/><Relationship Id="rId26" Type="http://schemas.openxmlformats.org/officeDocument/2006/relationships/hyperlink" Target="https://gsuite.google.com/marketplace/app/lucidchart_diagrams/7081045131" TargetMode="External"/><Relationship Id="rId39" Type="http://schemas.openxmlformats.org/officeDocument/2006/relationships/footer" Target="footer1.xml"/><Relationship Id="rId21" Type="http://schemas.openxmlformats.org/officeDocument/2006/relationships/hyperlink" Target="https://www.co-oplaw.org/finances-tax/patronage/" TargetMode="External"/><Relationship Id="rId34" Type="http://schemas.openxmlformats.org/officeDocument/2006/relationships/hyperlink" Target="Module3_Assessment.docx" TargetMode="Externa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Task3_4Evaluation_Rubric.pdf" TargetMode="External"/><Relationship Id="rId20" Type="http://schemas.openxmlformats.org/officeDocument/2006/relationships/hyperlink" Target="Module3Glossary.pdf" TargetMode="External"/><Relationship Id="rId29" Type="http://schemas.openxmlformats.org/officeDocument/2006/relationships/hyperlink" Target="https://www.lucidchart.com/pages/tour/ios-app" TargetMode="External"/><Relationship Id="rId4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Task3_1Evaluation_Rubric.pdf" TargetMode="External"/><Relationship Id="rId24" Type="http://schemas.openxmlformats.org/officeDocument/2006/relationships/hyperlink" Target="Cooperative_Roles.pptx" TargetMode="External"/><Relationship Id="rId32" Type="http://schemas.openxmlformats.org/officeDocument/2006/relationships/hyperlink" Target="Task3_4Presenting_Plan.docx" TargetMode="External"/><Relationship Id="rId37" Type="http://schemas.openxmlformats.org/officeDocument/2006/relationships/hyperlink" Target="https://ncbaclusa.coop/resources/what-is-a-co-op/" TargetMode="External"/><Relationship Id="rId40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Task3_4Presenting_Plan.pdf" TargetMode="External"/><Relationship Id="rId23" Type="http://schemas.openxmlformats.org/officeDocument/2006/relationships/hyperlink" Target="Task3_3Direct_Leadership.docx" TargetMode="External"/><Relationship Id="rId28" Type="http://schemas.openxmlformats.org/officeDocument/2006/relationships/hyperlink" Target="https://www.lucidchart.com/pages/tour/ios-app" TargetMode="External"/><Relationship Id="rId36" Type="http://schemas.openxmlformats.org/officeDocument/2006/relationships/hyperlink" Target="http://smallbusiness.chron.com/functions-board-directors-cooperative-15704.html" TargetMode="External"/><Relationship Id="rId10" Type="http://schemas.openxmlformats.org/officeDocument/2006/relationships/hyperlink" Target="Task3_1Business_Brainstorm.pdf" TargetMode="External"/><Relationship Id="rId19" Type="http://schemas.openxmlformats.org/officeDocument/2006/relationships/hyperlink" Target="Task3_1Evaluation_Rubric.docx" TargetMode="External"/><Relationship Id="rId31" Type="http://schemas.openxmlformats.org/officeDocument/2006/relationships/hyperlink" Target="https://www.mindmup.com/" TargetMode="External"/><Relationship Id="rId4" Type="http://schemas.openxmlformats.org/officeDocument/2006/relationships/settings" Target="settings.xml"/><Relationship Id="rId9" Type="http://schemas.openxmlformats.org/officeDocument/2006/relationships/hyperlink" Target="Module3Glossary.pdf" TargetMode="External"/><Relationship Id="rId14" Type="http://schemas.openxmlformats.org/officeDocument/2006/relationships/hyperlink" Target="Task3_3Direct_Leadership.pdf" TargetMode="External"/><Relationship Id="rId22" Type="http://schemas.openxmlformats.org/officeDocument/2006/relationships/hyperlink" Target="https://www.co-oplaw.org/finances-tax/patronage/" TargetMode="External"/><Relationship Id="rId27" Type="http://schemas.openxmlformats.org/officeDocument/2006/relationships/hyperlink" Target="https://gsuite.google.com/marketplace/app/lucidchart_diagrams/7081045131" TargetMode="External"/><Relationship Id="rId30" Type="http://schemas.openxmlformats.org/officeDocument/2006/relationships/hyperlink" Target="https://www.mindjet.com/" TargetMode="External"/><Relationship Id="rId35" Type="http://schemas.openxmlformats.org/officeDocument/2006/relationships/hyperlink" Target="http://www.dictionary.com" TargetMode="External"/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12" Type="http://schemas.openxmlformats.org/officeDocument/2006/relationships/hyperlink" Target="Task3_2Financial_Planning.pdf" TargetMode="External"/><Relationship Id="rId17" Type="http://schemas.openxmlformats.org/officeDocument/2006/relationships/hyperlink" Target="Module3_Assessment.pdf" TargetMode="External"/><Relationship Id="rId25" Type="http://schemas.openxmlformats.org/officeDocument/2006/relationships/hyperlink" Target="https://bubbl.us/" TargetMode="External"/><Relationship Id="rId33" Type="http://schemas.openxmlformats.org/officeDocument/2006/relationships/hyperlink" Target="Task3_4Evaluation_Rubric.docx" TargetMode="External"/><Relationship Id="rId38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laak\Documents\Custom%20Office%20Templates\MLC_Module_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413B91-A675-41D7-A2E5-4A7D7EEC7B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C:\Users\claak\Documents\Custom Office Templates\MLC_Module_Template.dotx</Template>
  <TotalTime>2</TotalTime>
  <Pages>7</Pages>
  <Words>2512</Words>
  <Characters>14319</Characters>
  <Application>Microsoft Office Word</Application>
  <DocSecurity>0</DocSecurity>
  <Lines>119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Module 3 Classroom Cooperative</vt:lpstr>
    </vt:vector>
  </TitlesOfParts>
  <Manager>Nancy Trivette</Manager>
  <Company>Curriculum for Agricultural Science Education</Company>
  <LinksUpToDate>false</LinksUpToDate>
  <CharactersWithSpaces>16798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Module 3 Classroom Cooperative</dc:title>
  <dc:subject>My Local Cooperative</dc:subject>
  <dc:creator>Carl Aakre</dc:creator>
  <cp:keywords/>
  <dc:description/>
  <cp:lastModifiedBy>Rogers, Ashley</cp:lastModifiedBy>
  <cp:revision>4</cp:revision>
  <cp:lastPrinted>2022-10-21T16:58:00Z</cp:lastPrinted>
  <dcterms:created xsi:type="dcterms:W3CDTF">2022-10-21T16:58:00Z</dcterms:created>
  <dcterms:modified xsi:type="dcterms:W3CDTF">2022-11-02T20:29:00Z</dcterms:modified>
</cp:coreProperties>
</file>