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860C5" w14:paraId="6AA64C5C" w14:textId="77777777" w:rsidTr="002860C5">
        <w:trPr>
          <w:trHeight w:val="473"/>
        </w:trPr>
        <w:tc>
          <w:tcPr>
            <w:tcW w:w="6984" w:type="dxa"/>
            <w:vAlign w:val="center"/>
          </w:tcPr>
          <w:p w14:paraId="63877427" w14:textId="77777777" w:rsidR="002860C5" w:rsidRPr="002860C5" w:rsidRDefault="002860C5" w:rsidP="002860C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5E7FDF4C" w14:textId="69E435B9" w:rsidR="002860C5" w:rsidRDefault="00EA2888" w:rsidP="00C14A0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72EDE55A" wp14:editId="2A8DEFCC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860C5" w14:paraId="5CF52616" w14:textId="77777777" w:rsidTr="00EA2888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8CC58E4" w14:textId="15F3C3F8" w:rsidR="002860C5" w:rsidRPr="00E16D49" w:rsidRDefault="00195A66" w:rsidP="00E16D49">
            <w:pPr>
              <w:pStyle w:val="MLC"/>
            </w:pPr>
            <w:r>
              <w:t xml:space="preserve"> </w:t>
            </w:r>
            <w:r w:rsidR="00E16D49">
              <w:t xml:space="preserve">Task </w:t>
            </w:r>
            <w:r w:rsidR="00794608">
              <w:t>3.1</w:t>
            </w:r>
            <w:r w:rsidR="00E05D0E">
              <w:t xml:space="preserve"> Business Brainstorm</w:t>
            </w:r>
          </w:p>
        </w:tc>
        <w:tc>
          <w:tcPr>
            <w:tcW w:w="3816" w:type="dxa"/>
            <w:vMerge/>
            <w:vAlign w:val="center"/>
          </w:tcPr>
          <w:p w14:paraId="227AD2C9" w14:textId="77777777" w:rsidR="002860C5" w:rsidRDefault="002860C5" w:rsidP="00C14A05">
            <w:pPr>
              <w:jc w:val="right"/>
              <w:rPr>
                <w:noProof/>
              </w:rPr>
            </w:pPr>
          </w:p>
        </w:tc>
      </w:tr>
    </w:tbl>
    <w:p w14:paraId="43C2F541" w14:textId="77777777" w:rsidR="00A916E6" w:rsidRDefault="00A916E6" w:rsidP="00A916E6"/>
    <w:p w14:paraId="2947A198" w14:textId="77777777" w:rsidR="00E16D49" w:rsidRDefault="00E16D49" w:rsidP="00E16D49">
      <w:pPr>
        <w:pStyle w:val="ActivitySection"/>
      </w:pPr>
      <w:r>
        <w:t>Purpose</w:t>
      </w:r>
    </w:p>
    <w:p w14:paraId="4ADD579D" w14:textId="2228E824" w:rsidR="00E05D0E" w:rsidRPr="006410CE" w:rsidRDefault="00E05D0E" w:rsidP="00E54495">
      <w:pPr>
        <w:pStyle w:val="ActivityBody"/>
      </w:pPr>
      <w:r>
        <w:t>Entrepreneurs develop a business plan before starting their business. Business plans help a business set goals, understand the market, and obtain startup funds.</w:t>
      </w:r>
      <w:r w:rsidR="003E68F2">
        <w:t xml:space="preserve"> The first part of a business plan is </w:t>
      </w:r>
      <w:r w:rsidR="00787602">
        <w:t>a detailed description of the business.</w:t>
      </w:r>
      <w:r w:rsidR="00E54495">
        <w:t xml:space="preserve"> </w:t>
      </w:r>
      <w:r w:rsidR="00AD733A">
        <w:t>Businesses answer q</w:t>
      </w:r>
      <w:r>
        <w:t xml:space="preserve">uestions starting with who, what, when, where, how, and </w:t>
      </w:r>
      <w:r w:rsidR="00AD733A">
        <w:t>when writing their</w:t>
      </w:r>
      <w:r>
        <w:t xml:space="preserve"> description.</w:t>
      </w:r>
      <w:r w:rsidRPr="00A0794D">
        <w:t xml:space="preserve"> </w:t>
      </w:r>
      <w:r>
        <w:t>The business description sets the tone for the business venture by defining the goals for the business, the specific product or service offered, and the logistics of the business.</w:t>
      </w:r>
    </w:p>
    <w:p w14:paraId="2876F150" w14:textId="77777777" w:rsidR="00E05D0E" w:rsidRDefault="00E05D0E" w:rsidP="00E05D0E"/>
    <w:p w14:paraId="76144447" w14:textId="4126BA9F" w:rsidR="00E05D0E" w:rsidRPr="00ED2A86" w:rsidRDefault="00AF550F" w:rsidP="00E05D0E">
      <w:pPr>
        <w:pStyle w:val="ActivityBody"/>
      </w:pPr>
      <w:r>
        <w:t xml:space="preserve">What product or service </w:t>
      </w:r>
      <w:r w:rsidR="00772E29">
        <w:t>does</w:t>
      </w:r>
      <w:r>
        <w:t xml:space="preserve"> your community</w:t>
      </w:r>
      <w:r w:rsidR="00772E29">
        <w:t xml:space="preserve"> need</w:t>
      </w:r>
      <w:r>
        <w:t xml:space="preserve">? </w:t>
      </w:r>
      <w:r w:rsidR="00E05D0E">
        <w:t xml:space="preserve">How will you </w:t>
      </w:r>
      <w:r w:rsidR="00602983">
        <w:t>meet that need</w:t>
      </w:r>
      <w:r w:rsidR="001E5BD7">
        <w:t xml:space="preserve"> with a cooperative business</w:t>
      </w:r>
      <w:r w:rsidR="00E05D0E">
        <w:t>?</w:t>
      </w:r>
    </w:p>
    <w:p w14:paraId="2AB35A9D" w14:textId="77777777" w:rsidR="00E16D49" w:rsidRPr="00E16D49" w:rsidRDefault="00E16D49" w:rsidP="00E16D49"/>
    <w:p w14:paraId="3DA80E9B" w14:textId="77777777" w:rsidR="00F40268" w:rsidRDefault="00F40268" w:rsidP="00F40268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F40268" w14:paraId="754D08B6" w14:textId="77777777" w:rsidTr="00F40268">
        <w:tc>
          <w:tcPr>
            <w:tcW w:w="5395" w:type="dxa"/>
          </w:tcPr>
          <w:p w14:paraId="7345146A" w14:textId="20DCB1D6" w:rsidR="00F40268" w:rsidRDefault="00F40268" w:rsidP="00F40268">
            <w:pPr>
              <w:pStyle w:val="ActivityBodyBold"/>
            </w:pPr>
            <w:r>
              <w:t xml:space="preserve">Per </w:t>
            </w:r>
            <w:r w:rsidR="00DF658B">
              <w:t xml:space="preserve">team of three </w:t>
            </w:r>
            <w:r>
              <w:t>students:</w:t>
            </w:r>
          </w:p>
          <w:p w14:paraId="3C2D2AFB" w14:textId="7FE00645" w:rsidR="00F40268" w:rsidRDefault="00A664A9" w:rsidP="00F40268">
            <w:pPr>
              <w:pStyle w:val="Activitybullet"/>
            </w:pPr>
            <w:r>
              <w:t>Computer with word processing software</w:t>
            </w:r>
          </w:p>
        </w:tc>
        <w:tc>
          <w:tcPr>
            <w:tcW w:w="5395" w:type="dxa"/>
          </w:tcPr>
          <w:p w14:paraId="2BD6BE6B" w14:textId="77777777" w:rsidR="00F40268" w:rsidRDefault="00F40268" w:rsidP="00F40268">
            <w:pPr>
              <w:pStyle w:val="ActivityBodyBold"/>
            </w:pPr>
            <w:r>
              <w:t>Per student:</w:t>
            </w:r>
          </w:p>
          <w:p w14:paraId="38EA44E6" w14:textId="77777777" w:rsidR="00F40268" w:rsidRDefault="00A664A9" w:rsidP="00F40268">
            <w:pPr>
              <w:pStyle w:val="Activitybullet"/>
            </w:pPr>
            <w:r>
              <w:t>Pencil</w:t>
            </w:r>
          </w:p>
          <w:p w14:paraId="6853E38A" w14:textId="0FAFEAFF" w:rsidR="005563D0" w:rsidRPr="004C3805" w:rsidRDefault="005563D0" w:rsidP="00F40268">
            <w:pPr>
              <w:pStyle w:val="Activitybullet"/>
              <w:rPr>
                <w:rStyle w:val="Italic"/>
              </w:rPr>
            </w:pPr>
            <w:r w:rsidRPr="004C3805">
              <w:rPr>
                <w:rStyle w:val="Italic"/>
              </w:rPr>
              <w:t>Task 3.1 Evaluation Rubric</w:t>
            </w:r>
          </w:p>
        </w:tc>
      </w:tr>
    </w:tbl>
    <w:p w14:paraId="27541751" w14:textId="77777777" w:rsidR="00F40268" w:rsidRDefault="00F40268" w:rsidP="00F40268"/>
    <w:p w14:paraId="600F592A" w14:textId="77777777" w:rsidR="00F40268" w:rsidRDefault="00F40268" w:rsidP="00F40268">
      <w:pPr>
        <w:pStyle w:val="ActivitySection"/>
      </w:pPr>
      <w:r>
        <w:t>Procedure</w:t>
      </w:r>
    </w:p>
    <w:p w14:paraId="6406C8FB" w14:textId="0A42CA2C" w:rsidR="00E05D0E" w:rsidRDefault="00E05D0E" w:rsidP="00E05D0E">
      <w:pPr>
        <w:pStyle w:val="ActivityBody"/>
      </w:pPr>
      <w:r>
        <w:t xml:space="preserve">Your school district has approached the agriculture program with an opportunity to start a business. The district will not charge any </w:t>
      </w:r>
      <w:r w:rsidR="002D17AE">
        <w:t>fees</w:t>
      </w:r>
      <w:r>
        <w:t xml:space="preserve"> for using </w:t>
      </w:r>
      <w:r w:rsidR="00772E29">
        <w:t>school resources</w:t>
      </w:r>
      <w:r>
        <w:t xml:space="preserve"> </w:t>
      </w:r>
      <w:r w:rsidR="00B93822">
        <w:t>if</w:t>
      </w:r>
      <w:r>
        <w:t xml:space="preserve"> the agricultural program uses a cooperative business model. This business opportunity has the potential to raise money for the agriculture program while supporting the local community.</w:t>
      </w:r>
    </w:p>
    <w:p w14:paraId="73592FCE" w14:textId="05D23617" w:rsidR="00E05D0E" w:rsidRDefault="00E05D0E" w:rsidP="00E05D0E"/>
    <w:p w14:paraId="6C71B90A" w14:textId="4587DD1F" w:rsidR="00772E29" w:rsidRDefault="00772E29" w:rsidP="00772E29">
      <w:pPr>
        <w:pStyle w:val="ActivityBodyBold"/>
      </w:pPr>
      <w:r>
        <w:t>Part One – Cooperative Approach</w:t>
      </w:r>
    </w:p>
    <w:p w14:paraId="083AC568" w14:textId="341521D6" w:rsidR="00772E29" w:rsidRDefault="00772E29" w:rsidP="00772E29">
      <w:pPr>
        <w:pStyle w:val="ActivityBody"/>
      </w:pPr>
      <w:r>
        <w:t xml:space="preserve">With your team, </w:t>
      </w:r>
      <w:proofErr w:type="gramStart"/>
      <w:r>
        <w:t>compare and contrast</w:t>
      </w:r>
      <w:proofErr w:type="gramEnd"/>
      <w:r>
        <w:t xml:space="preserve"> how your cooperative will be similar to and different than a traditional business model. Record your similarities and differences in the </w:t>
      </w:r>
      <w:r w:rsidRPr="00772E29">
        <w:rPr>
          <w:rStyle w:val="ActivityBodyItalicChar"/>
        </w:rPr>
        <w:t>Business Description Outline</w:t>
      </w:r>
      <w:r>
        <w:t>.</w:t>
      </w:r>
    </w:p>
    <w:p w14:paraId="360B0002" w14:textId="3E9FF6FC" w:rsidR="00772E29" w:rsidRDefault="00772E29" w:rsidP="00E05D0E"/>
    <w:p w14:paraId="19D2FA6A" w14:textId="45A41F66" w:rsidR="00772E29" w:rsidRPr="008A2B0B" w:rsidRDefault="00772E29" w:rsidP="00772E29">
      <w:pPr>
        <w:pStyle w:val="ActivityBodyBold"/>
      </w:pPr>
      <w:r>
        <w:t>Part Two – Business Description</w:t>
      </w:r>
    </w:p>
    <w:p w14:paraId="44142BC0" w14:textId="23C96CEC" w:rsidR="00431972" w:rsidRDefault="001124DF" w:rsidP="006D20CF">
      <w:pPr>
        <w:pStyle w:val="ActivityBody"/>
      </w:pPr>
      <w:r>
        <w:t>Brainstorm and collaborate</w:t>
      </w:r>
      <w:r w:rsidR="00DF658B">
        <w:t xml:space="preserve"> with your team</w:t>
      </w:r>
      <w:r>
        <w:t xml:space="preserve"> to </w:t>
      </w:r>
      <w:r w:rsidR="000573E3">
        <w:t xml:space="preserve">define your </w:t>
      </w:r>
      <w:r>
        <w:t xml:space="preserve">business </w:t>
      </w:r>
      <w:bookmarkStart w:id="0" w:name="_Hlk502314463"/>
      <w:r w:rsidR="00431972">
        <w:t xml:space="preserve">using the </w:t>
      </w:r>
      <w:r w:rsidR="00FD407A">
        <w:t xml:space="preserve">following headings. Record your team’s ideas on the </w:t>
      </w:r>
      <w:r w:rsidR="00FD407A" w:rsidRPr="00FD407A">
        <w:rPr>
          <w:rStyle w:val="ActivityBodyItalicChar"/>
        </w:rPr>
        <w:t>Business Description Outline</w:t>
      </w:r>
      <w:r w:rsidR="00FD407A">
        <w:t>.</w:t>
      </w:r>
    </w:p>
    <w:p w14:paraId="006CCA87" w14:textId="60F8EA87" w:rsidR="001E6A0C" w:rsidRDefault="00772E29" w:rsidP="00431972">
      <w:pPr>
        <w:pStyle w:val="Activitybullet"/>
      </w:pPr>
      <w:r>
        <w:rPr>
          <w:rStyle w:val="ActivityBodyBoldChar"/>
        </w:rPr>
        <w:t>B</w:t>
      </w:r>
      <w:r w:rsidR="001124DF" w:rsidRPr="00C37FE3">
        <w:rPr>
          <w:rStyle w:val="ActivityBodyBoldChar"/>
        </w:rPr>
        <w:t>usiness:</w:t>
      </w:r>
      <w:r w:rsidR="001124DF">
        <w:t xml:space="preserve"> The name of your new business</w:t>
      </w:r>
      <w:r w:rsidR="001E6A0C">
        <w:t>.</w:t>
      </w:r>
    </w:p>
    <w:p w14:paraId="232D9BEB" w14:textId="39595620" w:rsidR="008D0702" w:rsidRDefault="00772E29" w:rsidP="008D0702">
      <w:pPr>
        <w:pStyle w:val="Activitybullet"/>
      </w:pPr>
      <w:r>
        <w:rPr>
          <w:rStyle w:val="ActivityBodyBoldChar"/>
        </w:rPr>
        <w:t>P</w:t>
      </w:r>
      <w:r w:rsidR="008D0702" w:rsidRPr="00051041">
        <w:rPr>
          <w:rStyle w:val="ActivityBodyBoldChar"/>
        </w:rPr>
        <w:t>roduct or service:</w:t>
      </w:r>
      <w:r w:rsidR="008D0702">
        <w:t xml:space="preserve"> Describe the product or service the cooperative will provide to </w:t>
      </w:r>
      <w:r w:rsidR="00FF7B2E">
        <w:t>its</w:t>
      </w:r>
      <w:r w:rsidR="008D0702">
        <w:t xml:space="preserve"> members.</w:t>
      </w:r>
    </w:p>
    <w:p w14:paraId="618A9CE6" w14:textId="1920FEB6" w:rsidR="00772E29" w:rsidRDefault="00772E29" w:rsidP="008D0702">
      <w:pPr>
        <w:pStyle w:val="Activitybullet"/>
      </w:pPr>
      <w:r>
        <w:rPr>
          <w:rStyle w:val="ActivityBodyBoldChar"/>
        </w:rPr>
        <w:t>Resources:</w:t>
      </w:r>
      <w:r>
        <w:t xml:space="preserve"> School resources you will use for the business.</w:t>
      </w:r>
    </w:p>
    <w:p w14:paraId="46804423" w14:textId="75AFB115" w:rsidR="001124DF" w:rsidRDefault="001E6A0C" w:rsidP="001124DF">
      <w:pPr>
        <w:pStyle w:val="Activitybullet"/>
      </w:pPr>
      <w:r>
        <w:rPr>
          <w:rStyle w:val="ActivityBodyBoldChar"/>
        </w:rPr>
        <w:t>Goals:</w:t>
      </w:r>
      <w:r>
        <w:t xml:space="preserve"> Y</w:t>
      </w:r>
      <w:r w:rsidR="001124DF">
        <w:t>our goal</w:t>
      </w:r>
      <w:r w:rsidR="00C664FD">
        <w:t>s</w:t>
      </w:r>
      <w:r w:rsidR="001124DF">
        <w:t xml:space="preserve"> for the business</w:t>
      </w:r>
      <w:r w:rsidR="00AD2E2A">
        <w:t>,</w:t>
      </w:r>
      <w:r w:rsidR="001124DF">
        <w:t xml:space="preserve"> including the time you think it will take to bring the plan to an operational business status.</w:t>
      </w:r>
      <w:r w:rsidR="004C1420">
        <w:t xml:space="preserve"> Include a short-term goal you plan to achieve in the first year and a long-term goal you plan to accomplish </w:t>
      </w:r>
      <w:r w:rsidR="0052511A">
        <w:t>within three years.</w:t>
      </w:r>
    </w:p>
    <w:p w14:paraId="5511DD8F" w14:textId="42FA242E" w:rsidR="00832D43" w:rsidRDefault="00832D43" w:rsidP="00832D43">
      <w:pPr>
        <w:pStyle w:val="Activitybullet"/>
      </w:pPr>
      <w:r>
        <w:rPr>
          <w:rStyle w:val="ActivityBodyBoldChar"/>
        </w:rPr>
        <w:t xml:space="preserve">Seven </w:t>
      </w:r>
      <w:r w:rsidR="003231E4">
        <w:rPr>
          <w:rStyle w:val="ActivityBodyBoldChar"/>
        </w:rPr>
        <w:t>p</w:t>
      </w:r>
      <w:r>
        <w:rPr>
          <w:rStyle w:val="ActivityBodyBoldChar"/>
        </w:rPr>
        <w:t>rinciples:</w:t>
      </w:r>
      <w:r>
        <w:t xml:space="preserve"> Explain how your cooperative will follow the seven </w:t>
      </w:r>
      <w:r w:rsidR="00BC0E33">
        <w:t xml:space="preserve">guiding </w:t>
      </w:r>
      <w:r>
        <w:t xml:space="preserve">principles of </w:t>
      </w:r>
      <w:r w:rsidR="00BC0E33">
        <w:t>a cooperative.</w:t>
      </w:r>
    </w:p>
    <w:p w14:paraId="67372BE3" w14:textId="3E799287" w:rsidR="001124DF" w:rsidRPr="006A2501" w:rsidRDefault="001124DF" w:rsidP="001124DF">
      <w:pPr>
        <w:pStyle w:val="Activitybullet"/>
      </w:pPr>
      <w:r>
        <w:rPr>
          <w:rStyle w:val="ActivityBodyBoldChar"/>
        </w:rPr>
        <w:t>Market analysis</w:t>
      </w:r>
      <w:r w:rsidRPr="006A2501">
        <w:rPr>
          <w:rStyle w:val="ActivityBodyBoldChar"/>
        </w:rPr>
        <w:t>:</w:t>
      </w:r>
      <w:r w:rsidRPr="006A2501">
        <w:t xml:space="preserve"> </w:t>
      </w:r>
      <w:r>
        <w:t>Describe</w:t>
      </w:r>
      <w:r w:rsidR="000773D0">
        <w:t xml:space="preserve"> who will be</w:t>
      </w:r>
      <w:r>
        <w:t xml:space="preserve"> interested in purchasing the product or service you plan to offer. Predict how many </w:t>
      </w:r>
      <w:r w:rsidR="00531949">
        <w:t>people</w:t>
      </w:r>
      <w:r>
        <w:t xml:space="preserve"> in your local community might be interested in </w:t>
      </w:r>
      <w:r w:rsidR="00531949">
        <w:t xml:space="preserve">becoming a member and using </w:t>
      </w:r>
      <w:r>
        <w:t xml:space="preserve">the product or service. Use your team’s analysis of survey data from </w:t>
      </w:r>
      <w:r w:rsidR="00473C3E">
        <w:rPr>
          <w:rStyle w:val="ActivityBodyItalicChar"/>
        </w:rPr>
        <w:t>Task 2.3 Community Values</w:t>
      </w:r>
      <w:r>
        <w:t xml:space="preserve"> to support your reasoning.</w:t>
      </w:r>
    </w:p>
    <w:p w14:paraId="4A9B9B80" w14:textId="14ED8604" w:rsidR="001124DF" w:rsidRDefault="000374DE" w:rsidP="001124DF">
      <w:pPr>
        <w:pStyle w:val="Activitybullet"/>
      </w:pPr>
      <w:r>
        <w:rPr>
          <w:rStyle w:val="ActivityBodyBoldChar"/>
        </w:rPr>
        <w:t>Tools and Equipment</w:t>
      </w:r>
      <w:r w:rsidR="001124DF" w:rsidRPr="00C37FE3">
        <w:rPr>
          <w:rStyle w:val="ActivityBodyBoldChar"/>
        </w:rPr>
        <w:t>:</w:t>
      </w:r>
      <w:r w:rsidR="001124DF">
        <w:t xml:space="preserve"> List any tools and equipment necessary for the business</w:t>
      </w:r>
      <w:r w:rsidR="00772E29">
        <w:t xml:space="preserve"> that the school currently does not have.</w:t>
      </w:r>
    </w:p>
    <w:p w14:paraId="4EA956E4" w14:textId="2F7A5808" w:rsidR="001124DF" w:rsidRDefault="001124DF" w:rsidP="001124DF">
      <w:pPr>
        <w:pStyle w:val="Activitybullet"/>
      </w:pPr>
      <w:r w:rsidRPr="00051041">
        <w:rPr>
          <w:rStyle w:val="ActivityBodyBoldChar"/>
        </w:rPr>
        <w:lastRenderedPageBreak/>
        <w:t>Competition:</w:t>
      </w:r>
      <w:r>
        <w:t xml:space="preserve"> List existing businesses </w:t>
      </w:r>
      <w:proofErr w:type="gramStart"/>
      <w:r w:rsidR="001E6E4A">
        <w:t>similar</w:t>
      </w:r>
      <w:r>
        <w:t xml:space="preserve"> to</w:t>
      </w:r>
      <w:proofErr w:type="gramEnd"/>
      <w:r>
        <w:t xml:space="preserve"> your</w:t>
      </w:r>
      <w:r w:rsidR="001209C0">
        <w:t xml:space="preserve">s </w:t>
      </w:r>
      <w:r>
        <w:t xml:space="preserve">in </w:t>
      </w:r>
      <w:r w:rsidR="001209C0">
        <w:t>the</w:t>
      </w:r>
      <w:r>
        <w:t xml:space="preserve"> community</w:t>
      </w:r>
      <w:r w:rsidR="00D07837">
        <w:t xml:space="preserve"> </w:t>
      </w:r>
      <w:r w:rsidR="00772E29">
        <w:t>with whom</w:t>
      </w:r>
      <w:r w:rsidR="00D07837">
        <w:t xml:space="preserve"> you will be competing</w:t>
      </w:r>
      <w:r w:rsidR="00772E29">
        <w:t>.</w:t>
      </w:r>
    </w:p>
    <w:bookmarkEnd w:id="0"/>
    <w:p w14:paraId="54DF44BB" w14:textId="7221340D" w:rsidR="00C91A59" w:rsidRDefault="00431972" w:rsidP="00431972">
      <w:pPr>
        <w:pStyle w:val="ActivityBody"/>
      </w:pPr>
      <w:r>
        <w:t xml:space="preserve">Work with your team to </w:t>
      </w:r>
      <w:r w:rsidR="00FD407A">
        <w:t>type</w:t>
      </w:r>
      <w:r>
        <w:t xml:space="preserve"> a business description</w:t>
      </w:r>
      <w:r w:rsidR="00805285">
        <w:t xml:space="preserve"> to turn in to your teacher.</w:t>
      </w:r>
      <w:r>
        <w:t xml:space="preserve"> Type the business description following the expectations </w:t>
      </w:r>
      <w:r w:rsidR="00805285">
        <w:t>on</w:t>
      </w:r>
      <w:r>
        <w:t xml:space="preserve"> </w:t>
      </w:r>
      <w:r>
        <w:rPr>
          <w:rStyle w:val="ActivityBodyItalicChar"/>
        </w:rPr>
        <w:t>Task</w:t>
      </w:r>
      <w:r w:rsidRPr="00425D34">
        <w:rPr>
          <w:rStyle w:val="ActivityBodyItalicChar"/>
        </w:rPr>
        <w:t xml:space="preserve"> </w:t>
      </w:r>
      <w:r>
        <w:rPr>
          <w:rStyle w:val="ActivityBodyItalicChar"/>
        </w:rPr>
        <w:t>3.1</w:t>
      </w:r>
      <w:r w:rsidRPr="00425D34">
        <w:rPr>
          <w:rStyle w:val="ActivityBodyItalicChar"/>
        </w:rPr>
        <w:t xml:space="preserve"> Evaluation Rubric</w:t>
      </w:r>
      <w:r>
        <w:t xml:space="preserve"> and using the listed headers</w:t>
      </w:r>
      <w:r w:rsidR="00805285">
        <w:t xml:space="preserve"> on the </w:t>
      </w:r>
      <w:r w:rsidR="00805285" w:rsidRPr="009D5254">
        <w:rPr>
          <w:rStyle w:val="ActivityBodyItalicChar"/>
        </w:rPr>
        <w:t>Business Description Outline</w:t>
      </w:r>
      <w:r w:rsidR="00805285">
        <w:t>.</w:t>
      </w:r>
    </w:p>
    <w:p w14:paraId="7ED6C636" w14:textId="77777777" w:rsidR="00772E29" w:rsidRPr="00772E29" w:rsidRDefault="00772E29" w:rsidP="00772E29"/>
    <w:p w14:paraId="701404F3" w14:textId="77777777" w:rsidR="00F40268" w:rsidRDefault="00F40268" w:rsidP="00F40268">
      <w:pPr>
        <w:pStyle w:val="ActivitySection"/>
      </w:pPr>
      <w:r>
        <w:t>Conclusion</w:t>
      </w:r>
    </w:p>
    <w:p w14:paraId="192BA5A5" w14:textId="279616F5" w:rsidR="00FE7573" w:rsidRDefault="0096765A" w:rsidP="00FE7573">
      <w:pPr>
        <w:pStyle w:val="ActivityNumbers"/>
      </w:pPr>
      <w:r>
        <w:t xml:space="preserve">What is the first step </w:t>
      </w:r>
      <w:r w:rsidR="004E36DD">
        <w:t>for developing a business plan?</w:t>
      </w:r>
    </w:p>
    <w:p w14:paraId="43FB7B23" w14:textId="21AFC828" w:rsidR="00DC7BBD" w:rsidRPr="00DC7BBD" w:rsidRDefault="00DC7BBD" w:rsidP="00DC7BBD"/>
    <w:p w14:paraId="6F9E6338" w14:textId="2A51607E" w:rsidR="00DC7BBD" w:rsidRPr="00DC7BBD" w:rsidRDefault="00DC7BBD" w:rsidP="00DC7BBD"/>
    <w:p w14:paraId="0EEF9313" w14:textId="77777777" w:rsidR="00DC7BBD" w:rsidRPr="00DC7BBD" w:rsidRDefault="00DC7BBD" w:rsidP="00DC7BBD"/>
    <w:p w14:paraId="6B959494" w14:textId="17E9F674" w:rsidR="004E36DD" w:rsidRDefault="007C7230" w:rsidP="00FE7573">
      <w:pPr>
        <w:pStyle w:val="ActivityNumbers"/>
      </w:pPr>
      <w:r>
        <w:t>What is the purpose of a business plan?</w:t>
      </w:r>
    </w:p>
    <w:p w14:paraId="05A07C9D" w14:textId="78D9368C" w:rsidR="00DC7BBD" w:rsidRPr="00DC7BBD" w:rsidRDefault="00DC7BBD" w:rsidP="00DC7BBD"/>
    <w:p w14:paraId="400E9CCF" w14:textId="0BA28619" w:rsidR="00DC7BBD" w:rsidRPr="00DC7BBD" w:rsidRDefault="00DC7BBD" w:rsidP="00DC7BBD"/>
    <w:p w14:paraId="74FF18D6" w14:textId="77777777" w:rsidR="00DC7BBD" w:rsidRPr="00DC7BBD" w:rsidRDefault="00DC7BBD" w:rsidP="00DC7BBD"/>
    <w:p w14:paraId="0DFE6186" w14:textId="084BEB69" w:rsidR="001E78BA" w:rsidRPr="00FE7573" w:rsidRDefault="00905784" w:rsidP="00FE7573">
      <w:pPr>
        <w:pStyle w:val="ActivityNumbers"/>
      </w:pPr>
      <w:r>
        <w:t xml:space="preserve">What do you believe are the similarities and differences </w:t>
      </w:r>
      <w:r w:rsidR="00EE7EA6">
        <w:t>in</w:t>
      </w:r>
      <w:r>
        <w:t xml:space="preserve"> starting a cooperative business versus other types of business models</w:t>
      </w:r>
      <w:r w:rsidR="001E78BA">
        <w:t>?</w:t>
      </w:r>
    </w:p>
    <w:p w14:paraId="4B0ED75C" w14:textId="14BC5C3F" w:rsidR="000C55D5" w:rsidRDefault="000C55D5" w:rsidP="00FE7573">
      <w:pPr>
        <w:pStyle w:val="ActivityNumbers"/>
        <w:numPr>
          <w:ilvl w:val="0"/>
          <w:numId w:val="0"/>
        </w:numPr>
        <w:ind w:left="720" w:hanging="360"/>
      </w:pPr>
      <w:r>
        <w:br w:type="page"/>
      </w:r>
    </w:p>
    <w:p w14:paraId="77D0C556" w14:textId="1F2F6E87" w:rsidR="005328CA" w:rsidRPr="005328CA" w:rsidRDefault="005328CA" w:rsidP="005328CA">
      <w:r>
        <w:lastRenderedPageBreak/>
        <w:t>Name____________________________________________________</w:t>
      </w:r>
    </w:p>
    <w:p w14:paraId="471A0E5F" w14:textId="5524EDFB" w:rsidR="00F40268" w:rsidRDefault="000C55D5" w:rsidP="000C55D5">
      <w:pPr>
        <w:pStyle w:val="MLC"/>
      </w:pPr>
      <w:r>
        <w:t xml:space="preserve"> Business Description</w:t>
      </w:r>
      <w:r w:rsidR="000573E3">
        <w:t xml:space="preserve"> Outline</w:t>
      </w:r>
    </w:p>
    <w:p w14:paraId="75B2DB6E" w14:textId="13D4EAEC" w:rsidR="000C55D5" w:rsidRDefault="000C55D5" w:rsidP="000C55D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772E29" w14:paraId="03C21B41" w14:textId="77777777" w:rsidTr="00772E29">
        <w:tc>
          <w:tcPr>
            <w:tcW w:w="10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D3EE1" w14:textId="582034FA" w:rsidR="00772E29" w:rsidRPr="00772E29" w:rsidRDefault="00772E29" w:rsidP="000C55D5">
            <w:pPr>
              <w:rPr>
                <w:rStyle w:val="KeyTerm"/>
              </w:rPr>
            </w:pPr>
            <w:r w:rsidRPr="00772E29">
              <w:rPr>
                <w:rStyle w:val="KeyTerm"/>
              </w:rPr>
              <w:t xml:space="preserve">Table 1. </w:t>
            </w:r>
            <w:r w:rsidRPr="00772E29">
              <w:rPr>
                <w:rStyle w:val="KeyTermItalic"/>
              </w:rPr>
              <w:t>Comparison to Traditional Business</w:t>
            </w:r>
          </w:p>
        </w:tc>
      </w:tr>
      <w:tr w:rsidR="00772E29" w14:paraId="0BFAAB6E" w14:textId="77777777" w:rsidTr="00CE18B9">
        <w:tc>
          <w:tcPr>
            <w:tcW w:w="539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89C341A" w14:textId="627034B9" w:rsidR="00772E29" w:rsidRDefault="00772E29" w:rsidP="00772E29">
            <w:pPr>
              <w:pStyle w:val="RubricHeadings"/>
            </w:pPr>
            <w:r>
              <w:t>Similarities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B8798B9" w14:textId="00F23460" w:rsidR="00772E29" w:rsidRDefault="00772E29" w:rsidP="00772E29">
            <w:pPr>
              <w:pStyle w:val="RubricHeadings"/>
            </w:pPr>
            <w:r>
              <w:t>Differences</w:t>
            </w:r>
          </w:p>
        </w:tc>
      </w:tr>
      <w:tr w:rsidR="00772E29" w14:paraId="7BCC5D44" w14:textId="77777777" w:rsidTr="00772E29">
        <w:trPr>
          <w:trHeight w:val="2204"/>
        </w:trPr>
        <w:tc>
          <w:tcPr>
            <w:tcW w:w="5395" w:type="dxa"/>
          </w:tcPr>
          <w:p w14:paraId="2A8F539C" w14:textId="77777777" w:rsidR="00772E29" w:rsidRDefault="00772E29" w:rsidP="000C55D5"/>
        </w:tc>
        <w:tc>
          <w:tcPr>
            <w:tcW w:w="5395" w:type="dxa"/>
          </w:tcPr>
          <w:p w14:paraId="5787476F" w14:textId="77777777" w:rsidR="00772E29" w:rsidRDefault="00772E29" w:rsidP="000C55D5"/>
        </w:tc>
      </w:tr>
    </w:tbl>
    <w:p w14:paraId="6A4517A1" w14:textId="77A868A8" w:rsidR="00772E29" w:rsidRDefault="00772E29" w:rsidP="000C55D5"/>
    <w:p w14:paraId="38C4A7B3" w14:textId="0C2E1186" w:rsidR="002A062C" w:rsidRDefault="00772E29" w:rsidP="00772E29">
      <w:pPr>
        <w:pStyle w:val="ActivityBodyBold"/>
      </w:pPr>
      <w:r>
        <w:t>B</w:t>
      </w:r>
      <w:r w:rsidR="002A062C" w:rsidRPr="002A062C">
        <w:t>usiness:</w:t>
      </w:r>
    </w:p>
    <w:p w14:paraId="63613171" w14:textId="22B29D62" w:rsidR="002A062C" w:rsidRDefault="002A062C" w:rsidP="002A062C"/>
    <w:p w14:paraId="6B625564" w14:textId="0E1AC735" w:rsidR="002A062C" w:rsidRDefault="009738A4" w:rsidP="009738A4">
      <w:pPr>
        <w:pStyle w:val="ActivityBodyBold"/>
      </w:pPr>
      <w:r>
        <w:t>P</w:t>
      </w:r>
      <w:r w:rsidR="002A062C" w:rsidRPr="002A062C">
        <w:t>roduct or service:</w:t>
      </w:r>
    </w:p>
    <w:p w14:paraId="7EDED292" w14:textId="45411523" w:rsidR="009738A4" w:rsidRDefault="009738A4" w:rsidP="002A062C"/>
    <w:p w14:paraId="75AD0869" w14:textId="5322A6A7" w:rsidR="00772E29" w:rsidRDefault="00772E29" w:rsidP="009738A4">
      <w:pPr>
        <w:pStyle w:val="ActivityBodyBold"/>
      </w:pPr>
      <w:r>
        <w:t>Resources:</w:t>
      </w:r>
    </w:p>
    <w:p w14:paraId="14194014" w14:textId="77777777" w:rsidR="00772E29" w:rsidRPr="00772E29" w:rsidRDefault="00772E29" w:rsidP="00772E29"/>
    <w:p w14:paraId="3672D597" w14:textId="0A2898E3" w:rsidR="002A062C" w:rsidRDefault="002A062C" w:rsidP="009738A4">
      <w:pPr>
        <w:pStyle w:val="ActivityBodyBold"/>
      </w:pPr>
      <w:r w:rsidRPr="002A062C">
        <w:t>Goals:</w:t>
      </w:r>
    </w:p>
    <w:p w14:paraId="310E57A5" w14:textId="69EC6505" w:rsidR="009738A4" w:rsidRDefault="00C54FAF" w:rsidP="00C54FAF">
      <w:pPr>
        <w:pStyle w:val="Activitybullet"/>
      </w:pPr>
      <w:r>
        <w:t>Short term:</w:t>
      </w:r>
    </w:p>
    <w:p w14:paraId="28FA2272" w14:textId="1F08369A" w:rsidR="00C54FAF" w:rsidRPr="00C54FAF" w:rsidRDefault="00C54FAF" w:rsidP="00C54FAF"/>
    <w:p w14:paraId="61A3E162" w14:textId="39D98C69" w:rsidR="00C54FAF" w:rsidRDefault="00C54FAF" w:rsidP="00C54FAF">
      <w:pPr>
        <w:pStyle w:val="Activitybullet"/>
      </w:pPr>
      <w:r>
        <w:t>Long term:</w:t>
      </w:r>
    </w:p>
    <w:p w14:paraId="0C5A8046" w14:textId="77777777" w:rsidR="009738A4" w:rsidRDefault="009738A4" w:rsidP="009738A4"/>
    <w:p w14:paraId="5EECE3CE" w14:textId="77777777" w:rsidR="009738A4" w:rsidRPr="00017AD3" w:rsidRDefault="002A062C" w:rsidP="00017AD3">
      <w:pPr>
        <w:pStyle w:val="ActivityBodyBold"/>
      </w:pPr>
      <w:r w:rsidRPr="00017AD3">
        <w:rPr>
          <w:rStyle w:val="ActivityBodyBoldChar"/>
          <w:b/>
        </w:rPr>
        <w:t>Seven principles:</w:t>
      </w:r>
    </w:p>
    <w:p w14:paraId="7C4FB8E3" w14:textId="3E8172CD" w:rsidR="009738A4" w:rsidRDefault="00701ECF" w:rsidP="00017AD3">
      <w:pPr>
        <w:pStyle w:val="Activitybullet"/>
      </w:pPr>
      <w:r>
        <w:t>Voluntary m</w:t>
      </w:r>
      <w:r w:rsidR="00D5372C">
        <w:t>embership</w:t>
      </w:r>
    </w:p>
    <w:p w14:paraId="53E87C42" w14:textId="27BBFFDB" w:rsidR="00701ECF" w:rsidRDefault="00701ECF" w:rsidP="00701ECF"/>
    <w:p w14:paraId="72533E0F" w14:textId="77777777" w:rsidR="00772E29" w:rsidRPr="00701ECF" w:rsidRDefault="00772E29" w:rsidP="00701ECF"/>
    <w:p w14:paraId="07015614" w14:textId="18F3D941" w:rsidR="008A1E52" w:rsidRDefault="008A1E52" w:rsidP="00017AD3">
      <w:pPr>
        <w:pStyle w:val="Activitybullet"/>
      </w:pPr>
      <w:r>
        <w:t>Democratic control</w:t>
      </w:r>
    </w:p>
    <w:p w14:paraId="1346FE75" w14:textId="7E80CCEB" w:rsidR="00701ECF" w:rsidRDefault="00701ECF" w:rsidP="00701ECF"/>
    <w:p w14:paraId="2E423CCC" w14:textId="77777777" w:rsidR="00772E29" w:rsidRPr="00701ECF" w:rsidRDefault="00772E29" w:rsidP="00701ECF"/>
    <w:p w14:paraId="48E679DE" w14:textId="15B10FE2" w:rsidR="008A1E52" w:rsidRDefault="008A1E52" w:rsidP="00017AD3">
      <w:pPr>
        <w:pStyle w:val="Activitybullet"/>
      </w:pPr>
      <w:r>
        <w:t>Member</w:t>
      </w:r>
      <w:r w:rsidR="00701ECF">
        <w:t xml:space="preserve"> participation</w:t>
      </w:r>
    </w:p>
    <w:p w14:paraId="11FE2470" w14:textId="3E232777" w:rsidR="00701ECF" w:rsidRDefault="00701ECF" w:rsidP="00701ECF"/>
    <w:p w14:paraId="65ADD366" w14:textId="77777777" w:rsidR="00772E29" w:rsidRPr="00701ECF" w:rsidRDefault="00772E29" w:rsidP="00701ECF"/>
    <w:p w14:paraId="73915E71" w14:textId="13BBE5D2" w:rsidR="00701ECF" w:rsidRDefault="00701ECF" w:rsidP="00701ECF">
      <w:pPr>
        <w:pStyle w:val="Activitybullet"/>
      </w:pPr>
      <w:r>
        <w:t>Autonomy and Independence</w:t>
      </w:r>
    </w:p>
    <w:p w14:paraId="160EB630" w14:textId="5893E1B8" w:rsidR="00701ECF" w:rsidRDefault="00701ECF" w:rsidP="00701ECF"/>
    <w:p w14:paraId="3C473EBD" w14:textId="77777777" w:rsidR="00772E29" w:rsidRPr="00701ECF" w:rsidRDefault="00772E29" w:rsidP="00701ECF"/>
    <w:p w14:paraId="6073F6EA" w14:textId="328D8BD4" w:rsidR="00701ECF" w:rsidRDefault="00701ECF" w:rsidP="00701ECF">
      <w:pPr>
        <w:pStyle w:val="Activitybullet"/>
      </w:pPr>
      <w:r>
        <w:t>Education and Training</w:t>
      </w:r>
    </w:p>
    <w:p w14:paraId="613447BE" w14:textId="143EABE9" w:rsidR="00701ECF" w:rsidRDefault="00701ECF" w:rsidP="00701ECF"/>
    <w:p w14:paraId="4355B58D" w14:textId="77777777" w:rsidR="00772E29" w:rsidRPr="00701ECF" w:rsidRDefault="00772E29" w:rsidP="00701ECF"/>
    <w:p w14:paraId="023791E8" w14:textId="53DC9E7F" w:rsidR="00701ECF" w:rsidRDefault="00701ECF" w:rsidP="00701ECF">
      <w:pPr>
        <w:pStyle w:val="Activitybullet"/>
      </w:pPr>
      <w:r>
        <w:t>Cooperation amongst cooperatives</w:t>
      </w:r>
    </w:p>
    <w:p w14:paraId="1499CADF" w14:textId="4A22CCFF" w:rsidR="00701ECF" w:rsidRDefault="00701ECF" w:rsidP="00701ECF"/>
    <w:p w14:paraId="341F2642" w14:textId="77777777" w:rsidR="00772E29" w:rsidRPr="00701ECF" w:rsidRDefault="00772E29" w:rsidP="00701ECF"/>
    <w:p w14:paraId="426C539B" w14:textId="034317E3" w:rsidR="00772E29" w:rsidRDefault="00701ECF" w:rsidP="00701ECF">
      <w:pPr>
        <w:pStyle w:val="Activitybullet"/>
      </w:pPr>
      <w:r>
        <w:t>Community</w:t>
      </w:r>
      <w:r w:rsidR="00772E29">
        <w:br w:type="page"/>
      </w:r>
    </w:p>
    <w:p w14:paraId="2AE4EC1E" w14:textId="3CD7186B" w:rsidR="002A062C" w:rsidRPr="00017AD3" w:rsidRDefault="002A062C" w:rsidP="00017AD3">
      <w:pPr>
        <w:pStyle w:val="ActivityBodyBold"/>
      </w:pPr>
      <w:r w:rsidRPr="00017AD3">
        <w:rPr>
          <w:rStyle w:val="ActivityBodyBoldChar"/>
          <w:b/>
        </w:rPr>
        <w:lastRenderedPageBreak/>
        <w:t>Market analysis:</w:t>
      </w:r>
    </w:p>
    <w:p w14:paraId="148F6E09" w14:textId="28F8F060" w:rsidR="009738A4" w:rsidRDefault="009738A4" w:rsidP="002A062C"/>
    <w:p w14:paraId="712A65AB" w14:textId="77777777" w:rsidR="00772E29" w:rsidRPr="002A062C" w:rsidRDefault="00772E29" w:rsidP="002A062C"/>
    <w:p w14:paraId="66F1FA23" w14:textId="679A076B" w:rsidR="009738A4" w:rsidRDefault="002A062C" w:rsidP="00017AD3">
      <w:pPr>
        <w:pStyle w:val="ActivityBodyBold"/>
      </w:pPr>
      <w:r w:rsidRPr="002A062C">
        <w:t xml:space="preserve">Tools and </w:t>
      </w:r>
      <w:r w:rsidR="00D128F8">
        <w:t>e</w:t>
      </w:r>
      <w:r w:rsidRPr="002A062C">
        <w:t>quipment:</w:t>
      </w:r>
    </w:p>
    <w:p w14:paraId="24186A1E" w14:textId="77777777" w:rsidR="009738A4" w:rsidRDefault="009738A4" w:rsidP="002A062C"/>
    <w:p w14:paraId="72308D2A" w14:textId="77777777" w:rsidR="009738A4" w:rsidRDefault="009738A4" w:rsidP="002A062C"/>
    <w:p w14:paraId="7ECE5364" w14:textId="77777777" w:rsidR="009738A4" w:rsidRDefault="009738A4" w:rsidP="002A062C"/>
    <w:p w14:paraId="44F005D1" w14:textId="4E72871B" w:rsidR="002A062C" w:rsidRPr="002A062C" w:rsidRDefault="002A062C" w:rsidP="00017AD3">
      <w:pPr>
        <w:pStyle w:val="ActivityBodyBold"/>
      </w:pPr>
      <w:r w:rsidRPr="002A062C">
        <w:t>Competition</w:t>
      </w:r>
      <w:r w:rsidR="00017AD3">
        <w:t>:</w:t>
      </w:r>
    </w:p>
    <w:sectPr w:rsidR="002A062C" w:rsidRPr="002A062C" w:rsidSect="002506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79756" w14:textId="77777777" w:rsidR="00935D21" w:rsidRDefault="00935D21" w:rsidP="001E4BCA">
      <w:r>
        <w:separator/>
      </w:r>
    </w:p>
  </w:endnote>
  <w:endnote w:type="continuationSeparator" w:id="0">
    <w:p w14:paraId="34354B2E" w14:textId="77777777" w:rsidR="00935D21" w:rsidRDefault="00935D2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0911" w14:textId="77777777" w:rsidR="0022785D" w:rsidRDefault="00227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4945"/>
      <w:gridCol w:w="5845"/>
    </w:tblGrid>
    <w:tr w:rsidR="003279B3" w14:paraId="532E7F13" w14:textId="77777777" w:rsidTr="0022785D">
      <w:tc>
        <w:tcPr>
          <w:tcW w:w="4945" w:type="dxa"/>
          <w:tcBorders>
            <w:top w:val="single" w:sz="4" w:space="0" w:color="BFBFBF" w:themeColor="background1" w:themeShade="BF"/>
            <w:right w:val="nil"/>
          </w:tcBorders>
          <w:shd w:val="clear" w:color="auto" w:fill="F2F2F2" w:themeFill="background1" w:themeFillShade="F2"/>
        </w:tcPr>
        <w:p w14:paraId="73DCC1B3" w14:textId="77777777" w:rsidR="003279B3" w:rsidRDefault="002860C5" w:rsidP="00860D10">
          <w:pPr>
            <w:pStyle w:val="Footer"/>
            <w:jc w:val="left"/>
          </w:pPr>
          <w:r>
            <w:t>My Local Cooperative</w:t>
          </w:r>
          <w:r w:rsidR="006D3B50">
            <w:t xml:space="preserve"> </w:t>
          </w:r>
          <w:r w:rsidR="006E56C1">
            <w:t xml:space="preserve">© </w:t>
          </w:r>
          <w:r w:rsidR="006D3B50">
            <w:t>201</w:t>
          </w:r>
          <w:r>
            <w:t>9</w:t>
          </w:r>
        </w:p>
      </w:tc>
      <w:tc>
        <w:tcPr>
          <w:tcW w:w="5845" w:type="dxa"/>
          <w:tcBorders>
            <w:left w:val="nil"/>
          </w:tcBorders>
          <w:shd w:val="clear" w:color="auto" w:fill="F2F2F2" w:themeFill="background1" w:themeFillShade="F2"/>
        </w:tcPr>
        <w:p w14:paraId="76FFECDB" w14:textId="74EB0861" w:rsidR="003279B3" w:rsidRDefault="002860C5" w:rsidP="00F40268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 w:rsidR="00E16D49">
            <w:t xml:space="preserve">Task </w:t>
          </w:r>
          <w:r w:rsidR="00611451">
            <w:t>3.1</w:t>
          </w:r>
          <w:r w:rsidR="00E16D49">
            <w:t xml:space="preserve"> </w:t>
          </w:r>
          <w:r w:rsidR="00611451">
            <w:t>Business Brainstorm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92649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9CDDCEF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904DA" w14:textId="77777777" w:rsidR="0022785D" w:rsidRDefault="00227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A8C3C" w14:textId="77777777" w:rsidR="00935D21" w:rsidRDefault="00935D21" w:rsidP="001E4BCA">
      <w:r>
        <w:separator/>
      </w:r>
    </w:p>
  </w:footnote>
  <w:footnote w:type="continuationSeparator" w:id="0">
    <w:p w14:paraId="71509695" w14:textId="77777777" w:rsidR="00935D21" w:rsidRDefault="00935D21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AF13" w14:textId="77777777" w:rsidR="0022785D" w:rsidRDefault="00227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999D3" w14:textId="77777777" w:rsidR="0022785D" w:rsidRDefault="00227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28B3" w14:textId="77777777" w:rsidR="0022785D" w:rsidRDefault="00227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843934">
    <w:abstractNumId w:val="10"/>
  </w:num>
  <w:num w:numId="2" w16cid:durableId="685400835">
    <w:abstractNumId w:val="12"/>
  </w:num>
  <w:num w:numId="3" w16cid:durableId="1103500889">
    <w:abstractNumId w:val="13"/>
  </w:num>
  <w:num w:numId="4" w16cid:durableId="513038789">
    <w:abstractNumId w:val="14"/>
  </w:num>
  <w:num w:numId="5" w16cid:durableId="1633558926">
    <w:abstractNumId w:val="5"/>
  </w:num>
  <w:num w:numId="6" w16cid:durableId="1737700937">
    <w:abstractNumId w:val="11"/>
  </w:num>
  <w:num w:numId="7" w16cid:durableId="318195895">
    <w:abstractNumId w:val="7"/>
  </w:num>
  <w:num w:numId="8" w16cid:durableId="1369070095">
    <w:abstractNumId w:val="6"/>
  </w:num>
  <w:num w:numId="9" w16cid:durableId="122699721">
    <w:abstractNumId w:val="3"/>
  </w:num>
  <w:num w:numId="10" w16cid:durableId="1776824611">
    <w:abstractNumId w:val="4"/>
  </w:num>
  <w:num w:numId="11" w16cid:durableId="92943658">
    <w:abstractNumId w:val="2"/>
  </w:num>
  <w:num w:numId="12" w16cid:durableId="70591561">
    <w:abstractNumId w:val="8"/>
  </w:num>
  <w:num w:numId="13" w16cid:durableId="399641116">
    <w:abstractNumId w:val="1"/>
  </w:num>
  <w:num w:numId="14" w16cid:durableId="1454595715">
    <w:abstractNumId w:val="14"/>
    <w:lvlOverride w:ilvl="0">
      <w:startOverride w:val="1"/>
    </w:lvlOverride>
  </w:num>
  <w:num w:numId="15" w16cid:durableId="868686152">
    <w:abstractNumId w:val="5"/>
    <w:lvlOverride w:ilvl="0">
      <w:startOverride w:val="1"/>
    </w:lvlOverride>
  </w:num>
  <w:num w:numId="16" w16cid:durableId="1994525029">
    <w:abstractNumId w:val="13"/>
    <w:lvlOverride w:ilvl="0">
      <w:startOverride w:val="1"/>
    </w:lvlOverride>
  </w:num>
  <w:num w:numId="17" w16cid:durableId="1284731074">
    <w:abstractNumId w:val="11"/>
    <w:lvlOverride w:ilvl="0">
      <w:startOverride w:val="1"/>
    </w:lvlOverride>
  </w:num>
  <w:num w:numId="18" w16cid:durableId="835347042">
    <w:abstractNumId w:val="6"/>
    <w:lvlOverride w:ilvl="0">
      <w:startOverride w:val="1"/>
    </w:lvlOverride>
  </w:num>
  <w:num w:numId="19" w16cid:durableId="1075129076">
    <w:abstractNumId w:val="1"/>
    <w:lvlOverride w:ilvl="0">
      <w:startOverride w:val="1"/>
    </w:lvlOverride>
  </w:num>
  <w:num w:numId="20" w16cid:durableId="948119912">
    <w:abstractNumId w:val="8"/>
    <w:lvlOverride w:ilvl="0">
      <w:startOverride w:val="1"/>
    </w:lvlOverride>
  </w:num>
  <w:num w:numId="21" w16cid:durableId="1594512832">
    <w:abstractNumId w:val="4"/>
    <w:lvlOverride w:ilvl="0">
      <w:startOverride w:val="1"/>
    </w:lvlOverride>
  </w:num>
  <w:num w:numId="22" w16cid:durableId="1580213293">
    <w:abstractNumId w:val="3"/>
    <w:lvlOverride w:ilvl="0">
      <w:startOverride w:val="1"/>
    </w:lvlOverride>
  </w:num>
  <w:num w:numId="23" w16cid:durableId="634335571">
    <w:abstractNumId w:val="3"/>
    <w:lvlOverride w:ilvl="0">
      <w:startOverride w:val="1"/>
    </w:lvlOverride>
  </w:num>
  <w:num w:numId="24" w16cid:durableId="1846045539">
    <w:abstractNumId w:val="3"/>
    <w:lvlOverride w:ilvl="0">
      <w:startOverride w:val="1"/>
    </w:lvlOverride>
  </w:num>
  <w:num w:numId="25" w16cid:durableId="1810589985">
    <w:abstractNumId w:val="9"/>
  </w:num>
  <w:num w:numId="26" w16cid:durableId="1867015038">
    <w:abstractNumId w:val="9"/>
    <w:lvlOverride w:ilvl="0">
      <w:startOverride w:val="1"/>
    </w:lvlOverride>
  </w:num>
  <w:num w:numId="27" w16cid:durableId="1195313521">
    <w:abstractNumId w:val="9"/>
    <w:lvlOverride w:ilvl="0">
      <w:startOverride w:val="1"/>
    </w:lvlOverride>
  </w:num>
  <w:num w:numId="28" w16cid:durableId="320426577">
    <w:abstractNumId w:val="9"/>
    <w:lvlOverride w:ilvl="0">
      <w:startOverride w:val="1"/>
    </w:lvlOverride>
  </w:num>
  <w:num w:numId="29" w16cid:durableId="1507355489">
    <w:abstractNumId w:val="9"/>
    <w:lvlOverride w:ilvl="0">
      <w:startOverride w:val="1"/>
    </w:lvlOverride>
  </w:num>
  <w:num w:numId="30" w16cid:durableId="252667260">
    <w:abstractNumId w:val="9"/>
    <w:lvlOverride w:ilvl="0">
      <w:startOverride w:val="1"/>
    </w:lvlOverride>
  </w:num>
  <w:num w:numId="31" w16cid:durableId="656298538">
    <w:abstractNumId w:val="9"/>
    <w:lvlOverride w:ilvl="0">
      <w:startOverride w:val="1"/>
    </w:lvlOverride>
  </w:num>
  <w:num w:numId="32" w16cid:durableId="956595767">
    <w:abstractNumId w:val="9"/>
    <w:lvlOverride w:ilvl="0">
      <w:startOverride w:val="1"/>
    </w:lvlOverride>
  </w:num>
  <w:num w:numId="33" w16cid:durableId="23946748">
    <w:abstractNumId w:val="8"/>
    <w:lvlOverride w:ilvl="0">
      <w:startOverride w:val="1"/>
    </w:lvlOverride>
  </w:num>
  <w:num w:numId="34" w16cid:durableId="1011373776">
    <w:abstractNumId w:val="8"/>
    <w:lvlOverride w:ilvl="0">
      <w:startOverride w:val="1"/>
    </w:lvlOverride>
  </w:num>
  <w:num w:numId="35" w16cid:durableId="1944343729">
    <w:abstractNumId w:val="3"/>
    <w:lvlOverride w:ilvl="0">
      <w:startOverride w:val="1"/>
    </w:lvlOverride>
  </w:num>
  <w:num w:numId="36" w16cid:durableId="841310172">
    <w:abstractNumId w:val="3"/>
    <w:lvlOverride w:ilvl="0">
      <w:startOverride w:val="1"/>
    </w:lvlOverride>
  </w:num>
  <w:num w:numId="37" w16cid:durableId="661079289">
    <w:abstractNumId w:val="3"/>
    <w:lvlOverride w:ilvl="0">
      <w:startOverride w:val="1"/>
    </w:lvlOverride>
  </w:num>
  <w:num w:numId="38" w16cid:durableId="773476862">
    <w:abstractNumId w:val="3"/>
    <w:lvlOverride w:ilvl="0">
      <w:startOverride w:val="1"/>
    </w:lvlOverride>
  </w:num>
  <w:num w:numId="39" w16cid:durableId="740833476">
    <w:abstractNumId w:val="3"/>
    <w:lvlOverride w:ilvl="0">
      <w:startOverride w:val="1"/>
    </w:lvlOverride>
  </w:num>
  <w:num w:numId="40" w16cid:durableId="4830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QzsDAyNzWxNLA0MjZS0lEKTi0uzszPAymwqAUAwr9xRywAAAA="/>
  </w:docVars>
  <w:rsids>
    <w:rsidRoot w:val="00794608"/>
    <w:rsid w:val="00017AD3"/>
    <w:rsid w:val="000374DE"/>
    <w:rsid w:val="000448D6"/>
    <w:rsid w:val="000508B8"/>
    <w:rsid w:val="000534DE"/>
    <w:rsid w:val="000573E3"/>
    <w:rsid w:val="0007473F"/>
    <w:rsid w:val="00076959"/>
    <w:rsid w:val="000773D0"/>
    <w:rsid w:val="000C431D"/>
    <w:rsid w:val="000C55D5"/>
    <w:rsid w:val="000D744D"/>
    <w:rsid w:val="000E33B3"/>
    <w:rsid w:val="000E3490"/>
    <w:rsid w:val="000E5936"/>
    <w:rsid w:val="000F029A"/>
    <w:rsid w:val="000F5E57"/>
    <w:rsid w:val="00100BF7"/>
    <w:rsid w:val="00112134"/>
    <w:rsid w:val="001124DF"/>
    <w:rsid w:val="001169D4"/>
    <w:rsid w:val="001209C0"/>
    <w:rsid w:val="0012760E"/>
    <w:rsid w:val="00133CAC"/>
    <w:rsid w:val="00157D13"/>
    <w:rsid w:val="00183F7A"/>
    <w:rsid w:val="00193596"/>
    <w:rsid w:val="0019391D"/>
    <w:rsid w:val="00195A66"/>
    <w:rsid w:val="001A785F"/>
    <w:rsid w:val="001B4CD7"/>
    <w:rsid w:val="001D19EF"/>
    <w:rsid w:val="001E4BCA"/>
    <w:rsid w:val="001E5BD7"/>
    <w:rsid w:val="001E6A0C"/>
    <w:rsid w:val="001E6E4A"/>
    <w:rsid w:val="001E78BA"/>
    <w:rsid w:val="001F1DD1"/>
    <w:rsid w:val="00226ED9"/>
    <w:rsid w:val="0022785D"/>
    <w:rsid w:val="00230DA0"/>
    <w:rsid w:val="00235535"/>
    <w:rsid w:val="00244E90"/>
    <w:rsid w:val="002457D9"/>
    <w:rsid w:val="002506D4"/>
    <w:rsid w:val="002527B6"/>
    <w:rsid w:val="002860C5"/>
    <w:rsid w:val="00287A79"/>
    <w:rsid w:val="002A062C"/>
    <w:rsid w:val="002A2F49"/>
    <w:rsid w:val="002A3CEE"/>
    <w:rsid w:val="002C3368"/>
    <w:rsid w:val="002C5BC0"/>
    <w:rsid w:val="002D17AE"/>
    <w:rsid w:val="002E0921"/>
    <w:rsid w:val="00306753"/>
    <w:rsid w:val="003078F8"/>
    <w:rsid w:val="003120AC"/>
    <w:rsid w:val="003231E4"/>
    <w:rsid w:val="003279B3"/>
    <w:rsid w:val="003374B1"/>
    <w:rsid w:val="003421FD"/>
    <w:rsid w:val="00364A23"/>
    <w:rsid w:val="00364CF2"/>
    <w:rsid w:val="003663FB"/>
    <w:rsid w:val="00375ACB"/>
    <w:rsid w:val="0038457D"/>
    <w:rsid w:val="003A686C"/>
    <w:rsid w:val="003C5052"/>
    <w:rsid w:val="003D0D7D"/>
    <w:rsid w:val="003E68F2"/>
    <w:rsid w:val="003F18F6"/>
    <w:rsid w:val="003F34CF"/>
    <w:rsid w:val="00431972"/>
    <w:rsid w:val="00433D0D"/>
    <w:rsid w:val="004551CE"/>
    <w:rsid w:val="004665E7"/>
    <w:rsid w:val="00472C04"/>
    <w:rsid w:val="00473C3E"/>
    <w:rsid w:val="00484888"/>
    <w:rsid w:val="00493A73"/>
    <w:rsid w:val="004C1420"/>
    <w:rsid w:val="004C3805"/>
    <w:rsid w:val="004C6289"/>
    <w:rsid w:val="004E36DD"/>
    <w:rsid w:val="00516067"/>
    <w:rsid w:val="0052511A"/>
    <w:rsid w:val="00531949"/>
    <w:rsid w:val="005328CA"/>
    <w:rsid w:val="005506F8"/>
    <w:rsid w:val="005563D0"/>
    <w:rsid w:val="00590EE9"/>
    <w:rsid w:val="005D1548"/>
    <w:rsid w:val="005E1358"/>
    <w:rsid w:val="005E21C8"/>
    <w:rsid w:val="005E7694"/>
    <w:rsid w:val="00602983"/>
    <w:rsid w:val="00602C6E"/>
    <w:rsid w:val="0061080C"/>
    <w:rsid w:val="00610DAD"/>
    <w:rsid w:val="00611451"/>
    <w:rsid w:val="00614DB8"/>
    <w:rsid w:val="006270C5"/>
    <w:rsid w:val="0063506D"/>
    <w:rsid w:val="00685328"/>
    <w:rsid w:val="006874F4"/>
    <w:rsid w:val="006876E6"/>
    <w:rsid w:val="006A19F7"/>
    <w:rsid w:val="006A5CB2"/>
    <w:rsid w:val="006B1EEB"/>
    <w:rsid w:val="006C52C4"/>
    <w:rsid w:val="006C6A6B"/>
    <w:rsid w:val="006D20CF"/>
    <w:rsid w:val="006D3857"/>
    <w:rsid w:val="006D3B50"/>
    <w:rsid w:val="006E1D3A"/>
    <w:rsid w:val="006E2FE6"/>
    <w:rsid w:val="006E56C1"/>
    <w:rsid w:val="006F0AFD"/>
    <w:rsid w:val="00701ECF"/>
    <w:rsid w:val="00704BF7"/>
    <w:rsid w:val="00706ACF"/>
    <w:rsid w:val="007071E9"/>
    <w:rsid w:val="00711783"/>
    <w:rsid w:val="00736EF7"/>
    <w:rsid w:val="00772E29"/>
    <w:rsid w:val="00787602"/>
    <w:rsid w:val="00794608"/>
    <w:rsid w:val="00794CCD"/>
    <w:rsid w:val="007969C2"/>
    <w:rsid w:val="00796F1B"/>
    <w:rsid w:val="007A47B1"/>
    <w:rsid w:val="007B303C"/>
    <w:rsid w:val="007C3838"/>
    <w:rsid w:val="007C7230"/>
    <w:rsid w:val="007D1934"/>
    <w:rsid w:val="00805285"/>
    <w:rsid w:val="00805F42"/>
    <w:rsid w:val="00813714"/>
    <w:rsid w:val="0083083E"/>
    <w:rsid w:val="00832D43"/>
    <w:rsid w:val="00860D10"/>
    <w:rsid w:val="00876737"/>
    <w:rsid w:val="0088216E"/>
    <w:rsid w:val="0088408F"/>
    <w:rsid w:val="008843E3"/>
    <w:rsid w:val="00892649"/>
    <w:rsid w:val="008A05B7"/>
    <w:rsid w:val="008A1E52"/>
    <w:rsid w:val="008A30C1"/>
    <w:rsid w:val="008A77AA"/>
    <w:rsid w:val="008B5C9B"/>
    <w:rsid w:val="008C0EE1"/>
    <w:rsid w:val="008D06F9"/>
    <w:rsid w:val="008D0702"/>
    <w:rsid w:val="008F63C8"/>
    <w:rsid w:val="00905784"/>
    <w:rsid w:val="00935D21"/>
    <w:rsid w:val="00941D03"/>
    <w:rsid w:val="00945226"/>
    <w:rsid w:val="00950B13"/>
    <w:rsid w:val="0096765A"/>
    <w:rsid w:val="009731F7"/>
    <w:rsid w:val="009738A4"/>
    <w:rsid w:val="00974C26"/>
    <w:rsid w:val="00976502"/>
    <w:rsid w:val="00984664"/>
    <w:rsid w:val="009B415C"/>
    <w:rsid w:val="009D13E6"/>
    <w:rsid w:val="009D4FE8"/>
    <w:rsid w:val="009D5254"/>
    <w:rsid w:val="009F08FA"/>
    <w:rsid w:val="009F1CE0"/>
    <w:rsid w:val="00A02CD8"/>
    <w:rsid w:val="00A2631B"/>
    <w:rsid w:val="00A664A9"/>
    <w:rsid w:val="00A7125B"/>
    <w:rsid w:val="00A916E6"/>
    <w:rsid w:val="00A95D1B"/>
    <w:rsid w:val="00AA2D85"/>
    <w:rsid w:val="00AB79BB"/>
    <w:rsid w:val="00AC7195"/>
    <w:rsid w:val="00AD2E2A"/>
    <w:rsid w:val="00AD733A"/>
    <w:rsid w:val="00AE1E6D"/>
    <w:rsid w:val="00AF550F"/>
    <w:rsid w:val="00B219A4"/>
    <w:rsid w:val="00B25863"/>
    <w:rsid w:val="00B27131"/>
    <w:rsid w:val="00B609CE"/>
    <w:rsid w:val="00B7224D"/>
    <w:rsid w:val="00B840BE"/>
    <w:rsid w:val="00B93822"/>
    <w:rsid w:val="00B95437"/>
    <w:rsid w:val="00B97C20"/>
    <w:rsid w:val="00BA7F61"/>
    <w:rsid w:val="00BC0E33"/>
    <w:rsid w:val="00BD0E4B"/>
    <w:rsid w:val="00BF0B24"/>
    <w:rsid w:val="00C04A38"/>
    <w:rsid w:val="00C20182"/>
    <w:rsid w:val="00C25108"/>
    <w:rsid w:val="00C33233"/>
    <w:rsid w:val="00C42DF8"/>
    <w:rsid w:val="00C44861"/>
    <w:rsid w:val="00C54FAF"/>
    <w:rsid w:val="00C664FD"/>
    <w:rsid w:val="00C80D21"/>
    <w:rsid w:val="00C91A59"/>
    <w:rsid w:val="00C92D2E"/>
    <w:rsid w:val="00C964B9"/>
    <w:rsid w:val="00C97A22"/>
    <w:rsid w:val="00CA65C2"/>
    <w:rsid w:val="00CD603C"/>
    <w:rsid w:val="00CD7684"/>
    <w:rsid w:val="00CE18B9"/>
    <w:rsid w:val="00CF3040"/>
    <w:rsid w:val="00D07837"/>
    <w:rsid w:val="00D128F8"/>
    <w:rsid w:val="00D242CE"/>
    <w:rsid w:val="00D466FA"/>
    <w:rsid w:val="00D5372C"/>
    <w:rsid w:val="00D8200D"/>
    <w:rsid w:val="00D933BF"/>
    <w:rsid w:val="00DC7BBD"/>
    <w:rsid w:val="00DC7DD8"/>
    <w:rsid w:val="00DD2241"/>
    <w:rsid w:val="00DE122A"/>
    <w:rsid w:val="00DE64EE"/>
    <w:rsid w:val="00DF658B"/>
    <w:rsid w:val="00E042AE"/>
    <w:rsid w:val="00E0582D"/>
    <w:rsid w:val="00E05D0E"/>
    <w:rsid w:val="00E13CB9"/>
    <w:rsid w:val="00E1621B"/>
    <w:rsid w:val="00E16D49"/>
    <w:rsid w:val="00E51672"/>
    <w:rsid w:val="00E54495"/>
    <w:rsid w:val="00E83FBF"/>
    <w:rsid w:val="00EA2888"/>
    <w:rsid w:val="00EB1CED"/>
    <w:rsid w:val="00ED7B92"/>
    <w:rsid w:val="00EE2F45"/>
    <w:rsid w:val="00EE7EA6"/>
    <w:rsid w:val="00F0728C"/>
    <w:rsid w:val="00F1108D"/>
    <w:rsid w:val="00F2589E"/>
    <w:rsid w:val="00F40268"/>
    <w:rsid w:val="00F75094"/>
    <w:rsid w:val="00F7765B"/>
    <w:rsid w:val="00F81814"/>
    <w:rsid w:val="00FA1FDF"/>
    <w:rsid w:val="00FB558B"/>
    <w:rsid w:val="00FD407A"/>
    <w:rsid w:val="00FD4955"/>
    <w:rsid w:val="00FE7573"/>
    <w:rsid w:val="00FF76B4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70043E"/>
  <w15:chartTrackingRefBased/>
  <w15:docId w15:val="{8492C63A-45C3-490B-9FC1-9D8ACD91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EA2888"/>
    <w:pPr>
      <w:spacing w:after="120"/>
      <w:contextualSpacing/>
    </w:pPr>
    <w:rPr>
      <w:rFonts w:ascii="Helvetica" w:hAnsi="Helvetica"/>
      <w:b/>
      <w:color w:val="004871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EA2888"/>
    <w:rPr>
      <w:rFonts w:ascii="Helvetica" w:hAnsi="Helvetica"/>
      <w:b/>
      <w:color w:val="004871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EA2888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EA2888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ak\Documents\Custom%20Office%20Templates\MLC_Task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C:\Users\claak\Documents\Custom Office Templates\MLC_Task_Template.dotx</Template>
  <TotalTime>1889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X.X Name</vt:lpstr>
    </vt:vector>
  </TitlesOfParts>
  <Manager>Nancy Trivette</Manager>
  <Company>Curriculum for Agricultural Science Education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3.1 Business Brainstorm</dc:title>
  <dc:subject>My Local Cooperative Module 3</dc:subject>
  <dc:creator>Carl Aakre</dc:creator>
  <cp:keywords/>
  <dc:description/>
  <cp:lastModifiedBy>Rogers, Ashley</cp:lastModifiedBy>
  <cp:revision>93</cp:revision>
  <dcterms:created xsi:type="dcterms:W3CDTF">2019-12-23T22:04:00Z</dcterms:created>
  <dcterms:modified xsi:type="dcterms:W3CDTF">2022-11-02T20:32:00Z</dcterms:modified>
</cp:coreProperties>
</file>