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0"/>
        <w:gridCol w:w="3918"/>
      </w:tblGrid>
      <w:tr w:rsidR="003241F1" w14:paraId="27CD1445" w14:textId="77777777" w:rsidTr="00D756E5">
        <w:trPr>
          <w:trHeight w:val="473"/>
        </w:trPr>
        <w:tc>
          <w:tcPr>
            <w:tcW w:w="6984" w:type="dxa"/>
            <w:vAlign w:val="center"/>
          </w:tcPr>
          <w:p w14:paraId="7D370FCF" w14:textId="77777777" w:rsidR="003241F1" w:rsidRPr="002860C5" w:rsidRDefault="003241F1" w:rsidP="00D756E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446668BE" w14:textId="0C7E797B" w:rsidR="003241F1" w:rsidRDefault="00DF5104" w:rsidP="00D756E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6B071BA7" wp14:editId="71528250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921510" cy="88011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21510" cy="8801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241F1" w14:paraId="3816D813" w14:textId="77777777" w:rsidTr="00DF5104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18F6D58" w14:textId="0FF6196A" w:rsidR="003241F1" w:rsidRPr="00E16D49" w:rsidRDefault="00DB0D26" w:rsidP="00D756E5">
            <w:pPr>
              <w:pStyle w:val="MLC"/>
            </w:pPr>
            <w:r>
              <w:t xml:space="preserve"> </w:t>
            </w:r>
            <w:r w:rsidR="003241F1">
              <w:t xml:space="preserve">Task </w:t>
            </w:r>
            <w:r w:rsidR="00892E1C">
              <w:t>3</w:t>
            </w:r>
            <w:r w:rsidR="003241F1">
              <w:t>.</w:t>
            </w:r>
            <w:r w:rsidR="009A16EE">
              <w:t>1</w:t>
            </w:r>
            <w:r w:rsidR="003241F1">
              <w:t xml:space="preserve"> Evaluation Rubric</w:t>
            </w:r>
          </w:p>
        </w:tc>
        <w:tc>
          <w:tcPr>
            <w:tcW w:w="3816" w:type="dxa"/>
            <w:vMerge/>
            <w:vAlign w:val="center"/>
          </w:tcPr>
          <w:p w14:paraId="76626703" w14:textId="77777777" w:rsidR="003241F1" w:rsidRDefault="003241F1" w:rsidP="00D756E5">
            <w:pPr>
              <w:jc w:val="right"/>
              <w:rPr>
                <w:noProof/>
              </w:rPr>
            </w:pPr>
          </w:p>
        </w:tc>
      </w:tr>
    </w:tbl>
    <w:p w14:paraId="3E8594AB" w14:textId="77777777" w:rsidR="003241F1" w:rsidRDefault="003241F1" w:rsidP="00B00399"/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685"/>
        <w:gridCol w:w="3870"/>
        <w:gridCol w:w="3523"/>
      </w:tblGrid>
      <w:tr w:rsidR="00FF611B" w14:paraId="4980FAF8" w14:textId="77777777" w:rsidTr="00F00E57">
        <w:trPr>
          <w:jc w:val="center"/>
        </w:trPr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4643BA6" w14:textId="77777777" w:rsidR="00FF611B" w:rsidRDefault="00FF611B" w:rsidP="00FF611B">
            <w:pPr>
              <w:pStyle w:val="RubricHeadings"/>
            </w:pPr>
            <w:r>
              <w:t>Areas with Room for Improvement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514279" w14:textId="77777777" w:rsidR="00FF611B" w:rsidRDefault="00FF611B" w:rsidP="00FF611B">
            <w:pPr>
              <w:pStyle w:val="RubricHeadings"/>
            </w:pPr>
            <w:r>
              <w:t>Criteria</w:t>
            </w:r>
          </w:p>
        </w:tc>
        <w:tc>
          <w:tcPr>
            <w:tcW w:w="3523" w:type="dxa"/>
            <w:shd w:val="clear" w:color="auto" w:fill="F2F2F2" w:themeFill="background1" w:themeFillShade="F2"/>
            <w:vAlign w:val="center"/>
          </w:tcPr>
          <w:p w14:paraId="5C6FD666" w14:textId="77777777" w:rsidR="00FF611B" w:rsidRDefault="00FF611B" w:rsidP="00FF611B">
            <w:pPr>
              <w:pStyle w:val="RubricHeadings"/>
            </w:pPr>
            <w:r>
              <w:t>Areas that Meet or Exceed Expectations</w:t>
            </w:r>
          </w:p>
        </w:tc>
      </w:tr>
      <w:tr w:rsidR="004A4A65" w14:paraId="06CFB0F1" w14:textId="77777777" w:rsidTr="002E360A">
        <w:trPr>
          <w:trHeight w:val="1440"/>
          <w:jc w:val="center"/>
        </w:trPr>
        <w:tc>
          <w:tcPr>
            <w:tcW w:w="3685" w:type="dxa"/>
          </w:tcPr>
          <w:p w14:paraId="7428D5DB" w14:textId="77777777" w:rsidR="004A4A65" w:rsidRPr="00FF611B" w:rsidRDefault="004A4A65" w:rsidP="004A4A65"/>
        </w:tc>
        <w:tc>
          <w:tcPr>
            <w:tcW w:w="3870" w:type="dxa"/>
          </w:tcPr>
          <w:p w14:paraId="29D77795" w14:textId="1A70B19E" w:rsidR="004A4A65" w:rsidRPr="00242AB5" w:rsidRDefault="004A4A65" w:rsidP="004A4A65">
            <w:pPr>
              <w:rPr>
                <w:rStyle w:val="RubicTitles10pt"/>
              </w:rPr>
            </w:pPr>
            <w:r w:rsidRPr="00242AB5">
              <w:rPr>
                <w:rStyle w:val="RubicTitles10pt"/>
              </w:rPr>
              <w:t>Business</w:t>
            </w:r>
          </w:p>
          <w:p w14:paraId="5DA123A0" w14:textId="096C6EF6" w:rsidR="004A4A65" w:rsidRPr="004A4A65" w:rsidRDefault="00AD4BFC" w:rsidP="004A4A6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cooperative has an</w:t>
            </w:r>
            <w:r w:rsidR="004A4A65" w:rsidRPr="004A4A65">
              <w:rPr>
                <w:rStyle w:val="RubricEntries10pt"/>
              </w:rPr>
              <w:t xml:space="preserve"> appropriate, creative business name</w:t>
            </w:r>
            <w:r w:rsidR="00CA622A"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09E08EB7" w14:textId="77777777" w:rsidR="004A4A65" w:rsidRPr="00FF611B" w:rsidRDefault="004A4A65" w:rsidP="004A4A65"/>
        </w:tc>
      </w:tr>
      <w:tr w:rsidR="00CA622A" w14:paraId="33A0B8A8" w14:textId="77777777" w:rsidTr="002E360A">
        <w:trPr>
          <w:trHeight w:val="1440"/>
          <w:jc w:val="center"/>
        </w:trPr>
        <w:tc>
          <w:tcPr>
            <w:tcW w:w="3685" w:type="dxa"/>
          </w:tcPr>
          <w:p w14:paraId="5B12A067" w14:textId="77777777" w:rsidR="00CA622A" w:rsidRPr="00FF611B" w:rsidRDefault="00CA622A" w:rsidP="004A4A65"/>
        </w:tc>
        <w:tc>
          <w:tcPr>
            <w:tcW w:w="3870" w:type="dxa"/>
          </w:tcPr>
          <w:p w14:paraId="7BE0A822" w14:textId="77777777" w:rsidR="00CA622A" w:rsidRPr="00242AB5" w:rsidRDefault="00CA622A" w:rsidP="00CA622A">
            <w:pPr>
              <w:rPr>
                <w:rStyle w:val="RubicTitles10pt"/>
              </w:rPr>
            </w:pPr>
            <w:r w:rsidRPr="00242AB5">
              <w:rPr>
                <w:rStyle w:val="RubicTitles10pt"/>
              </w:rPr>
              <w:t>Product or Service</w:t>
            </w:r>
          </w:p>
          <w:p w14:paraId="74A065F5" w14:textId="6D3306D2" w:rsidR="00CA622A" w:rsidRPr="00242AB5" w:rsidRDefault="00CD399D" w:rsidP="00CA622A">
            <w:pPr>
              <w:rPr>
                <w:rStyle w:val="RubicTitles10pt"/>
              </w:rPr>
            </w:pPr>
            <w:r>
              <w:rPr>
                <w:rStyle w:val="RubricEntries10pt"/>
              </w:rPr>
              <w:t>Students describe a</w:t>
            </w:r>
            <w:r w:rsidR="00CA622A">
              <w:rPr>
                <w:rStyle w:val="RubricEntries10pt"/>
              </w:rPr>
              <w:t>ll products or services in detail</w:t>
            </w:r>
            <w:r w:rsidR="002E360A">
              <w:rPr>
                <w:rStyle w:val="RubricEntries10pt"/>
              </w:rPr>
              <w:t xml:space="preserve">. The description </w:t>
            </w:r>
            <w:r w:rsidR="00CA622A">
              <w:rPr>
                <w:rStyle w:val="RubricEntries10pt"/>
              </w:rPr>
              <w:t>includ</w:t>
            </w:r>
            <w:r w:rsidR="002E360A">
              <w:rPr>
                <w:rStyle w:val="RubricEntries10pt"/>
              </w:rPr>
              <w:t>es</w:t>
            </w:r>
            <w:r w:rsidR="00CA622A">
              <w:rPr>
                <w:rStyle w:val="RubricEntries10pt"/>
              </w:rPr>
              <w:t xml:space="preserve"> how </w:t>
            </w:r>
            <w:r w:rsidR="002E360A">
              <w:rPr>
                <w:rStyle w:val="RubricEntries10pt"/>
              </w:rPr>
              <w:t xml:space="preserve">members will use </w:t>
            </w:r>
            <w:r w:rsidR="00926136">
              <w:rPr>
                <w:rStyle w:val="RubricEntries10pt"/>
              </w:rPr>
              <w:t>the products and services,</w:t>
            </w:r>
            <w:r w:rsidR="002E360A">
              <w:rPr>
                <w:rStyle w:val="RubricEntries10pt"/>
              </w:rPr>
              <w:t xml:space="preserve"> and the</w:t>
            </w:r>
            <w:r w:rsidR="00CA622A">
              <w:rPr>
                <w:rStyle w:val="RubricEntries10pt"/>
              </w:rPr>
              <w:t xml:space="preserve"> value </w:t>
            </w:r>
            <w:r w:rsidR="002E360A">
              <w:rPr>
                <w:rStyle w:val="RubricEntries10pt"/>
              </w:rPr>
              <w:t>they have</w:t>
            </w:r>
            <w:r w:rsidR="00CA622A">
              <w:rPr>
                <w:rStyle w:val="RubricEntries10pt"/>
              </w:rPr>
              <w:t xml:space="preserve"> </w:t>
            </w:r>
            <w:r w:rsidR="002E360A">
              <w:rPr>
                <w:rStyle w:val="RubricEntries10pt"/>
              </w:rPr>
              <w:t xml:space="preserve">to </w:t>
            </w:r>
            <w:r w:rsidR="00D6348F">
              <w:rPr>
                <w:rStyle w:val="RubricEntries10pt"/>
              </w:rPr>
              <w:t>members</w:t>
            </w:r>
            <w:r w:rsidR="002E360A"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48746057" w14:textId="77777777" w:rsidR="00CA622A" w:rsidRPr="00FF611B" w:rsidRDefault="00CA622A" w:rsidP="004A4A65"/>
        </w:tc>
      </w:tr>
      <w:tr w:rsidR="00205A08" w14:paraId="6DD65C5F" w14:textId="77777777" w:rsidTr="002E360A">
        <w:trPr>
          <w:trHeight w:val="1440"/>
          <w:jc w:val="center"/>
        </w:trPr>
        <w:tc>
          <w:tcPr>
            <w:tcW w:w="3685" w:type="dxa"/>
          </w:tcPr>
          <w:p w14:paraId="1EF56D3A" w14:textId="77777777" w:rsidR="00205A08" w:rsidRPr="00FF611B" w:rsidRDefault="00205A08" w:rsidP="004A4A65"/>
        </w:tc>
        <w:tc>
          <w:tcPr>
            <w:tcW w:w="3870" w:type="dxa"/>
          </w:tcPr>
          <w:p w14:paraId="26A3D0B9" w14:textId="77777777" w:rsidR="00205A08" w:rsidRDefault="00205A08" w:rsidP="00CA622A">
            <w:pPr>
              <w:rPr>
                <w:rStyle w:val="RubicTitles10pt"/>
              </w:rPr>
            </w:pPr>
            <w:r>
              <w:rPr>
                <w:rStyle w:val="RubicTitles10pt"/>
              </w:rPr>
              <w:t>Resources</w:t>
            </w:r>
          </w:p>
          <w:p w14:paraId="486BFE85" w14:textId="4E06F117" w:rsidR="00205A08" w:rsidRPr="00205A08" w:rsidRDefault="00205A08" w:rsidP="00CA622A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Students list and describe all resources the school can realistically provide.</w:t>
            </w:r>
          </w:p>
        </w:tc>
        <w:tc>
          <w:tcPr>
            <w:tcW w:w="3523" w:type="dxa"/>
          </w:tcPr>
          <w:p w14:paraId="721013D9" w14:textId="77777777" w:rsidR="00205A08" w:rsidRPr="00FF611B" w:rsidRDefault="00205A08" w:rsidP="004A4A65"/>
        </w:tc>
      </w:tr>
      <w:tr w:rsidR="004A4A65" w14:paraId="0418E3F3" w14:textId="77777777" w:rsidTr="002E360A">
        <w:trPr>
          <w:trHeight w:val="1440"/>
          <w:jc w:val="center"/>
        </w:trPr>
        <w:tc>
          <w:tcPr>
            <w:tcW w:w="3685" w:type="dxa"/>
          </w:tcPr>
          <w:p w14:paraId="23920683" w14:textId="77777777" w:rsidR="004A4A65" w:rsidRPr="00FF611B" w:rsidRDefault="004A4A65" w:rsidP="004A4A65"/>
        </w:tc>
        <w:tc>
          <w:tcPr>
            <w:tcW w:w="3870" w:type="dxa"/>
          </w:tcPr>
          <w:p w14:paraId="2496FC73" w14:textId="29543711" w:rsidR="00D6348F" w:rsidRPr="00242AB5" w:rsidRDefault="00D6348F" w:rsidP="00D6348F">
            <w:pPr>
              <w:rPr>
                <w:rStyle w:val="RubicTitles10pt"/>
              </w:rPr>
            </w:pPr>
            <w:r>
              <w:rPr>
                <w:rStyle w:val="RubicTitles10pt"/>
              </w:rPr>
              <w:t>Goals</w:t>
            </w:r>
          </w:p>
          <w:p w14:paraId="34108A1C" w14:textId="294FF8EC" w:rsidR="004A4A65" w:rsidRPr="00DB0D26" w:rsidRDefault="00623CD2" w:rsidP="00D6348F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Students have set</w:t>
            </w:r>
            <w:r w:rsidR="00D6348F">
              <w:rPr>
                <w:rStyle w:val="RubricEntries10pt"/>
              </w:rPr>
              <w:t xml:space="preserve"> realistic short-term</w:t>
            </w:r>
            <w:r w:rsidR="00581A3B">
              <w:rPr>
                <w:rStyle w:val="RubricEntries10pt"/>
              </w:rPr>
              <w:t xml:space="preserve"> and </w:t>
            </w:r>
            <w:r w:rsidR="00137BA8">
              <w:rPr>
                <w:rStyle w:val="RubricEntries10pt"/>
              </w:rPr>
              <w:t>long-term</w:t>
            </w:r>
            <w:r w:rsidR="00581A3B">
              <w:rPr>
                <w:rStyle w:val="RubricEntries10pt"/>
              </w:rPr>
              <w:t xml:space="preserve"> goal</w:t>
            </w:r>
            <w:r>
              <w:rPr>
                <w:rStyle w:val="RubricEntries10pt"/>
              </w:rPr>
              <w:t>s f</w:t>
            </w:r>
            <w:r w:rsidR="00DC708B">
              <w:rPr>
                <w:rStyle w:val="RubricEntries10pt"/>
              </w:rPr>
              <w:t>or the cooperative</w:t>
            </w:r>
            <w:r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798F28B0" w14:textId="77777777" w:rsidR="004A4A65" w:rsidRPr="00FF611B" w:rsidRDefault="004A4A65" w:rsidP="004A4A65"/>
        </w:tc>
      </w:tr>
      <w:tr w:rsidR="003A5A0C" w14:paraId="193C06F9" w14:textId="77777777" w:rsidTr="002E360A">
        <w:trPr>
          <w:trHeight w:val="1440"/>
          <w:jc w:val="center"/>
        </w:trPr>
        <w:tc>
          <w:tcPr>
            <w:tcW w:w="3685" w:type="dxa"/>
          </w:tcPr>
          <w:p w14:paraId="65AB065D" w14:textId="77777777" w:rsidR="003A5A0C" w:rsidRPr="00FF611B" w:rsidRDefault="003A5A0C" w:rsidP="004A4A65"/>
        </w:tc>
        <w:tc>
          <w:tcPr>
            <w:tcW w:w="3870" w:type="dxa"/>
          </w:tcPr>
          <w:p w14:paraId="3C84E8CE" w14:textId="77777777" w:rsidR="003A5A0C" w:rsidRDefault="003A5A0C" w:rsidP="00D6348F">
            <w:pPr>
              <w:rPr>
                <w:rStyle w:val="RubicTitles10pt"/>
              </w:rPr>
            </w:pPr>
            <w:r>
              <w:rPr>
                <w:rStyle w:val="RubicTitles10pt"/>
              </w:rPr>
              <w:t>Seven Principles</w:t>
            </w:r>
          </w:p>
          <w:p w14:paraId="6D2009E7" w14:textId="482B2809" w:rsidR="005D08F1" w:rsidRPr="00567F44" w:rsidRDefault="00567F44" w:rsidP="00D6348F">
            <w:pPr>
              <w:rPr>
                <w:rStyle w:val="RubricEntries10pt"/>
              </w:rPr>
            </w:pPr>
            <w:r w:rsidRPr="00567F44">
              <w:rPr>
                <w:rStyle w:val="RubricEntries10pt"/>
              </w:rPr>
              <w:t xml:space="preserve">The business description </w:t>
            </w:r>
            <w:r>
              <w:rPr>
                <w:rStyle w:val="RubricEntries10pt"/>
              </w:rPr>
              <w:t>includes an explanation of</w:t>
            </w:r>
            <w:r w:rsidRPr="00567F44">
              <w:rPr>
                <w:rStyle w:val="RubricEntries10pt"/>
              </w:rPr>
              <w:t xml:space="preserve"> how the cooperative will meet the seven guiding principles of a cooperative.</w:t>
            </w:r>
          </w:p>
        </w:tc>
        <w:tc>
          <w:tcPr>
            <w:tcW w:w="3523" w:type="dxa"/>
          </w:tcPr>
          <w:p w14:paraId="0128E73F" w14:textId="77777777" w:rsidR="003A5A0C" w:rsidRPr="00FF611B" w:rsidRDefault="003A5A0C" w:rsidP="004A4A65"/>
        </w:tc>
      </w:tr>
      <w:tr w:rsidR="004A4A65" w14:paraId="454540D2" w14:textId="77777777" w:rsidTr="002E360A">
        <w:trPr>
          <w:trHeight w:val="1440"/>
          <w:jc w:val="center"/>
        </w:trPr>
        <w:tc>
          <w:tcPr>
            <w:tcW w:w="3685" w:type="dxa"/>
          </w:tcPr>
          <w:p w14:paraId="04AD83A2" w14:textId="77777777" w:rsidR="004A4A65" w:rsidRPr="00FF611B" w:rsidRDefault="004A4A65" w:rsidP="004A4A65"/>
        </w:tc>
        <w:tc>
          <w:tcPr>
            <w:tcW w:w="3870" w:type="dxa"/>
          </w:tcPr>
          <w:p w14:paraId="1299A570" w14:textId="77777777" w:rsidR="004A4A65" w:rsidRDefault="004A4A65" w:rsidP="004A4A65">
            <w:pPr>
              <w:rPr>
                <w:rStyle w:val="RubricEntries10pt"/>
              </w:rPr>
            </w:pPr>
            <w:r>
              <w:rPr>
                <w:rStyle w:val="RubicTitles10pt"/>
              </w:rPr>
              <w:t>Market Analysis</w:t>
            </w:r>
          </w:p>
          <w:p w14:paraId="0F9F82F2" w14:textId="7C0D4E99" w:rsidR="004A4A65" w:rsidRPr="00DB0D26" w:rsidRDefault="004A4A65" w:rsidP="004A4A65">
            <w:pPr>
              <w:rPr>
                <w:rStyle w:val="RubricEntries10pt"/>
              </w:rPr>
            </w:pPr>
            <w:r w:rsidRPr="001D4FA5">
              <w:rPr>
                <w:rStyle w:val="RubricEntries10pt"/>
              </w:rPr>
              <w:t xml:space="preserve">A logical prediction for the number and type of </w:t>
            </w:r>
            <w:r w:rsidR="0085665A">
              <w:rPr>
                <w:rStyle w:val="RubricEntries10pt"/>
              </w:rPr>
              <w:t>members</w:t>
            </w:r>
            <w:r w:rsidRPr="001D4FA5">
              <w:rPr>
                <w:rStyle w:val="RubricEntries10pt"/>
              </w:rPr>
              <w:t xml:space="preserve"> interested in the product or service. </w:t>
            </w:r>
            <w:r w:rsidR="001305CE">
              <w:rPr>
                <w:rStyle w:val="RubricEntries10pt"/>
              </w:rPr>
              <w:t>Student</w:t>
            </w:r>
            <w:r w:rsidR="00623CD2">
              <w:rPr>
                <w:rStyle w:val="RubricEntries10pt"/>
              </w:rPr>
              <w:t>s</w:t>
            </w:r>
            <w:r w:rsidR="001305CE">
              <w:rPr>
                <w:rStyle w:val="RubricEntries10pt"/>
              </w:rPr>
              <w:t xml:space="preserve"> use </w:t>
            </w:r>
            <w:r w:rsidRPr="001D4FA5">
              <w:rPr>
                <w:rStyle w:val="RubricEntries10pt"/>
              </w:rPr>
              <w:t xml:space="preserve">survey data from </w:t>
            </w:r>
            <w:r w:rsidR="00137BA8" w:rsidRPr="00137BA8">
              <w:rPr>
                <w:rStyle w:val="RubricEntries10pt"/>
                <w:i/>
                <w:iCs/>
              </w:rPr>
              <w:t xml:space="preserve">Task </w:t>
            </w:r>
            <w:r w:rsidR="005904CB">
              <w:rPr>
                <w:rStyle w:val="RubricEntries10pt"/>
                <w:i/>
                <w:iCs/>
              </w:rPr>
              <w:t>2.3 Community Values</w:t>
            </w:r>
            <w:r w:rsidRPr="001D4FA5">
              <w:rPr>
                <w:rStyle w:val="RubricEntries10pt"/>
              </w:rPr>
              <w:t xml:space="preserve"> to support </w:t>
            </w:r>
            <w:r w:rsidR="005904CB">
              <w:rPr>
                <w:rStyle w:val="RubricEntries10pt"/>
              </w:rPr>
              <w:t>the analysis</w:t>
            </w:r>
            <w:r w:rsidRPr="001D4FA5">
              <w:rPr>
                <w:rStyle w:val="RubricEntries10pt"/>
              </w:rPr>
              <w:t>.</w:t>
            </w:r>
          </w:p>
        </w:tc>
        <w:tc>
          <w:tcPr>
            <w:tcW w:w="3523" w:type="dxa"/>
          </w:tcPr>
          <w:p w14:paraId="756F2E04" w14:textId="77777777" w:rsidR="004A4A65" w:rsidRPr="00FF611B" w:rsidRDefault="004A4A65" w:rsidP="004A4A65"/>
        </w:tc>
      </w:tr>
      <w:tr w:rsidR="004A4A65" w14:paraId="568CA086" w14:textId="77777777" w:rsidTr="002E360A">
        <w:trPr>
          <w:trHeight w:val="1440"/>
          <w:jc w:val="center"/>
        </w:trPr>
        <w:tc>
          <w:tcPr>
            <w:tcW w:w="3685" w:type="dxa"/>
          </w:tcPr>
          <w:p w14:paraId="03724564" w14:textId="77777777" w:rsidR="004A4A65" w:rsidRPr="00FF611B" w:rsidRDefault="004A4A65" w:rsidP="004A4A65"/>
        </w:tc>
        <w:tc>
          <w:tcPr>
            <w:tcW w:w="3870" w:type="dxa"/>
          </w:tcPr>
          <w:p w14:paraId="720B0601" w14:textId="7FB61EF6" w:rsidR="004A4A65" w:rsidRDefault="008328A5" w:rsidP="004A4A65">
            <w:pPr>
              <w:rPr>
                <w:rStyle w:val="RubricEntries10pt"/>
              </w:rPr>
            </w:pPr>
            <w:r>
              <w:rPr>
                <w:rStyle w:val="RubicTitles10pt"/>
              </w:rPr>
              <w:t>Tools and Equipment</w:t>
            </w:r>
          </w:p>
          <w:p w14:paraId="51DCC659" w14:textId="3AABCAD8" w:rsidR="004A4A65" w:rsidRPr="00DB0D26" w:rsidRDefault="004A4A65" w:rsidP="004A4A6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Physical facilities, if required, are described in detail, and necessary tools and equipment are listed.</w:t>
            </w:r>
          </w:p>
        </w:tc>
        <w:tc>
          <w:tcPr>
            <w:tcW w:w="3523" w:type="dxa"/>
          </w:tcPr>
          <w:p w14:paraId="1DB226F1" w14:textId="77777777" w:rsidR="004A4A65" w:rsidRPr="00FF611B" w:rsidRDefault="004A4A65" w:rsidP="004A4A65"/>
        </w:tc>
      </w:tr>
      <w:tr w:rsidR="004A4A65" w14:paraId="2C8EB653" w14:textId="77777777" w:rsidTr="002E360A">
        <w:trPr>
          <w:trHeight w:val="1440"/>
          <w:jc w:val="center"/>
        </w:trPr>
        <w:tc>
          <w:tcPr>
            <w:tcW w:w="3685" w:type="dxa"/>
          </w:tcPr>
          <w:p w14:paraId="1BA19E05" w14:textId="77777777" w:rsidR="004A4A65" w:rsidRPr="00FF611B" w:rsidRDefault="004A4A65" w:rsidP="004A4A65"/>
        </w:tc>
        <w:tc>
          <w:tcPr>
            <w:tcW w:w="3870" w:type="dxa"/>
          </w:tcPr>
          <w:p w14:paraId="561FF237" w14:textId="77777777" w:rsidR="004A4A65" w:rsidRDefault="004A4A65" w:rsidP="004A4A65">
            <w:pPr>
              <w:rPr>
                <w:rStyle w:val="RubricEntries10pt"/>
              </w:rPr>
            </w:pPr>
            <w:r w:rsidRPr="00E7478B">
              <w:rPr>
                <w:rStyle w:val="RubicTitles10pt"/>
              </w:rPr>
              <w:t>Competition</w:t>
            </w:r>
          </w:p>
          <w:p w14:paraId="2237D4CC" w14:textId="4C4CAD0A" w:rsidR="004A4A65" w:rsidRPr="00DB0D26" w:rsidRDefault="00623CD2" w:rsidP="004A4A65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description includes a detailed summary of a</w:t>
            </w:r>
            <w:r w:rsidR="004A4A65">
              <w:rPr>
                <w:rStyle w:val="RubricEntries10pt"/>
              </w:rPr>
              <w:t>t least two businesses</w:t>
            </w:r>
            <w:r w:rsidR="00567F44">
              <w:rPr>
                <w:rStyle w:val="RubricEntries10pt"/>
              </w:rPr>
              <w:t xml:space="preserve"> providing similar </w:t>
            </w:r>
            <w:r w:rsidR="004A4A65">
              <w:rPr>
                <w:rStyle w:val="RubricEntries10pt"/>
              </w:rPr>
              <w:t>products</w:t>
            </w:r>
            <w:r w:rsidR="00567F44">
              <w:rPr>
                <w:rStyle w:val="RubricEntries10pt"/>
              </w:rPr>
              <w:t xml:space="preserve"> </w:t>
            </w:r>
            <w:r w:rsidR="004A4A65">
              <w:rPr>
                <w:rStyle w:val="RubricEntries10pt"/>
              </w:rPr>
              <w:t>or services</w:t>
            </w:r>
            <w:r w:rsidR="00B10059">
              <w:rPr>
                <w:rStyle w:val="RubricEntries10pt"/>
              </w:rPr>
              <w:t>. The</w:t>
            </w:r>
            <w:r w:rsidR="004871E9">
              <w:rPr>
                <w:rStyle w:val="RubricEntries10pt"/>
              </w:rPr>
              <w:t xml:space="preserve"> </w:t>
            </w:r>
            <w:r w:rsidR="002E360A">
              <w:rPr>
                <w:rStyle w:val="RubricEntries10pt"/>
              </w:rPr>
              <w:t>cost of products and services</w:t>
            </w:r>
            <w:r w:rsidR="00523CFB">
              <w:rPr>
                <w:rStyle w:val="RubricEntries10pt"/>
              </w:rPr>
              <w:t xml:space="preserve"> they provide</w:t>
            </w:r>
            <w:r w:rsidR="004871E9">
              <w:rPr>
                <w:rStyle w:val="RubricEntries10pt"/>
              </w:rPr>
              <w:t xml:space="preserve"> are included.</w:t>
            </w:r>
          </w:p>
        </w:tc>
        <w:tc>
          <w:tcPr>
            <w:tcW w:w="3523" w:type="dxa"/>
          </w:tcPr>
          <w:p w14:paraId="52EB6BAD" w14:textId="77777777" w:rsidR="004A4A65" w:rsidRPr="00FF611B" w:rsidRDefault="004A4A65" w:rsidP="004A4A65"/>
        </w:tc>
      </w:tr>
    </w:tbl>
    <w:p w14:paraId="2E0D1CC4" w14:textId="1A87042D" w:rsidR="00B00399" w:rsidRDefault="00B00399" w:rsidP="00B00399"/>
    <w:sectPr w:rsidR="00B00399" w:rsidSect="00FF61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432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9D83A" w14:textId="77777777" w:rsidR="00101B16" w:rsidRDefault="00101B16" w:rsidP="001E4BCA">
      <w:r>
        <w:separator/>
      </w:r>
    </w:p>
  </w:endnote>
  <w:endnote w:type="continuationSeparator" w:id="0">
    <w:p w14:paraId="095A267C" w14:textId="77777777" w:rsidR="00101B16" w:rsidRDefault="00101B16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79B0" w14:textId="77777777" w:rsidR="00892E1C" w:rsidRDefault="00892E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544"/>
      <w:gridCol w:w="5544"/>
    </w:tblGrid>
    <w:tr w:rsidR="003279B3" w14:paraId="48F37221" w14:textId="77777777" w:rsidTr="00572872">
      <w:tc>
        <w:tcPr>
          <w:tcW w:w="5400" w:type="dxa"/>
          <w:shd w:val="clear" w:color="auto" w:fill="F2F2F2" w:themeFill="background1" w:themeFillShade="F2"/>
        </w:tcPr>
        <w:p w14:paraId="16EF8311" w14:textId="5AD26630" w:rsidR="003279B3" w:rsidRDefault="003241F1" w:rsidP="00860D10">
          <w:pPr>
            <w:pStyle w:val="Footer"/>
            <w:jc w:val="left"/>
          </w:pPr>
          <w:r>
            <w:t xml:space="preserve">My Local Cooperative </w:t>
          </w:r>
          <w:r w:rsidR="00452786">
            <w:t>© 201</w:t>
          </w:r>
          <w:r>
            <w:t>9</w:t>
          </w:r>
        </w:p>
      </w:tc>
      <w:tc>
        <w:tcPr>
          <w:tcW w:w="5400" w:type="dxa"/>
          <w:shd w:val="clear" w:color="auto" w:fill="F2F2F2" w:themeFill="background1" w:themeFillShade="F2"/>
        </w:tcPr>
        <w:p w14:paraId="7D83EBA1" w14:textId="70EF14AD" w:rsidR="003279B3" w:rsidRDefault="003241F1" w:rsidP="006E33F6">
          <w:pPr>
            <w:pStyle w:val="Footer"/>
            <w:rPr>
              <w:noProof/>
            </w:rPr>
          </w:pPr>
          <w:r>
            <w:t>MLC</w:t>
          </w:r>
          <w:r w:rsidR="003279B3">
            <w:t xml:space="preserve"> – </w:t>
          </w:r>
          <w:r>
            <w:t xml:space="preserve">Task </w:t>
          </w:r>
          <w:r w:rsidR="00892E1C">
            <w:t>3.4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FF611B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E6E3288" w14:textId="77777777" w:rsidR="003279B3" w:rsidRPr="001E4BCA" w:rsidRDefault="003279B3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C966" w14:textId="77777777" w:rsidR="00892E1C" w:rsidRDefault="00892E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66D5A" w14:textId="77777777" w:rsidR="00101B16" w:rsidRDefault="00101B16" w:rsidP="001E4BCA">
      <w:r>
        <w:separator/>
      </w:r>
    </w:p>
  </w:footnote>
  <w:footnote w:type="continuationSeparator" w:id="0">
    <w:p w14:paraId="72862964" w14:textId="77777777" w:rsidR="00101B16" w:rsidRDefault="00101B16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16692" w14:textId="77777777" w:rsidR="00892E1C" w:rsidRDefault="00892E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FFA3" w14:textId="77777777" w:rsidR="00892E1C" w:rsidRDefault="00892E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06998" w14:textId="77777777" w:rsidR="00892E1C" w:rsidRDefault="00892E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19784">
    <w:abstractNumId w:val="9"/>
  </w:num>
  <w:num w:numId="2" w16cid:durableId="6832519">
    <w:abstractNumId w:val="11"/>
  </w:num>
  <w:num w:numId="3" w16cid:durableId="2049450166">
    <w:abstractNumId w:val="12"/>
  </w:num>
  <w:num w:numId="4" w16cid:durableId="1292512330">
    <w:abstractNumId w:val="13"/>
  </w:num>
  <w:num w:numId="5" w16cid:durableId="1904676972">
    <w:abstractNumId w:val="4"/>
  </w:num>
  <w:num w:numId="6" w16cid:durableId="166092562">
    <w:abstractNumId w:val="10"/>
  </w:num>
  <w:num w:numId="7" w16cid:durableId="999313897">
    <w:abstractNumId w:val="6"/>
  </w:num>
  <w:num w:numId="8" w16cid:durableId="1241402494">
    <w:abstractNumId w:val="5"/>
  </w:num>
  <w:num w:numId="9" w16cid:durableId="320697877">
    <w:abstractNumId w:val="2"/>
  </w:num>
  <w:num w:numId="10" w16cid:durableId="963000638">
    <w:abstractNumId w:val="3"/>
  </w:num>
  <w:num w:numId="11" w16cid:durableId="1975521357">
    <w:abstractNumId w:val="1"/>
  </w:num>
  <w:num w:numId="12" w16cid:durableId="2076661471">
    <w:abstractNumId w:val="7"/>
  </w:num>
  <w:num w:numId="13" w16cid:durableId="1030836526">
    <w:abstractNumId w:val="0"/>
  </w:num>
  <w:num w:numId="14" w16cid:durableId="395787924">
    <w:abstractNumId w:val="13"/>
    <w:lvlOverride w:ilvl="0">
      <w:startOverride w:val="1"/>
    </w:lvlOverride>
  </w:num>
  <w:num w:numId="15" w16cid:durableId="321276895">
    <w:abstractNumId w:val="4"/>
    <w:lvlOverride w:ilvl="0">
      <w:startOverride w:val="1"/>
    </w:lvlOverride>
  </w:num>
  <w:num w:numId="16" w16cid:durableId="1313755300">
    <w:abstractNumId w:val="12"/>
    <w:lvlOverride w:ilvl="0">
      <w:startOverride w:val="1"/>
    </w:lvlOverride>
  </w:num>
  <w:num w:numId="17" w16cid:durableId="1645622276">
    <w:abstractNumId w:val="10"/>
    <w:lvlOverride w:ilvl="0">
      <w:startOverride w:val="1"/>
    </w:lvlOverride>
  </w:num>
  <w:num w:numId="18" w16cid:durableId="979261522">
    <w:abstractNumId w:val="5"/>
    <w:lvlOverride w:ilvl="0">
      <w:startOverride w:val="1"/>
    </w:lvlOverride>
  </w:num>
  <w:num w:numId="19" w16cid:durableId="1094938387">
    <w:abstractNumId w:val="0"/>
    <w:lvlOverride w:ilvl="0">
      <w:startOverride w:val="1"/>
    </w:lvlOverride>
  </w:num>
  <w:num w:numId="20" w16cid:durableId="1628898763">
    <w:abstractNumId w:val="7"/>
    <w:lvlOverride w:ilvl="0">
      <w:startOverride w:val="1"/>
    </w:lvlOverride>
  </w:num>
  <w:num w:numId="21" w16cid:durableId="299582400">
    <w:abstractNumId w:val="3"/>
    <w:lvlOverride w:ilvl="0">
      <w:startOverride w:val="1"/>
    </w:lvlOverride>
  </w:num>
  <w:num w:numId="22" w16cid:durableId="1856769356">
    <w:abstractNumId w:val="2"/>
    <w:lvlOverride w:ilvl="0">
      <w:startOverride w:val="1"/>
    </w:lvlOverride>
  </w:num>
  <w:num w:numId="23" w16cid:durableId="60180113">
    <w:abstractNumId w:val="2"/>
    <w:lvlOverride w:ilvl="0">
      <w:startOverride w:val="1"/>
    </w:lvlOverride>
  </w:num>
  <w:num w:numId="24" w16cid:durableId="43913488">
    <w:abstractNumId w:val="2"/>
    <w:lvlOverride w:ilvl="0">
      <w:startOverride w:val="1"/>
    </w:lvlOverride>
  </w:num>
  <w:num w:numId="25" w16cid:durableId="2047172965">
    <w:abstractNumId w:val="8"/>
  </w:num>
  <w:num w:numId="26" w16cid:durableId="469052915">
    <w:abstractNumId w:val="8"/>
    <w:lvlOverride w:ilvl="0">
      <w:startOverride w:val="1"/>
    </w:lvlOverride>
  </w:num>
  <w:num w:numId="27" w16cid:durableId="850220656">
    <w:abstractNumId w:val="8"/>
    <w:lvlOverride w:ilvl="0">
      <w:startOverride w:val="1"/>
    </w:lvlOverride>
  </w:num>
  <w:num w:numId="28" w16cid:durableId="2028676592">
    <w:abstractNumId w:val="8"/>
    <w:lvlOverride w:ilvl="0">
      <w:startOverride w:val="1"/>
    </w:lvlOverride>
  </w:num>
  <w:num w:numId="29" w16cid:durableId="1003782103">
    <w:abstractNumId w:val="8"/>
    <w:lvlOverride w:ilvl="0">
      <w:startOverride w:val="1"/>
    </w:lvlOverride>
  </w:num>
  <w:num w:numId="30" w16cid:durableId="477191643">
    <w:abstractNumId w:val="8"/>
    <w:lvlOverride w:ilvl="0">
      <w:startOverride w:val="1"/>
    </w:lvlOverride>
  </w:num>
  <w:num w:numId="31" w16cid:durableId="114059505">
    <w:abstractNumId w:val="8"/>
    <w:lvlOverride w:ilvl="0">
      <w:startOverride w:val="1"/>
    </w:lvlOverride>
  </w:num>
  <w:num w:numId="32" w16cid:durableId="126239460">
    <w:abstractNumId w:val="8"/>
    <w:lvlOverride w:ilvl="0">
      <w:startOverride w:val="1"/>
    </w:lvlOverride>
  </w:num>
  <w:num w:numId="33" w16cid:durableId="1272973876">
    <w:abstractNumId w:val="7"/>
    <w:lvlOverride w:ilvl="0">
      <w:startOverride w:val="1"/>
    </w:lvlOverride>
  </w:num>
  <w:num w:numId="34" w16cid:durableId="562760174">
    <w:abstractNumId w:val="7"/>
    <w:lvlOverride w:ilvl="0">
      <w:startOverride w:val="1"/>
    </w:lvlOverride>
  </w:num>
  <w:num w:numId="35" w16cid:durableId="1658879319">
    <w:abstractNumId w:val="2"/>
    <w:lvlOverride w:ilvl="0">
      <w:startOverride w:val="1"/>
    </w:lvlOverride>
  </w:num>
  <w:num w:numId="36" w16cid:durableId="1386953921">
    <w:abstractNumId w:val="2"/>
    <w:lvlOverride w:ilvl="0">
      <w:startOverride w:val="1"/>
    </w:lvlOverride>
  </w:num>
  <w:num w:numId="37" w16cid:durableId="141384583">
    <w:abstractNumId w:val="2"/>
    <w:lvlOverride w:ilvl="0">
      <w:startOverride w:val="1"/>
    </w:lvlOverride>
  </w:num>
  <w:num w:numId="38" w16cid:durableId="390692458">
    <w:abstractNumId w:val="2"/>
    <w:lvlOverride w:ilvl="0">
      <w:startOverride w:val="1"/>
    </w:lvlOverride>
  </w:num>
  <w:num w:numId="39" w16cid:durableId="9241478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a0MDQwNDAzNjAwNzdS0lEKTi0uzszPAykwqwUA8P6SziwAAAA="/>
  </w:docVars>
  <w:rsids>
    <w:rsidRoot w:val="003241F1"/>
    <w:rsid w:val="00000432"/>
    <w:rsid w:val="0003461D"/>
    <w:rsid w:val="000508B8"/>
    <w:rsid w:val="000534DE"/>
    <w:rsid w:val="00055433"/>
    <w:rsid w:val="000671D2"/>
    <w:rsid w:val="000745BF"/>
    <w:rsid w:val="000A444A"/>
    <w:rsid w:val="000D744D"/>
    <w:rsid w:val="000D76DD"/>
    <w:rsid w:val="000E33B3"/>
    <w:rsid w:val="000E3490"/>
    <w:rsid w:val="000E5936"/>
    <w:rsid w:val="000F029A"/>
    <w:rsid w:val="00101B16"/>
    <w:rsid w:val="001169D4"/>
    <w:rsid w:val="001305CE"/>
    <w:rsid w:val="00137BA8"/>
    <w:rsid w:val="00157D13"/>
    <w:rsid w:val="00175EEB"/>
    <w:rsid w:val="00183F7A"/>
    <w:rsid w:val="0019391D"/>
    <w:rsid w:val="001B4CD7"/>
    <w:rsid w:val="001B7F2C"/>
    <w:rsid w:val="001D19EF"/>
    <w:rsid w:val="001E4BCA"/>
    <w:rsid w:val="00205A08"/>
    <w:rsid w:val="00226ED9"/>
    <w:rsid w:val="00230DA0"/>
    <w:rsid w:val="00235535"/>
    <w:rsid w:val="002527B6"/>
    <w:rsid w:val="00256D70"/>
    <w:rsid w:val="0027404E"/>
    <w:rsid w:val="002A2F49"/>
    <w:rsid w:val="002C3368"/>
    <w:rsid w:val="002E0921"/>
    <w:rsid w:val="002E360A"/>
    <w:rsid w:val="0030611E"/>
    <w:rsid w:val="00306753"/>
    <w:rsid w:val="003120AC"/>
    <w:rsid w:val="003241F1"/>
    <w:rsid w:val="003279B3"/>
    <w:rsid w:val="003421FD"/>
    <w:rsid w:val="00364A23"/>
    <w:rsid w:val="00364CF2"/>
    <w:rsid w:val="003663FB"/>
    <w:rsid w:val="00371740"/>
    <w:rsid w:val="00375ACB"/>
    <w:rsid w:val="003855DE"/>
    <w:rsid w:val="003A5A0C"/>
    <w:rsid w:val="003C14B8"/>
    <w:rsid w:val="003C5052"/>
    <w:rsid w:val="003D0D7D"/>
    <w:rsid w:val="003D1CE3"/>
    <w:rsid w:val="003D457D"/>
    <w:rsid w:val="003F18F6"/>
    <w:rsid w:val="003F34CF"/>
    <w:rsid w:val="00404D6C"/>
    <w:rsid w:val="00452786"/>
    <w:rsid w:val="004551CE"/>
    <w:rsid w:val="00484D45"/>
    <w:rsid w:val="004871E9"/>
    <w:rsid w:val="004A4A65"/>
    <w:rsid w:val="004D7D36"/>
    <w:rsid w:val="00507B12"/>
    <w:rsid w:val="00523CFB"/>
    <w:rsid w:val="00531164"/>
    <w:rsid w:val="00567F44"/>
    <w:rsid w:val="00572872"/>
    <w:rsid w:val="00581A3B"/>
    <w:rsid w:val="005904CB"/>
    <w:rsid w:val="005D08F1"/>
    <w:rsid w:val="005D1548"/>
    <w:rsid w:val="005E148F"/>
    <w:rsid w:val="005E21C8"/>
    <w:rsid w:val="005E7694"/>
    <w:rsid w:val="00602C6E"/>
    <w:rsid w:val="00623CD2"/>
    <w:rsid w:val="006270C5"/>
    <w:rsid w:val="0063506D"/>
    <w:rsid w:val="00651FD4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20350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3083E"/>
    <w:rsid w:val="00831D78"/>
    <w:rsid w:val="008328A5"/>
    <w:rsid w:val="0085665A"/>
    <w:rsid w:val="00860D10"/>
    <w:rsid w:val="00871965"/>
    <w:rsid w:val="00876737"/>
    <w:rsid w:val="0088408F"/>
    <w:rsid w:val="00892E1C"/>
    <w:rsid w:val="008A30C1"/>
    <w:rsid w:val="008C0EE1"/>
    <w:rsid w:val="008C2A30"/>
    <w:rsid w:val="008D06F9"/>
    <w:rsid w:val="008F1F3B"/>
    <w:rsid w:val="00926136"/>
    <w:rsid w:val="00936ABB"/>
    <w:rsid w:val="00941D03"/>
    <w:rsid w:val="00950B13"/>
    <w:rsid w:val="009731F7"/>
    <w:rsid w:val="00974C26"/>
    <w:rsid w:val="00976502"/>
    <w:rsid w:val="00984664"/>
    <w:rsid w:val="009A16EE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D4BFC"/>
    <w:rsid w:val="00AE1E6D"/>
    <w:rsid w:val="00AF7C9F"/>
    <w:rsid w:val="00B00399"/>
    <w:rsid w:val="00B10059"/>
    <w:rsid w:val="00B27131"/>
    <w:rsid w:val="00B609CE"/>
    <w:rsid w:val="00B840BE"/>
    <w:rsid w:val="00BF0B24"/>
    <w:rsid w:val="00C04A38"/>
    <w:rsid w:val="00C20182"/>
    <w:rsid w:val="00C25108"/>
    <w:rsid w:val="00C33233"/>
    <w:rsid w:val="00C80D21"/>
    <w:rsid w:val="00C92D2E"/>
    <w:rsid w:val="00C964B9"/>
    <w:rsid w:val="00CA0DBE"/>
    <w:rsid w:val="00CA622A"/>
    <w:rsid w:val="00CA65C2"/>
    <w:rsid w:val="00CB4C6F"/>
    <w:rsid w:val="00CD0458"/>
    <w:rsid w:val="00CD399D"/>
    <w:rsid w:val="00CD603C"/>
    <w:rsid w:val="00CD7684"/>
    <w:rsid w:val="00D039B3"/>
    <w:rsid w:val="00D466FA"/>
    <w:rsid w:val="00D6348F"/>
    <w:rsid w:val="00D8200D"/>
    <w:rsid w:val="00D86647"/>
    <w:rsid w:val="00D933BF"/>
    <w:rsid w:val="00DB0D26"/>
    <w:rsid w:val="00DB7F4F"/>
    <w:rsid w:val="00DC708B"/>
    <w:rsid w:val="00DC7DD8"/>
    <w:rsid w:val="00DD2241"/>
    <w:rsid w:val="00DE122A"/>
    <w:rsid w:val="00DE64EE"/>
    <w:rsid w:val="00DF5104"/>
    <w:rsid w:val="00E042AE"/>
    <w:rsid w:val="00E0582D"/>
    <w:rsid w:val="00E13CB9"/>
    <w:rsid w:val="00E1621B"/>
    <w:rsid w:val="00E26B04"/>
    <w:rsid w:val="00E51672"/>
    <w:rsid w:val="00E83FBF"/>
    <w:rsid w:val="00EA5238"/>
    <w:rsid w:val="00EB1CED"/>
    <w:rsid w:val="00F00E57"/>
    <w:rsid w:val="00F1108D"/>
    <w:rsid w:val="00F1170E"/>
    <w:rsid w:val="00F2589E"/>
    <w:rsid w:val="00F40268"/>
    <w:rsid w:val="00F7765B"/>
    <w:rsid w:val="00F81814"/>
    <w:rsid w:val="00FA1FDF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D1888A"/>
  <w15:chartTrackingRefBased/>
  <w15:docId w15:val="{82D46F94-A64C-42D9-927F-78B4B142F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055433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055433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DF5104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DF5104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D866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66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664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66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6647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6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BF_EvaluationRubric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C:\Users\Carl\AppData\Roaming\Microsoft\Templates\ABF_EvaluationRubricTemplate.dotx</Template>
  <TotalTime>53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Nancy Trivette</Manager>
  <Company>Curriculum for Agricultural Science Education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3.1 Evaluation Rubric</dc:title>
  <dc:subject>MLC Module 3 Classroom Cooperative</dc:subject>
  <dc:creator>Carl Aakre</dc:creator>
  <cp:keywords/>
  <dc:description/>
  <cp:lastModifiedBy>Rogers, Ashley</cp:lastModifiedBy>
  <cp:revision>30</cp:revision>
  <dcterms:created xsi:type="dcterms:W3CDTF">2019-12-31T19:52:00Z</dcterms:created>
  <dcterms:modified xsi:type="dcterms:W3CDTF">2022-11-02T20:33:00Z</dcterms:modified>
</cp:coreProperties>
</file>