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84"/>
        <w:gridCol w:w="3816"/>
      </w:tblGrid>
      <w:tr w:rsidR="002860C5" w14:paraId="2E692704" w14:textId="77777777" w:rsidTr="002860C5">
        <w:trPr>
          <w:trHeight w:val="473"/>
        </w:trPr>
        <w:tc>
          <w:tcPr>
            <w:tcW w:w="6984" w:type="dxa"/>
            <w:vAlign w:val="center"/>
          </w:tcPr>
          <w:p w14:paraId="2353D6F7" w14:textId="77777777" w:rsidR="002860C5" w:rsidRPr="002860C5" w:rsidRDefault="002860C5" w:rsidP="002860C5">
            <w:r>
              <w:t>Name____________________________________________________</w:t>
            </w:r>
          </w:p>
        </w:tc>
        <w:tc>
          <w:tcPr>
            <w:tcW w:w="3816" w:type="dxa"/>
            <w:vMerge w:val="restart"/>
            <w:vAlign w:val="center"/>
          </w:tcPr>
          <w:p w14:paraId="626A987F" w14:textId="77CC72C9" w:rsidR="002860C5" w:rsidRDefault="007F65B7" w:rsidP="00C14A05">
            <w:pPr>
              <w:jc w:val="right"/>
            </w:pPr>
            <w:r>
              <w:rPr>
                <w:b/>
                <w:noProof/>
                <w:sz w:val="28"/>
              </w:rPr>
              <w:drawing>
                <wp:anchor distT="0" distB="0" distL="114300" distR="114300" simplePos="0" relativeHeight="251659264" behindDoc="0" locked="0" layoutInCell="1" allowOverlap="1" wp14:anchorId="795C7CB5" wp14:editId="722B820E">
                  <wp:simplePos x="0" y="0"/>
                  <wp:positionH relativeFrom="margin">
                    <wp:align>right</wp:align>
                  </wp:positionH>
                  <wp:positionV relativeFrom="margin">
                    <wp:align>top</wp:align>
                  </wp:positionV>
                  <wp:extent cx="1921510" cy="880110"/>
                  <wp:effectExtent l="0" t="0" r="0" b="0"/>
                  <wp:wrapSquare wrapText="bothSides"/>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7" cstate="print">
                            <a:extLst>
                              <a:ext uri="{28A0092B-C50C-407E-A947-70E740481C1C}">
                                <a14:useLocalDpi xmlns:a14="http://schemas.microsoft.com/office/drawing/2010/main" val="0"/>
                              </a:ext>
                            </a:extLst>
                          </a:blip>
                          <a:srcRect b="21752"/>
                          <a:stretch/>
                        </pic:blipFill>
                        <pic:spPr bwMode="auto">
                          <a:xfrm>
                            <a:off x="0" y="0"/>
                            <a:ext cx="1921510" cy="8801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2860C5" w14:paraId="397290C4" w14:textId="77777777" w:rsidTr="007F65B7">
        <w:trPr>
          <w:trHeight w:val="472"/>
        </w:trPr>
        <w:tc>
          <w:tcPr>
            <w:tcW w:w="6984" w:type="dxa"/>
            <w:shd w:val="clear" w:color="auto" w:fill="auto"/>
            <w:vAlign w:val="bottom"/>
          </w:tcPr>
          <w:p w14:paraId="130A86FE" w14:textId="55F7EA48" w:rsidR="002860C5" w:rsidRPr="00E16D49" w:rsidRDefault="00195A66" w:rsidP="00E16D49">
            <w:pPr>
              <w:pStyle w:val="MLC"/>
            </w:pPr>
            <w:r>
              <w:t xml:space="preserve"> </w:t>
            </w:r>
            <w:r w:rsidR="00E16D49">
              <w:t xml:space="preserve">Task </w:t>
            </w:r>
            <w:r w:rsidR="002164B8">
              <w:t>3.2 Financial Planning</w:t>
            </w:r>
          </w:p>
        </w:tc>
        <w:tc>
          <w:tcPr>
            <w:tcW w:w="3816" w:type="dxa"/>
            <w:vMerge/>
            <w:vAlign w:val="center"/>
          </w:tcPr>
          <w:p w14:paraId="15E97D24" w14:textId="77777777" w:rsidR="002860C5" w:rsidRDefault="002860C5" w:rsidP="00C14A05">
            <w:pPr>
              <w:jc w:val="right"/>
              <w:rPr>
                <w:noProof/>
              </w:rPr>
            </w:pPr>
          </w:p>
        </w:tc>
      </w:tr>
    </w:tbl>
    <w:p w14:paraId="7B287C00" w14:textId="77777777" w:rsidR="00A916E6" w:rsidRDefault="00A916E6" w:rsidP="00A916E6"/>
    <w:p w14:paraId="5B2A132B" w14:textId="77777777" w:rsidR="00E16D49" w:rsidRDefault="00E16D49" w:rsidP="00E16D49">
      <w:pPr>
        <w:pStyle w:val="ActivitySection"/>
      </w:pPr>
      <w:r>
        <w:t>Purpose</w:t>
      </w:r>
    </w:p>
    <w:p w14:paraId="28C2510A" w14:textId="27D1E418" w:rsidR="000F6E57" w:rsidRDefault="000F6E57" w:rsidP="00767C4F">
      <w:pPr>
        <w:pStyle w:val="ActivityBody"/>
      </w:pPr>
      <w:r>
        <w:t>A typical business</w:t>
      </w:r>
      <w:r w:rsidRPr="00D326BF">
        <w:t xml:space="preserve"> goal </w:t>
      </w:r>
      <w:r>
        <w:t>is</w:t>
      </w:r>
      <w:r w:rsidRPr="00D326BF">
        <w:t xml:space="preserve"> to make money. No business venture can </w:t>
      </w:r>
      <w:r>
        <w:t>operate</w:t>
      </w:r>
      <w:r w:rsidRPr="00D326BF">
        <w:t xml:space="preserve"> </w:t>
      </w:r>
      <w:r>
        <w:t xml:space="preserve">long </w:t>
      </w:r>
      <w:r w:rsidRPr="00D326BF">
        <w:t xml:space="preserve">unless </w:t>
      </w:r>
      <w:r w:rsidR="007C1C9B">
        <w:t>they</w:t>
      </w:r>
      <w:r>
        <w:t xml:space="preserve"> </w:t>
      </w:r>
      <w:r w:rsidR="00DC6964">
        <w:t>can</w:t>
      </w:r>
      <w:r w:rsidRPr="00D326BF">
        <w:t xml:space="preserve"> </w:t>
      </w:r>
      <w:r w:rsidR="007C1C9B">
        <w:t>make</w:t>
      </w:r>
      <w:r>
        <w:t xml:space="preserve"> more money than what </w:t>
      </w:r>
      <w:r w:rsidR="007C1C9B">
        <w:t>they spend</w:t>
      </w:r>
      <w:r w:rsidRPr="00D326BF">
        <w:t xml:space="preserve">. Good business managers work hard to keep expenses low and </w:t>
      </w:r>
      <w:r>
        <w:t>income</w:t>
      </w:r>
      <w:r w:rsidRPr="00D326BF">
        <w:t xml:space="preserve"> high.</w:t>
      </w:r>
      <w:r w:rsidR="00CA3DC2">
        <w:t xml:space="preserve"> </w:t>
      </w:r>
      <w:r w:rsidR="003C7CF4">
        <w:t>B</w:t>
      </w:r>
      <w:r w:rsidR="00CA3DC2">
        <w:t>usines</w:t>
      </w:r>
      <w:r w:rsidR="003C7CF4">
        <w:t>se</w:t>
      </w:r>
      <w:r w:rsidR="00CA3DC2">
        <w:t xml:space="preserve">s </w:t>
      </w:r>
      <w:r w:rsidR="00E2731C">
        <w:t>use budgets</w:t>
      </w:r>
      <w:r w:rsidR="00CA3DC2">
        <w:t xml:space="preserve"> to make business decisions and attain financial support</w:t>
      </w:r>
      <w:r w:rsidR="00883F21">
        <w:t xml:space="preserve"> from investors and</w:t>
      </w:r>
      <w:r w:rsidR="0036512C">
        <w:t xml:space="preserve"> other financial institutions</w:t>
      </w:r>
      <w:r w:rsidR="00CA3DC2">
        <w:t>.</w:t>
      </w:r>
      <w:r>
        <w:t xml:space="preserve"> </w:t>
      </w:r>
      <w:r w:rsidR="00E94028">
        <w:t>A cooperative</w:t>
      </w:r>
      <w:r w:rsidR="00D518E2">
        <w:t xml:space="preserve"> business</w:t>
      </w:r>
      <w:r w:rsidR="00E94028">
        <w:t xml:space="preserve"> manager</w:t>
      </w:r>
      <w:r w:rsidR="001A5B99">
        <w:t xml:space="preserve"> needs to work harder </w:t>
      </w:r>
      <w:r w:rsidR="008E6BAA">
        <w:t xml:space="preserve">when planning a budget </w:t>
      </w:r>
      <w:r w:rsidR="001A5B99">
        <w:t xml:space="preserve">by </w:t>
      </w:r>
      <w:r w:rsidR="00B40BF5">
        <w:t>being fiscally responsible for</w:t>
      </w:r>
      <w:r w:rsidR="00883F21">
        <w:t xml:space="preserve"> its </w:t>
      </w:r>
      <w:r w:rsidR="00B40BF5">
        <w:t>owner-</w:t>
      </w:r>
      <w:r w:rsidR="00883F21">
        <w:t>members</w:t>
      </w:r>
      <w:r w:rsidR="00D21BC5">
        <w:t>,</w:t>
      </w:r>
      <w:r w:rsidR="00883F21">
        <w:t xml:space="preserve"> </w:t>
      </w:r>
      <w:r w:rsidR="00206614">
        <w:t>in addition to</w:t>
      </w:r>
      <w:r w:rsidR="00883F21">
        <w:t xml:space="preserve"> financial institutions</w:t>
      </w:r>
      <w:r w:rsidR="00206614">
        <w:t xml:space="preserve"> such as lenders</w:t>
      </w:r>
      <w:r w:rsidR="00883F21">
        <w:t>.</w:t>
      </w:r>
      <w:r w:rsidR="00A255EB">
        <w:t xml:space="preserve"> </w:t>
      </w:r>
      <w:r w:rsidR="00767C4F">
        <w:t>W</w:t>
      </w:r>
      <w:r w:rsidRPr="00D326BF">
        <w:t xml:space="preserve">hat </w:t>
      </w:r>
      <w:r w:rsidR="00C530D3">
        <w:t>are</w:t>
      </w:r>
      <w:r w:rsidRPr="00D326BF">
        <w:t xml:space="preserve"> </w:t>
      </w:r>
      <w:r w:rsidR="00767C4F">
        <w:t xml:space="preserve">the </w:t>
      </w:r>
      <w:r>
        <w:t>income</w:t>
      </w:r>
      <w:r w:rsidRPr="00D326BF">
        <w:t xml:space="preserve"> and </w:t>
      </w:r>
      <w:r w:rsidR="00767C4F">
        <w:t xml:space="preserve">expenses for your planned cooperative? How will the financial statement show </w:t>
      </w:r>
      <w:r w:rsidR="00610BB9">
        <w:t>how the cooperative is meeting member’s needs?</w:t>
      </w:r>
    </w:p>
    <w:p w14:paraId="41ABA906" w14:textId="77777777" w:rsidR="000F6E57" w:rsidRPr="00D326BF" w:rsidRDefault="000F6E57" w:rsidP="000F6E57"/>
    <w:p w14:paraId="71803474" w14:textId="2D2F863D" w:rsidR="000F6E57" w:rsidRDefault="000F6E57" w:rsidP="000F6E57">
      <w:pPr>
        <w:pStyle w:val="ActivityBody"/>
      </w:pPr>
      <w:r>
        <w:t xml:space="preserve">You may have heard the phrase, “you have to spend money to make money.” </w:t>
      </w:r>
      <w:r w:rsidRPr="00D326BF">
        <w:t xml:space="preserve">Expenses are part of any business. </w:t>
      </w:r>
      <w:r>
        <w:t>Labor, skill, inputs, and asset purchases are all expenses contributing to a business’</w:t>
      </w:r>
      <w:r w:rsidR="007C1C9B">
        <w:t>s</w:t>
      </w:r>
      <w:r>
        <w:t xml:space="preserve"> ability to generate income. Farmers pay for seed, apply fertilizer, and run machinery over cropland before they sell grain or hay. Ranchers purchase breeding stock and acquire pasture to graze before they can sell calves. A manufacturing enterprise requires a physical facility, labor, transportation, and marketing to sell products.</w:t>
      </w:r>
      <w:r w:rsidR="007862BF">
        <w:t xml:space="preserve"> A cooperative business will have additional </w:t>
      </w:r>
      <w:r w:rsidR="00404E59">
        <w:t>expenses</w:t>
      </w:r>
      <w:r w:rsidR="00FF2901">
        <w:t xml:space="preserve"> related to cooperative principles</w:t>
      </w:r>
      <w:r w:rsidR="00404E59">
        <w:t>, such as</w:t>
      </w:r>
      <w:r w:rsidR="00276758">
        <w:t xml:space="preserve"> </w:t>
      </w:r>
      <w:r w:rsidR="00404E59">
        <w:t xml:space="preserve">member dividends, </w:t>
      </w:r>
      <w:r w:rsidR="00954364">
        <w:t xml:space="preserve">community </w:t>
      </w:r>
      <w:r w:rsidR="00FF2901">
        <w:t>support, and educational programming</w:t>
      </w:r>
      <w:r w:rsidR="00A83D45">
        <w:t>.</w:t>
      </w:r>
    </w:p>
    <w:p w14:paraId="5E6927D8" w14:textId="77777777" w:rsidR="000F6E57" w:rsidRDefault="000F6E57" w:rsidP="000F6E57"/>
    <w:p w14:paraId="032A8448" w14:textId="13ACDC40" w:rsidR="000F6E57" w:rsidRDefault="00611FC2" w:rsidP="000F6E57">
      <w:pPr>
        <w:pStyle w:val="ActivityBody"/>
      </w:pPr>
      <w:r>
        <w:t>Income is the</w:t>
      </w:r>
      <w:r w:rsidR="000F6E57">
        <w:t xml:space="preserve"> cash received from the sale of goods and services.</w:t>
      </w:r>
      <w:r w:rsidR="000F6E57" w:rsidRPr="00D326BF">
        <w:t xml:space="preserve"> </w:t>
      </w:r>
      <w:r w:rsidR="000F6E57">
        <w:t>Selling vegetables, crops, and animals are examples of goods sold for income. Getting paid to mow a lawn or work in an auto shop are</w:t>
      </w:r>
      <w:r w:rsidR="004C13FC">
        <w:t xml:space="preserve"> example</w:t>
      </w:r>
      <w:r w:rsidR="009F2CBA">
        <w:t xml:space="preserve">s of </w:t>
      </w:r>
      <w:r w:rsidR="000F6E57">
        <w:t>income from services.</w:t>
      </w:r>
    </w:p>
    <w:p w14:paraId="11216679" w14:textId="77777777" w:rsidR="000F6E57" w:rsidRPr="00E14FF4" w:rsidRDefault="000F6E57" w:rsidP="000F6E57"/>
    <w:p w14:paraId="4964D8CC" w14:textId="2A40A942" w:rsidR="000F6E57" w:rsidRDefault="000F6E57" w:rsidP="000F6E57">
      <w:pPr>
        <w:pStyle w:val="ActivityBody"/>
      </w:pPr>
      <w:r>
        <w:t>Income and expense transactions are</w:t>
      </w:r>
      <w:r w:rsidRPr="00D326BF">
        <w:t xml:space="preserve"> classified as either cash or </w:t>
      </w:r>
      <w:r>
        <w:t>noncash</w:t>
      </w:r>
      <w:r w:rsidRPr="00D326BF">
        <w:t xml:space="preserve">. Cash </w:t>
      </w:r>
      <w:r>
        <w:t>income and cash expenses</w:t>
      </w:r>
      <w:r w:rsidRPr="00D326BF">
        <w:t xml:space="preserve"> </w:t>
      </w:r>
      <w:r>
        <w:t>refer to transactions where cash or currency changes hands in exchange for goods or services</w:t>
      </w:r>
      <w:r w:rsidRPr="00D326BF">
        <w:t xml:space="preserve">. </w:t>
      </w:r>
      <w:r>
        <w:t>Noncash</w:t>
      </w:r>
      <w:r w:rsidRPr="00D326BF">
        <w:t xml:space="preserve"> </w:t>
      </w:r>
      <w:r>
        <w:t>income</w:t>
      </w:r>
      <w:r w:rsidRPr="00D326BF">
        <w:t xml:space="preserve"> or expenses are a little more complicated</w:t>
      </w:r>
      <w:r>
        <w:t>. Labor exchanged for materials, or trading products for inputs are other examples of noncash transactions</w:t>
      </w:r>
      <w:r w:rsidRPr="00D326BF">
        <w:t>.</w:t>
      </w:r>
      <w:r>
        <w:t xml:space="preserve"> For example, </w:t>
      </w:r>
      <w:r w:rsidR="00131990">
        <w:t xml:space="preserve">a cooperative may require its members to </w:t>
      </w:r>
      <w:r w:rsidR="00C078B4">
        <w:t xml:space="preserve">provide a </w:t>
      </w:r>
      <w:r w:rsidR="00B066FA">
        <w:t>certain number of</w:t>
      </w:r>
      <w:r w:rsidR="00D47D9C">
        <w:t xml:space="preserve"> labor hours per year</w:t>
      </w:r>
      <w:r>
        <w:t>, no cash changes hands</w:t>
      </w:r>
      <w:r w:rsidR="00E26DB9">
        <w:t>,</w:t>
      </w:r>
      <w:r>
        <w:t xml:space="preserve"> but both </w:t>
      </w:r>
      <w:r w:rsidR="00D47D9C">
        <w:t xml:space="preserve">the </w:t>
      </w:r>
      <w:r w:rsidR="00D14CB2">
        <w:t xml:space="preserve">individual </w:t>
      </w:r>
      <w:r w:rsidR="00D47D9C">
        <w:t>member and cooperative business</w:t>
      </w:r>
      <w:r>
        <w:t xml:space="preserve"> find value in the transaction.</w:t>
      </w:r>
      <w:r w:rsidR="00D47D9C">
        <w:t xml:space="preserve"> The </w:t>
      </w:r>
      <w:r w:rsidR="00D14CB2">
        <w:t>individual attains membership in the cooperative with its associated benefits, and the cooperative receives labor needed to</w:t>
      </w:r>
      <w:r w:rsidR="003F02B5">
        <w:t xml:space="preserve"> operate the business.</w:t>
      </w:r>
    </w:p>
    <w:p w14:paraId="10DDD1B2" w14:textId="77777777" w:rsidR="000F6E57" w:rsidRPr="00A62BFD" w:rsidRDefault="000F6E57" w:rsidP="00A62BFD"/>
    <w:p w14:paraId="3C639C42" w14:textId="3D484569" w:rsidR="008B3A04" w:rsidRDefault="00654AE5" w:rsidP="002164B8">
      <w:pPr>
        <w:pStyle w:val="ActivityBody"/>
      </w:pPr>
      <w:r>
        <w:t>What will be the expenses and income for your cooperative?</w:t>
      </w:r>
    </w:p>
    <w:p w14:paraId="233AFD89" w14:textId="77777777" w:rsidR="00E16D49" w:rsidRPr="00E16D49" w:rsidRDefault="00E16D49" w:rsidP="00E16D49"/>
    <w:p w14:paraId="291D3BA0" w14:textId="77777777" w:rsidR="00F40268" w:rsidRDefault="00F40268" w:rsidP="00F40268">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F40268" w14:paraId="32685224" w14:textId="77777777" w:rsidTr="00F40268">
        <w:tc>
          <w:tcPr>
            <w:tcW w:w="5395" w:type="dxa"/>
          </w:tcPr>
          <w:p w14:paraId="2E50119D" w14:textId="77777777" w:rsidR="00127921" w:rsidRDefault="00127921" w:rsidP="00127921">
            <w:pPr>
              <w:pStyle w:val="ActivityBodyBold"/>
            </w:pPr>
            <w:r>
              <w:t>Per student:</w:t>
            </w:r>
          </w:p>
          <w:p w14:paraId="50C087CE" w14:textId="19D468C9" w:rsidR="00127921" w:rsidRDefault="00127921" w:rsidP="00127921">
            <w:pPr>
              <w:pStyle w:val="Activitybullet"/>
            </w:pPr>
            <w:r>
              <w:t>Pencil</w:t>
            </w:r>
          </w:p>
          <w:p w14:paraId="04C4AB82" w14:textId="73F81A81" w:rsidR="00537102" w:rsidRDefault="00537102" w:rsidP="00127921">
            <w:pPr>
              <w:pStyle w:val="Activitybullet"/>
            </w:pPr>
            <w:r>
              <w:t>Access to the internet</w:t>
            </w:r>
          </w:p>
          <w:p w14:paraId="4D4A933A" w14:textId="0526C687" w:rsidR="00F40268" w:rsidRDefault="00127921" w:rsidP="00127921">
            <w:pPr>
              <w:pStyle w:val="Activitybullet"/>
            </w:pPr>
            <w:r>
              <w:t>Calculator</w:t>
            </w:r>
          </w:p>
        </w:tc>
        <w:tc>
          <w:tcPr>
            <w:tcW w:w="5395" w:type="dxa"/>
          </w:tcPr>
          <w:p w14:paraId="0E1ABA43" w14:textId="79A51458" w:rsidR="00293677" w:rsidRPr="00127921" w:rsidRDefault="00293677" w:rsidP="00127921"/>
        </w:tc>
      </w:tr>
    </w:tbl>
    <w:p w14:paraId="6723F296" w14:textId="77777777" w:rsidR="00F40268" w:rsidRDefault="00F40268" w:rsidP="00F40268"/>
    <w:p w14:paraId="3869F04F" w14:textId="77777777" w:rsidR="002164B8" w:rsidRDefault="002164B8" w:rsidP="002164B8">
      <w:pPr>
        <w:pStyle w:val="ActivitySection"/>
      </w:pPr>
      <w:r>
        <w:t>Procedure</w:t>
      </w:r>
    </w:p>
    <w:p w14:paraId="5334DB24" w14:textId="1A712625" w:rsidR="002164B8" w:rsidRDefault="00391ECB" w:rsidP="002164B8">
      <w:pPr>
        <w:pStyle w:val="ActivityBody"/>
      </w:pPr>
      <w:r>
        <w:t xml:space="preserve">Work in a </w:t>
      </w:r>
      <w:r w:rsidR="00DC3EB3">
        <w:t xml:space="preserve">team of three </w:t>
      </w:r>
      <w:r>
        <w:t>to develop a budget fo</w:t>
      </w:r>
      <w:r w:rsidR="00E27544">
        <w:t>r your proposed cooperative</w:t>
      </w:r>
      <w:r w:rsidR="006A112B">
        <w:t xml:space="preserve"> </w:t>
      </w:r>
      <w:r w:rsidR="00E27544">
        <w:t xml:space="preserve">that </w:t>
      </w:r>
      <w:r w:rsidR="006A112B">
        <w:t>shows how the cooperative will follow the seven principles.</w:t>
      </w:r>
      <w:r w:rsidR="007B20CB">
        <w:t xml:space="preserve"> Use local resources and internet research to </w:t>
      </w:r>
      <w:r w:rsidR="00537102">
        <w:t>estimate income and expenses.</w:t>
      </w:r>
      <w:r w:rsidR="00D21BC5">
        <w:t xml:space="preserve"> Refer to the example case study at </w:t>
      </w:r>
      <w:hyperlink r:id="rId8" w:history="1">
        <w:r w:rsidR="00D21BC5" w:rsidRPr="00D21BC5">
          <w:rPr>
            <w:rStyle w:val="Hyperlink"/>
          </w:rPr>
          <w:t>https://www.co-oplaw.org/finances-tax/patronage/</w:t>
        </w:r>
      </w:hyperlink>
      <w:r w:rsidR="00D21BC5">
        <w:t xml:space="preserve"> explaining how a cooperative budgets dividends and patronage.</w:t>
      </w:r>
    </w:p>
    <w:p w14:paraId="5563A0D0" w14:textId="29673F7D" w:rsidR="00A25A36" w:rsidRDefault="00A25A36" w:rsidP="00A25A36">
      <w:pPr>
        <w:pStyle w:val="ActivityBodyBold"/>
      </w:pPr>
      <w:r>
        <w:t xml:space="preserve">Part One </w:t>
      </w:r>
      <w:r w:rsidR="00D21BC5">
        <w:t>–</w:t>
      </w:r>
      <w:r>
        <w:t xml:space="preserve"> Expenses</w:t>
      </w:r>
    </w:p>
    <w:p w14:paraId="4BC7A27B" w14:textId="443514C2" w:rsidR="00B45091" w:rsidRDefault="00B45091" w:rsidP="00B45091">
      <w:pPr>
        <w:pStyle w:val="ActivityNumbers"/>
      </w:pPr>
      <w:r>
        <w:lastRenderedPageBreak/>
        <w:t xml:space="preserve">Use the prompts below to brainstorm specific annual expenses. Record your cooperative expenses in Table 1 on the </w:t>
      </w:r>
      <w:r w:rsidRPr="009407FC">
        <w:rPr>
          <w:rStyle w:val="ActivityBodyItalicChar"/>
        </w:rPr>
        <w:t>Financial Planning Sheet</w:t>
      </w:r>
      <w:r>
        <w:t xml:space="preserve">. </w:t>
      </w:r>
    </w:p>
    <w:p w14:paraId="44B12D9D" w14:textId="77777777" w:rsidR="00B45091" w:rsidRDefault="00B45091" w:rsidP="00B45091">
      <w:pPr>
        <w:pStyle w:val="Activitybullet"/>
      </w:pPr>
      <w:r>
        <w:t>The main cash expense categories are _____________.</w:t>
      </w:r>
    </w:p>
    <w:p w14:paraId="5C2FAD36" w14:textId="7DEB7B1E" w:rsidR="00B45091" w:rsidRDefault="00B45091" w:rsidP="00B45091">
      <w:pPr>
        <w:pStyle w:val="Activitybullet"/>
      </w:pPr>
      <w:r>
        <w:t xml:space="preserve">Noncash expenses </w:t>
      </w:r>
      <w:r w:rsidR="00FD3424">
        <w:t>include</w:t>
      </w:r>
      <w:r w:rsidR="00AB1579">
        <w:t xml:space="preserve"> trading labor for</w:t>
      </w:r>
      <w:r>
        <w:t xml:space="preserve"> _____________.</w:t>
      </w:r>
    </w:p>
    <w:p w14:paraId="2C14CDE8" w14:textId="1F0036DB" w:rsidR="00B45091" w:rsidRDefault="00425066" w:rsidP="00B45091">
      <w:pPr>
        <w:pStyle w:val="Activitybullet"/>
      </w:pPr>
      <w:r>
        <w:t xml:space="preserve">Expenses related to </w:t>
      </w:r>
      <w:r w:rsidR="00BB288C">
        <w:t>operating a cooperative include</w:t>
      </w:r>
      <w:r w:rsidR="00D00707">
        <w:t xml:space="preserve"> _____________.</w:t>
      </w:r>
    </w:p>
    <w:p w14:paraId="352BF63A" w14:textId="0DAA07FF" w:rsidR="00B45091" w:rsidRDefault="003773DC" w:rsidP="00264419">
      <w:pPr>
        <w:pStyle w:val="ActivityNumbers"/>
      </w:pPr>
      <w:r>
        <w:t>Estimate expenses for your coope</w:t>
      </w:r>
      <w:r w:rsidR="00AE7A48">
        <w:t>r</w:t>
      </w:r>
      <w:r>
        <w:t>ative for one year. Include all applicable expenses</w:t>
      </w:r>
      <w:r w:rsidR="00E26DB9">
        <w:t>,</w:t>
      </w:r>
      <w:r>
        <w:t xml:space="preserve"> including supplies, equipment, labor, utilities, rental.</w:t>
      </w:r>
      <w:r w:rsidR="00264419">
        <w:t xml:space="preserve"> </w:t>
      </w:r>
      <w:r w:rsidR="00107146">
        <w:t>R</w:t>
      </w:r>
      <w:r w:rsidR="00B45091">
        <w:t>ecord</w:t>
      </w:r>
      <w:r w:rsidR="00107146">
        <w:t xml:space="preserve"> the expenses</w:t>
      </w:r>
      <w:r w:rsidR="00B45091">
        <w:t xml:space="preserve"> in Table 1.</w:t>
      </w:r>
    </w:p>
    <w:p w14:paraId="31EFAA91" w14:textId="1A03CDA4" w:rsidR="00264419" w:rsidRDefault="00264419" w:rsidP="00264419">
      <w:pPr>
        <w:pStyle w:val="Activitybullet"/>
      </w:pPr>
      <w:r>
        <w:t>Note expenses should reflect the costs of a cooperative business, such as dividends, community support, and member education.</w:t>
      </w:r>
    </w:p>
    <w:p w14:paraId="4B5DD265" w14:textId="2F1D02EF" w:rsidR="00293677" w:rsidRPr="00293677" w:rsidRDefault="009117DC" w:rsidP="00293677">
      <w:pPr>
        <w:pStyle w:val="ActivityNumbers"/>
      </w:pPr>
      <w:r>
        <w:t xml:space="preserve">Total all </w:t>
      </w:r>
      <w:r w:rsidR="00D1147B">
        <w:t>cash and non-cash expenses in Table 1.</w:t>
      </w:r>
    </w:p>
    <w:p w14:paraId="7291EAB4" w14:textId="2936B4A8" w:rsidR="00B45091" w:rsidRDefault="00B45091" w:rsidP="00B45091">
      <w:pPr>
        <w:pStyle w:val="ActivityNumbers"/>
      </w:pPr>
      <w:r>
        <w:t xml:space="preserve">On the </w:t>
      </w:r>
      <w:r w:rsidRPr="00175303">
        <w:rPr>
          <w:rStyle w:val="ActivityBodyItalicChar"/>
        </w:rPr>
        <w:t>Financial Planning Sheet</w:t>
      </w:r>
      <w:r>
        <w:t xml:space="preserve">, </w:t>
      </w:r>
      <w:r w:rsidR="00185990">
        <w:t>describe</w:t>
      </w:r>
      <w:r>
        <w:t xml:space="preserve"> the cooperative</w:t>
      </w:r>
      <w:r w:rsidR="000D09F0">
        <w:t>'</w:t>
      </w:r>
      <w:r>
        <w:t xml:space="preserve">s expenses. Include descriptions of any non-cash income, membership dividends, and how the expenses reflect how the cooperative is following the seven principles. The information should support the </w:t>
      </w:r>
      <w:r w:rsidRPr="00175303">
        <w:rPr>
          <w:rStyle w:val="ActivityBodyItalicChar"/>
        </w:rPr>
        <w:t>Business Description Outline</w:t>
      </w:r>
      <w:r>
        <w:t xml:space="preserve"> you completed for </w:t>
      </w:r>
      <w:r w:rsidRPr="00175303">
        <w:rPr>
          <w:rStyle w:val="ActivityBodyItalicChar"/>
        </w:rPr>
        <w:t>Task 3.1 Business Brainstorm</w:t>
      </w:r>
      <w:r>
        <w:t>.</w:t>
      </w:r>
    </w:p>
    <w:p w14:paraId="0BEF9976" w14:textId="77777777" w:rsidR="00FD6E91" w:rsidRPr="00FD6E91" w:rsidRDefault="00FD6E91" w:rsidP="00FD6E91"/>
    <w:p w14:paraId="365F01FD" w14:textId="0DEB0370" w:rsidR="00A25A36" w:rsidRDefault="00A25A36" w:rsidP="00A25A36">
      <w:pPr>
        <w:pStyle w:val="ActivityBodyBold"/>
      </w:pPr>
      <w:r>
        <w:t>Part Two – Income</w:t>
      </w:r>
    </w:p>
    <w:p w14:paraId="16964EE8" w14:textId="7C1A3D4C" w:rsidR="002164B8" w:rsidRDefault="002164B8" w:rsidP="00FD6E91">
      <w:pPr>
        <w:pStyle w:val="ActivityNumbers"/>
        <w:numPr>
          <w:ilvl w:val="0"/>
          <w:numId w:val="40"/>
        </w:numPr>
      </w:pPr>
      <w:r>
        <w:t xml:space="preserve">Use the prompts </w:t>
      </w:r>
      <w:r w:rsidR="00ED45F2">
        <w:t xml:space="preserve">below </w:t>
      </w:r>
      <w:r>
        <w:t>to brainstorm specific</w:t>
      </w:r>
      <w:r w:rsidR="004258C6">
        <w:t xml:space="preserve"> annual</w:t>
      </w:r>
      <w:r>
        <w:t xml:space="preserve"> incom</w:t>
      </w:r>
      <w:r w:rsidR="00375401">
        <w:t>e</w:t>
      </w:r>
      <w:r>
        <w:t>.</w:t>
      </w:r>
      <w:r w:rsidR="00373B6A">
        <w:t xml:space="preserve"> Record </w:t>
      </w:r>
      <w:r w:rsidR="004258C6">
        <w:t xml:space="preserve">your cooperative </w:t>
      </w:r>
      <w:r w:rsidR="008654F7">
        <w:t xml:space="preserve">income in Table </w:t>
      </w:r>
      <w:r w:rsidR="00FD6E91">
        <w:t>2</w:t>
      </w:r>
      <w:r w:rsidR="009407FC">
        <w:t xml:space="preserve"> on the </w:t>
      </w:r>
      <w:r w:rsidR="009407FC" w:rsidRPr="009407FC">
        <w:rPr>
          <w:rStyle w:val="ActivityBodyItalicChar"/>
        </w:rPr>
        <w:t>Financial Planning Sheet</w:t>
      </w:r>
      <w:r w:rsidR="009407FC">
        <w:t>.</w:t>
      </w:r>
    </w:p>
    <w:p w14:paraId="42D5E21E" w14:textId="2171EBD2" w:rsidR="00ED45F2" w:rsidRDefault="00ED45F2" w:rsidP="00EE0C5F">
      <w:pPr>
        <w:pStyle w:val="Activitybullet"/>
      </w:pPr>
      <w:r>
        <w:t xml:space="preserve">Planned income for the business includes </w:t>
      </w:r>
      <w:r w:rsidR="00A81DC4">
        <w:t>_____________.</w:t>
      </w:r>
    </w:p>
    <w:p w14:paraId="2250640E" w14:textId="24E968F3" w:rsidR="00ED45F2" w:rsidRDefault="00ED45F2" w:rsidP="00EE0C5F">
      <w:pPr>
        <w:pStyle w:val="Activitybullet"/>
      </w:pPr>
      <w:r>
        <w:t xml:space="preserve">The funds needed for the business will come from </w:t>
      </w:r>
      <w:r w:rsidR="00A81DC4">
        <w:t>_____________.</w:t>
      </w:r>
    </w:p>
    <w:p w14:paraId="60203CF8" w14:textId="3102AD9B" w:rsidR="00836F70" w:rsidRDefault="007E2C6A" w:rsidP="00EE0C5F">
      <w:pPr>
        <w:pStyle w:val="Activitybullet"/>
      </w:pPr>
      <w:r>
        <w:t xml:space="preserve">Financial </w:t>
      </w:r>
      <w:r w:rsidR="001E3014">
        <w:t>commitments from members include</w:t>
      </w:r>
      <w:r w:rsidR="00A81DC4">
        <w:t>_____________.</w:t>
      </w:r>
    </w:p>
    <w:p w14:paraId="74E001BC" w14:textId="65237796" w:rsidR="00ED45F2" w:rsidRDefault="00ED45F2" w:rsidP="00EE0C5F">
      <w:pPr>
        <w:pStyle w:val="Activitybullet"/>
      </w:pPr>
      <w:r>
        <w:t>Noncash income includes support from _</w:t>
      </w:r>
      <w:r w:rsidR="009407FC">
        <w:t>___________</w:t>
      </w:r>
      <w:r>
        <w:t xml:space="preserve">_ to support the </w:t>
      </w:r>
      <w:r w:rsidR="003607C4">
        <w:t>cooperative</w:t>
      </w:r>
      <w:r>
        <w:t>.</w:t>
      </w:r>
    </w:p>
    <w:p w14:paraId="58BFD14D" w14:textId="51724ADC" w:rsidR="007A7402" w:rsidRDefault="007A7402" w:rsidP="004D2882">
      <w:pPr>
        <w:pStyle w:val="ActivityNumbers"/>
      </w:pPr>
      <w:r>
        <w:t xml:space="preserve">Estimate the </w:t>
      </w:r>
      <w:r w:rsidR="00C75882">
        <w:t>number</w:t>
      </w:r>
      <w:r>
        <w:t xml:space="preserve"> of product</w:t>
      </w:r>
      <w:r w:rsidR="007A7ECB">
        <w:t>s</w:t>
      </w:r>
      <w:r>
        <w:t xml:space="preserve"> or service</w:t>
      </w:r>
      <w:r w:rsidR="007A7ECB">
        <w:t>s</w:t>
      </w:r>
      <w:r>
        <w:t xml:space="preserve"> you plan to </w:t>
      </w:r>
      <w:r w:rsidR="00E4106B">
        <w:t>sell to</w:t>
      </w:r>
      <w:r>
        <w:t xml:space="preserve"> </w:t>
      </w:r>
      <w:r w:rsidR="00E4106B">
        <w:t xml:space="preserve">members </w:t>
      </w:r>
      <w:r>
        <w:t>and set</w:t>
      </w:r>
      <w:r w:rsidR="005F15E9">
        <w:t xml:space="preserve"> selling prices to </w:t>
      </w:r>
      <w:r w:rsidR="00731B3C">
        <w:t>pay</w:t>
      </w:r>
      <w:r w:rsidR="00B47B1A">
        <w:t xml:space="preserve"> all expenses.</w:t>
      </w:r>
      <w:r w:rsidR="00210E32">
        <w:t xml:space="preserve"> Record the income in Table </w:t>
      </w:r>
      <w:r w:rsidR="00DE46B4">
        <w:t>2</w:t>
      </w:r>
      <w:r w:rsidR="00210E32">
        <w:t>.</w:t>
      </w:r>
    </w:p>
    <w:p w14:paraId="51CD54EF" w14:textId="699EA59D" w:rsidR="007A7402" w:rsidRDefault="00B47B1A" w:rsidP="00B47B1A">
      <w:pPr>
        <w:pStyle w:val="Activitybullet"/>
      </w:pPr>
      <w:r>
        <w:t>Note income should include</w:t>
      </w:r>
      <w:r w:rsidR="00FE7194">
        <w:t xml:space="preserve"> cooperative</w:t>
      </w:r>
      <w:r>
        <w:t xml:space="preserve"> member </w:t>
      </w:r>
      <w:r w:rsidR="00264419">
        <w:t>fees.</w:t>
      </w:r>
    </w:p>
    <w:p w14:paraId="7154FB60" w14:textId="5565CD28" w:rsidR="00982CB6" w:rsidRPr="00293677" w:rsidRDefault="00982CB6" w:rsidP="00982CB6">
      <w:pPr>
        <w:pStyle w:val="ActivityNumbers"/>
      </w:pPr>
      <w:r>
        <w:t xml:space="preserve">Total all cash and non-cash </w:t>
      </w:r>
      <w:r w:rsidR="00DE46B4">
        <w:t>income</w:t>
      </w:r>
      <w:r>
        <w:t xml:space="preserve"> in Table </w:t>
      </w:r>
      <w:r w:rsidR="00DE46B4">
        <w:t>2</w:t>
      </w:r>
      <w:r>
        <w:t>.</w:t>
      </w:r>
    </w:p>
    <w:p w14:paraId="7AA27708" w14:textId="60445C13" w:rsidR="009407FC" w:rsidRDefault="007639D9" w:rsidP="009407FC">
      <w:pPr>
        <w:pStyle w:val="ActivityNumbers"/>
      </w:pPr>
      <w:r>
        <w:t xml:space="preserve">On the </w:t>
      </w:r>
      <w:r w:rsidRPr="00175303">
        <w:rPr>
          <w:rStyle w:val="ActivityBodyItalicChar"/>
        </w:rPr>
        <w:t>Financial Planning Sheet</w:t>
      </w:r>
      <w:r>
        <w:t xml:space="preserve">, </w:t>
      </w:r>
      <w:r w:rsidR="00C9695E">
        <w:t>describe</w:t>
      </w:r>
      <w:r w:rsidR="00C15DEC">
        <w:t xml:space="preserve"> the cooperative</w:t>
      </w:r>
      <w:r w:rsidR="00C9695E">
        <w:t>'</w:t>
      </w:r>
      <w:r w:rsidR="00C15DEC">
        <w:t xml:space="preserve">s income. </w:t>
      </w:r>
      <w:r>
        <w:t xml:space="preserve">Include descriptions of any non-cash income, membership fees, and how the income </w:t>
      </w:r>
      <w:r w:rsidR="00036424">
        <w:t xml:space="preserve">shows how the cooperative is following the seven principles. </w:t>
      </w:r>
      <w:r w:rsidR="00175303">
        <w:t xml:space="preserve">The </w:t>
      </w:r>
      <w:r w:rsidR="00474F55">
        <w:t xml:space="preserve">information should support </w:t>
      </w:r>
      <w:r w:rsidR="00E138C1">
        <w:t xml:space="preserve">the </w:t>
      </w:r>
      <w:r w:rsidR="00F774DD" w:rsidRPr="00175303">
        <w:rPr>
          <w:rStyle w:val="ActivityBodyItalicChar"/>
        </w:rPr>
        <w:t xml:space="preserve">Business Description </w:t>
      </w:r>
      <w:r w:rsidR="00474F55">
        <w:t xml:space="preserve">you completed </w:t>
      </w:r>
      <w:r w:rsidR="006D6978">
        <w:t>f</w:t>
      </w:r>
      <w:r w:rsidR="0081234B">
        <w:t>or</w:t>
      </w:r>
      <w:r w:rsidR="006D6978">
        <w:t xml:space="preserve"> </w:t>
      </w:r>
      <w:r w:rsidR="006D6978" w:rsidRPr="00175303">
        <w:rPr>
          <w:rStyle w:val="ActivityBodyItalicChar"/>
        </w:rPr>
        <w:t>Task 3</w:t>
      </w:r>
      <w:r w:rsidR="00DA140D" w:rsidRPr="00175303">
        <w:rPr>
          <w:rStyle w:val="ActivityBodyItalicChar"/>
        </w:rPr>
        <w:t>.</w:t>
      </w:r>
      <w:r w:rsidR="006D6978" w:rsidRPr="00175303">
        <w:rPr>
          <w:rStyle w:val="ActivityBodyItalicChar"/>
        </w:rPr>
        <w:t>1</w:t>
      </w:r>
      <w:r w:rsidR="00DA140D" w:rsidRPr="00175303">
        <w:rPr>
          <w:rStyle w:val="ActivityBodyItalicChar"/>
        </w:rPr>
        <w:t xml:space="preserve"> </w:t>
      </w:r>
      <w:r w:rsidR="006D6978" w:rsidRPr="00175303">
        <w:rPr>
          <w:rStyle w:val="ActivityBodyItalicChar"/>
        </w:rPr>
        <w:t>Business Brainstorm</w:t>
      </w:r>
      <w:r w:rsidR="0081234B">
        <w:t>.</w:t>
      </w:r>
    </w:p>
    <w:p w14:paraId="0AAEBB5B" w14:textId="3222093E" w:rsidR="008066E2" w:rsidRDefault="008066E2" w:rsidP="008066E2"/>
    <w:p w14:paraId="5EC96996" w14:textId="784E4CA7" w:rsidR="007074FC" w:rsidRDefault="007074FC" w:rsidP="007074FC">
      <w:pPr>
        <w:pStyle w:val="ActivityBodyBold"/>
      </w:pPr>
      <w:r>
        <w:t>Part Three – Gain or Loss</w:t>
      </w:r>
    </w:p>
    <w:p w14:paraId="60A03D24" w14:textId="10FA2F22" w:rsidR="00E20CC8" w:rsidRDefault="007074FC" w:rsidP="007E3B82">
      <w:pPr>
        <w:pStyle w:val="ActivityNumbers"/>
        <w:numPr>
          <w:ilvl w:val="0"/>
          <w:numId w:val="42"/>
        </w:numPr>
      </w:pPr>
      <w:r>
        <w:t>Record the total non</w:t>
      </w:r>
      <w:r w:rsidR="0093591C">
        <w:t>-cash income and expenses in Table 3.</w:t>
      </w:r>
    </w:p>
    <w:p w14:paraId="543C4FC6" w14:textId="77391984" w:rsidR="00E20CC8" w:rsidRDefault="00E20CC8" w:rsidP="007E3B82">
      <w:pPr>
        <w:pStyle w:val="ActivityNumbers"/>
        <w:numPr>
          <w:ilvl w:val="0"/>
          <w:numId w:val="42"/>
        </w:numPr>
      </w:pPr>
      <w:r>
        <w:t>Record the total cash income and expenses in Table 3.</w:t>
      </w:r>
    </w:p>
    <w:p w14:paraId="6EDFA6C4" w14:textId="033D5632" w:rsidR="007074FC" w:rsidRDefault="00A015B5" w:rsidP="007E3B82">
      <w:pPr>
        <w:pStyle w:val="ActivityNumbers"/>
        <w:numPr>
          <w:ilvl w:val="0"/>
          <w:numId w:val="42"/>
        </w:numPr>
      </w:pPr>
      <w:r>
        <w:t xml:space="preserve">Subtract the expenses from the income to </w:t>
      </w:r>
      <w:r w:rsidR="007E3B82">
        <w:t>show a net gain or los</w:t>
      </w:r>
      <w:r w:rsidR="00E20CC8">
        <w:t>s</w:t>
      </w:r>
      <w:r>
        <w:t xml:space="preserve">. </w:t>
      </w:r>
      <w:r w:rsidR="0093591C">
        <w:t xml:space="preserve">Note that </w:t>
      </w:r>
      <w:r w:rsidR="007E3B82">
        <w:t>non-cash income should equal non-cash expenses</w:t>
      </w:r>
      <w:r w:rsidR="00860819">
        <w:t xml:space="preserve"> with a net gain or loss of zero.</w:t>
      </w:r>
    </w:p>
    <w:p w14:paraId="59EBBE8A" w14:textId="69766AB4" w:rsidR="007E3B82" w:rsidRDefault="00F43C98" w:rsidP="007074FC">
      <w:pPr>
        <w:pStyle w:val="ActivityNumbers"/>
      </w:pPr>
      <w:r>
        <w:t>Base</w:t>
      </w:r>
      <w:r w:rsidR="00DC6964">
        <w:t>d</w:t>
      </w:r>
      <w:r>
        <w:t xml:space="preserve"> on the net gain or loss, record </w:t>
      </w:r>
      <w:r w:rsidR="00B305D1">
        <w:t>recommended changes</w:t>
      </w:r>
      <w:r>
        <w:t xml:space="preserve"> to the income or expense</w:t>
      </w:r>
      <w:r w:rsidR="00AB2FCB">
        <w:t xml:space="preserve">s to </w:t>
      </w:r>
      <w:r>
        <w:t>balance the budget.</w:t>
      </w:r>
    </w:p>
    <w:p w14:paraId="2CF82D91" w14:textId="77777777" w:rsidR="007074FC" w:rsidRPr="008066E2" w:rsidRDefault="007074FC" w:rsidP="008066E2"/>
    <w:p w14:paraId="1483E1C6" w14:textId="77777777" w:rsidR="002164B8" w:rsidRDefault="002164B8" w:rsidP="002164B8">
      <w:pPr>
        <w:pStyle w:val="ActivitySection"/>
      </w:pPr>
      <w:r>
        <w:t>Conclusion</w:t>
      </w:r>
    </w:p>
    <w:p w14:paraId="22791870" w14:textId="66453B16" w:rsidR="002164B8" w:rsidRDefault="005448DB" w:rsidP="00DE46B4">
      <w:pPr>
        <w:pStyle w:val="ActivityNumbers"/>
        <w:numPr>
          <w:ilvl w:val="0"/>
          <w:numId w:val="41"/>
        </w:numPr>
      </w:pPr>
      <w:r>
        <w:t>How is a cooperatives budget different from other types of business budgets</w:t>
      </w:r>
      <w:r w:rsidR="002164B8">
        <w:t>?</w:t>
      </w:r>
    </w:p>
    <w:p w14:paraId="1AAB3A4F" w14:textId="77777777" w:rsidR="002164B8" w:rsidRPr="008514D6" w:rsidRDefault="002164B8" w:rsidP="002164B8"/>
    <w:p w14:paraId="35E8B653" w14:textId="77777777" w:rsidR="002164B8" w:rsidRPr="008514D6" w:rsidRDefault="002164B8" w:rsidP="002164B8"/>
    <w:p w14:paraId="676BB2D8" w14:textId="40B2A67C" w:rsidR="00471F89" w:rsidRDefault="005771AB" w:rsidP="00471F89">
      <w:pPr>
        <w:pStyle w:val="ActivityNumbers"/>
      </w:pPr>
      <w:r>
        <w:t xml:space="preserve">How can </w:t>
      </w:r>
      <w:r w:rsidR="009B647D">
        <w:t xml:space="preserve">a cooperative use </w:t>
      </w:r>
      <w:r>
        <w:t xml:space="preserve">financial information </w:t>
      </w:r>
      <w:r w:rsidR="009B647D">
        <w:t xml:space="preserve">to </w:t>
      </w:r>
      <w:r>
        <w:t>gain</w:t>
      </w:r>
      <w:r w:rsidR="00471F89" w:rsidRPr="00523CFB">
        <w:t xml:space="preserve"> </w:t>
      </w:r>
      <w:r w:rsidR="00C31307">
        <w:t xml:space="preserve">member </w:t>
      </w:r>
      <w:r w:rsidR="00471F89" w:rsidRPr="00523CFB">
        <w:t>support</w:t>
      </w:r>
      <w:r w:rsidR="00C31307">
        <w:t>?</w:t>
      </w:r>
    </w:p>
    <w:p w14:paraId="1BFBDFFA" w14:textId="28CC3A2F" w:rsidR="00483F1D" w:rsidRPr="00483F1D" w:rsidRDefault="00483F1D" w:rsidP="00483F1D"/>
    <w:p w14:paraId="3DE0F80A" w14:textId="77777777" w:rsidR="00483F1D" w:rsidRPr="00483F1D" w:rsidRDefault="00483F1D" w:rsidP="00483F1D"/>
    <w:p w14:paraId="3BA76EE3" w14:textId="6D590504" w:rsidR="0086710B" w:rsidRDefault="004D629E" w:rsidP="002164B8">
      <w:pPr>
        <w:pStyle w:val="ActivityNumbers"/>
      </w:pPr>
      <w:r>
        <w:t>Why would a bank want to know a business</w:t>
      </w:r>
      <w:r w:rsidR="00F9272E">
        <w:t>'</w:t>
      </w:r>
      <w:r>
        <w:t>s estimated yearly expenses and income</w:t>
      </w:r>
      <w:r w:rsidR="002164B8">
        <w:t>?</w:t>
      </w:r>
      <w:r w:rsidR="0086710B">
        <w:br w:type="page"/>
      </w:r>
    </w:p>
    <w:p w14:paraId="26861164" w14:textId="5C951631" w:rsidR="002164B8" w:rsidRDefault="0086710B" w:rsidP="0086710B">
      <w:pPr>
        <w:pStyle w:val="Header"/>
      </w:pPr>
      <w:r>
        <w:lastRenderedPageBreak/>
        <w:t>Name____________________________________________________</w:t>
      </w:r>
    </w:p>
    <w:p w14:paraId="7A942A87" w14:textId="553E59AB" w:rsidR="0086710B" w:rsidRDefault="00C17F82" w:rsidP="0086710B">
      <w:pPr>
        <w:pStyle w:val="MLC"/>
      </w:pPr>
      <w:r>
        <w:t xml:space="preserve"> Financial Planning Sheet</w:t>
      </w:r>
    </w:p>
    <w:p w14:paraId="522184A2" w14:textId="1131AAB5" w:rsidR="004256EF" w:rsidRDefault="004256EF" w:rsidP="004256EF"/>
    <w:tbl>
      <w:tblPr>
        <w:tblStyle w:val="TableGrid"/>
        <w:tblW w:w="0" w:type="auto"/>
        <w:tblLook w:val="04A0" w:firstRow="1" w:lastRow="0" w:firstColumn="1" w:lastColumn="0" w:noHBand="0" w:noVBand="1"/>
      </w:tblPr>
      <w:tblGrid>
        <w:gridCol w:w="4230"/>
        <w:gridCol w:w="1170"/>
        <w:gridCol w:w="1037"/>
        <w:gridCol w:w="2260"/>
        <w:gridCol w:w="2093"/>
      </w:tblGrid>
      <w:tr w:rsidR="00370B8E" w14:paraId="260432DF" w14:textId="77777777" w:rsidTr="005A54B9">
        <w:tc>
          <w:tcPr>
            <w:tcW w:w="10790" w:type="dxa"/>
            <w:gridSpan w:val="5"/>
            <w:tcBorders>
              <w:top w:val="nil"/>
              <w:left w:val="nil"/>
              <w:bottom w:val="single" w:sz="4" w:space="0" w:color="auto"/>
              <w:right w:val="nil"/>
            </w:tcBorders>
          </w:tcPr>
          <w:p w14:paraId="064BD3AC" w14:textId="77777777" w:rsidR="00370B8E" w:rsidRPr="00513C7F" w:rsidRDefault="00370B8E" w:rsidP="005A54B9">
            <w:pPr>
              <w:rPr>
                <w:rStyle w:val="KeyTerm"/>
              </w:rPr>
            </w:pPr>
            <w:r w:rsidRPr="00513C7F">
              <w:rPr>
                <w:rStyle w:val="KeyTerm"/>
              </w:rPr>
              <w:t xml:space="preserve">Table </w:t>
            </w:r>
            <w:r>
              <w:rPr>
                <w:rStyle w:val="KeyTerm"/>
              </w:rPr>
              <w:t>1</w:t>
            </w:r>
            <w:r w:rsidRPr="00513C7F">
              <w:rPr>
                <w:rStyle w:val="KeyTerm"/>
              </w:rPr>
              <w:t xml:space="preserve">. </w:t>
            </w:r>
            <w:r>
              <w:rPr>
                <w:rStyle w:val="KeyTermItalic"/>
              </w:rPr>
              <w:t>Expenses</w:t>
            </w:r>
          </w:p>
        </w:tc>
      </w:tr>
      <w:tr w:rsidR="00370B8E" w14:paraId="4D2F852F" w14:textId="77777777" w:rsidTr="00381FFC">
        <w:tc>
          <w:tcPr>
            <w:tcW w:w="4230" w:type="dxa"/>
            <w:tcBorders>
              <w:top w:val="single" w:sz="4" w:space="0" w:color="auto"/>
            </w:tcBorders>
            <w:shd w:val="clear" w:color="auto" w:fill="F2F2F2" w:themeFill="background1" w:themeFillShade="F2"/>
          </w:tcPr>
          <w:p w14:paraId="0A205022" w14:textId="4A978E8C" w:rsidR="00370B8E" w:rsidRDefault="007074FC" w:rsidP="00381FFC">
            <w:pPr>
              <w:pStyle w:val="RubricHeadings"/>
            </w:pPr>
            <w:r>
              <w:t>Category</w:t>
            </w:r>
          </w:p>
        </w:tc>
        <w:tc>
          <w:tcPr>
            <w:tcW w:w="1170" w:type="dxa"/>
            <w:tcBorders>
              <w:top w:val="single" w:sz="4" w:space="0" w:color="auto"/>
            </w:tcBorders>
            <w:shd w:val="clear" w:color="auto" w:fill="F2F2F2" w:themeFill="background1" w:themeFillShade="F2"/>
          </w:tcPr>
          <w:p w14:paraId="14AEE7E5" w14:textId="77777777" w:rsidR="00370B8E" w:rsidRDefault="00370B8E" w:rsidP="00381FFC">
            <w:pPr>
              <w:pStyle w:val="RubricHeadings"/>
            </w:pPr>
            <w:r>
              <w:t>Number</w:t>
            </w:r>
          </w:p>
        </w:tc>
        <w:tc>
          <w:tcPr>
            <w:tcW w:w="1037" w:type="dxa"/>
            <w:tcBorders>
              <w:top w:val="single" w:sz="4" w:space="0" w:color="auto"/>
            </w:tcBorders>
            <w:shd w:val="clear" w:color="auto" w:fill="F2F2F2" w:themeFill="background1" w:themeFillShade="F2"/>
          </w:tcPr>
          <w:p w14:paraId="1502F0DE" w14:textId="77777777" w:rsidR="00370B8E" w:rsidRDefault="00370B8E" w:rsidP="00381FFC">
            <w:pPr>
              <w:pStyle w:val="RubricHeadings"/>
            </w:pPr>
            <w:r>
              <w:t>Unit</w:t>
            </w:r>
          </w:p>
        </w:tc>
        <w:tc>
          <w:tcPr>
            <w:tcW w:w="2260" w:type="dxa"/>
            <w:tcBorders>
              <w:top w:val="single" w:sz="4" w:space="0" w:color="auto"/>
            </w:tcBorders>
            <w:shd w:val="clear" w:color="auto" w:fill="F2F2F2" w:themeFill="background1" w:themeFillShade="F2"/>
          </w:tcPr>
          <w:p w14:paraId="2CDF42BA" w14:textId="77777777" w:rsidR="00370B8E" w:rsidRDefault="00370B8E" w:rsidP="00381FFC">
            <w:pPr>
              <w:pStyle w:val="RubricHeadings"/>
            </w:pPr>
            <w:r>
              <w:t>Cash Value</w:t>
            </w:r>
          </w:p>
        </w:tc>
        <w:tc>
          <w:tcPr>
            <w:tcW w:w="2093" w:type="dxa"/>
            <w:tcBorders>
              <w:top w:val="single" w:sz="4" w:space="0" w:color="auto"/>
            </w:tcBorders>
            <w:shd w:val="clear" w:color="auto" w:fill="F2F2F2" w:themeFill="background1" w:themeFillShade="F2"/>
          </w:tcPr>
          <w:p w14:paraId="0C0F9764" w14:textId="77777777" w:rsidR="00370B8E" w:rsidRDefault="00370B8E" w:rsidP="00381FFC">
            <w:pPr>
              <w:pStyle w:val="RubricHeadings"/>
            </w:pPr>
            <w:r>
              <w:t>Non-Cash Value</w:t>
            </w:r>
          </w:p>
        </w:tc>
      </w:tr>
      <w:tr w:rsidR="00370B8E" w14:paraId="0C30AAC8" w14:textId="77777777" w:rsidTr="005A54B9">
        <w:tc>
          <w:tcPr>
            <w:tcW w:w="4230" w:type="dxa"/>
          </w:tcPr>
          <w:p w14:paraId="33153C35" w14:textId="3C89CA6C" w:rsidR="00370B8E" w:rsidRDefault="00370B8E" w:rsidP="005A54B9"/>
        </w:tc>
        <w:tc>
          <w:tcPr>
            <w:tcW w:w="1170" w:type="dxa"/>
          </w:tcPr>
          <w:p w14:paraId="50B398D1" w14:textId="77777777" w:rsidR="00370B8E" w:rsidRDefault="00370B8E" w:rsidP="005A54B9"/>
        </w:tc>
        <w:tc>
          <w:tcPr>
            <w:tcW w:w="1037" w:type="dxa"/>
          </w:tcPr>
          <w:p w14:paraId="14FA626B" w14:textId="77777777" w:rsidR="00370B8E" w:rsidRDefault="00370B8E" w:rsidP="005A54B9"/>
        </w:tc>
        <w:tc>
          <w:tcPr>
            <w:tcW w:w="2260" w:type="dxa"/>
          </w:tcPr>
          <w:p w14:paraId="649E6A33" w14:textId="77777777" w:rsidR="00370B8E" w:rsidRDefault="00370B8E" w:rsidP="005A54B9"/>
        </w:tc>
        <w:tc>
          <w:tcPr>
            <w:tcW w:w="2093" w:type="dxa"/>
          </w:tcPr>
          <w:p w14:paraId="2C5D23BC" w14:textId="77777777" w:rsidR="00370B8E" w:rsidRDefault="00370B8E" w:rsidP="005A54B9"/>
        </w:tc>
      </w:tr>
      <w:tr w:rsidR="00370B8E" w14:paraId="52950AD2" w14:textId="77777777" w:rsidTr="005A54B9">
        <w:tc>
          <w:tcPr>
            <w:tcW w:w="4230" w:type="dxa"/>
          </w:tcPr>
          <w:p w14:paraId="42147912" w14:textId="77777777" w:rsidR="00370B8E" w:rsidRDefault="00370B8E" w:rsidP="005A54B9"/>
        </w:tc>
        <w:tc>
          <w:tcPr>
            <w:tcW w:w="1170" w:type="dxa"/>
          </w:tcPr>
          <w:p w14:paraId="26758D25" w14:textId="77777777" w:rsidR="00370B8E" w:rsidRDefault="00370B8E" w:rsidP="005A54B9"/>
        </w:tc>
        <w:tc>
          <w:tcPr>
            <w:tcW w:w="1037" w:type="dxa"/>
          </w:tcPr>
          <w:p w14:paraId="06B4839C" w14:textId="77777777" w:rsidR="00370B8E" w:rsidRDefault="00370B8E" w:rsidP="005A54B9"/>
        </w:tc>
        <w:tc>
          <w:tcPr>
            <w:tcW w:w="2260" w:type="dxa"/>
          </w:tcPr>
          <w:p w14:paraId="5629AFDE" w14:textId="77777777" w:rsidR="00370B8E" w:rsidRDefault="00370B8E" w:rsidP="005A54B9"/>
        </w:tc>
        <w:tc>
          <w:tcPr>
            <w:tcW w:w="2093" w:type="dxa"/>
          </w:tcPr>
          <w:p w14:paraId="184CBA55" w14:textId="77777777" w:rsidR="00370B8E" w:rsidRDefault="00370B8E" w:rsidP="005A54B9"/>
        </w:tc>
      </w:tr>
      <w:tr w:rsidR="00370B8E" w14:paraId="5FBA04A9" w14:textId="77777777" w:rsidTr="005A54B9">
        <w:tc>
          <w:tcPr>
            <w:tcW w:w="4230" w:type="dxa"/>
          </w:tcPr>
          <w:p w14:paraId="3ACD001E" w14:textId="77777777" w:rsidR="00370B8E" w:rsidRDefault="00370B8E" w:rsidP="005A54B9"/>
        </w:tc>
        <w:tc>
          <w:tcPr>
            <w:tcW w:w="1170" w:type="dxa"/>
          </w:tcPr>
          <w:p w14:paraId="658A52F7" w14:textId="77777777" w:rsidR="00370B8E" w:rsidRDefault="00370B8E" w:rsidP="005A54B9"/>
        </w:tc>
        <w:tc>
          <w:tcPr>
            <w:tcW w:w="1037" w:type="dxa"/>
          </w:tcPr>
          <w:p w14:paraId="069DC64B" w14:textId="77777777" w:rsidR="00370B8E" w:rsidRDefault="00370B8E" w:rsidP="005A54B9"/>
        </w:tc>
        <w:tc>
          <w:tcPr>
            <w:tcW w:w="2260" w:type="dxa"/>
          </w:tcPr>
          <w:p w14:paraId="6DCCE8AF" w14:textId="77777777" w:rsidR="00370B8E" w:rsidRDefault="00370B8E" w:rsidP="005A54B9"/>
        </w:tc>
        <w:tc>
          <w:tcPr>
            <w:tcW w:w="2093" w:type="dxa"/>
          </w:tcPr>
          <w:p w14:paraId="69077FAD" w14:textId="77777777" w:rsidR="00370B8E" w:rsidRDefault="00370B8E" w:rsidP="005A54B9"/>
        </w:tc>
      </w:tr>
      <w:tr w:rsidR="00370B8E" w14:paraId="53C46250" w14:textId="77777777" w:rsidTr="005A54B9">
        <w:tc>
          <w:tcPr>
            <w:tcW w:w="4230" w:type="dxa"/>
          </w:tcPr>
          <w:p w14:paraId="7E51A80C" w14:textId="77777777" w:rsidR="00370B8E" w:rsidRDefault="00370B8E" w:rsidP="005A54B9"/>
        </w:tc>
        <w:tc>
          <w:tcPr>
            <w:tcW w:w="1170" w:type="dxa"/>
          </w:tcPr>
          <w:p w14:paraId="1DA8E0B4" w14:textId="77777777" w:rsidR="00370B8E" w:rsidRDefault="00370B8E" w:rsidP="005A54B9"/>
        </w:tc>
        <w:tc>
          <w:tcPr>
            <w:tcW w:w="1037" w:type="dxa"/>
          </w:tcPr>
          <w:p w14:paraId="72C1151B" w14:textId="77777777" w:rsidR="00370B8E" w:rsidRDefault="00370B8E" w:rsidP="005A54B9"/>
        </w:tc>
        <w:tc>
          <w:tcPr>
            <w:tcW w:w="2260" w:type="dxa"/>
          </w:tcPr>
          <w:p w14:paraId="7453A417" w14:textId="77777777" w:rsidR="00370B8E" w:rsidRDefault="00370B8E" w:rsidP="005A54B9"/>
        </w:tc>
        <w:tc>
          <w:tcPr>
            <w:tcW w:w="2093" w:type="dxa"/>
          </w:tcPr>
          <w:p w14:paraId="47CB0D27" w14:textId="77777777" w:rsidR="00370B8E" w:rsidRDefault="00370B8E" w:rsidP="005A54B9"/>
        </w:tc>
      </w:tr>
      <w:tr w:rsidR="00370B8E" w14:paraId="5B960986" w14:textId="77777777" w:rsidTr="005A54B9">
        <w:tc>
          <w:tcPr>
            <w:tcW w:w="4230" w:type="dxa"/>
          </w:tcPr>
          <w:p w14:paraId="2FFC8C67" w14:textId="77777777" w:rsidR="00370B8E" w:rsidRDefault="00370B8E" w:rsidP="005A54B9"/>
        </w:tc>
        <w:tc>
          <w:tcPr>
            <w:tcW w:w="1170" w:type="dxa"/>
          </w:tcPr>
          <w:p w14:paraId="06A31022" w14:textId="77777777" w:rsidR="00370B8E" w:rsidRDefault="00370B8E" w:rsidP="005A54B9"/>
        </w:tc>
        <w:tc>
          <w:tcPr>
            <w:tcW w:w="1037" w:type="dxa"/>
          </w:tcPr>
          <w:p w14:paraId="38AE8B1E" w14:textId="77777777" w:rsidR="00370B8E" w:rsidRDefault="00370B8E" w:rsidP="005A54B9"/>
        </w:tc>
        <w:tc>
          <w:tcPr>
            <w:tcW w:w="2260" w:type="dxa"/>
          </w:tcPr>
          <w:p w14:paraId="1B1BE288" w14:textId="77777777" w:rsidR="00370B8E" w:rsidRDefault="00370B8E" w:rsidP="005A54B9"/>
        </w:tc>
        <w:tc>
          <w:tcPr>
            <w:tcW w:w="2093" w:type="dxa"/>
          </w:tcPr>
          <w:p w14:paraId="17CE2CB6" w14:textId="77777777" w:rsidR="00370B8E" w:rsidRDefault="00370B8E" w:rsidP="005A54B9"/>
        </w:tc>
      </w:tr>
      <w:tr w:rsidR="00370B8E" w14:paraId="108B2D2E" w14:textId="77777777" w:rsidTr="005A54B9">
        <w:tc>
          <w:tcPr>
            <w:tcW w:w="4230" w:type="dxa"/>
          </w:tcPr>
          <w:p w14:paraId="25F8377E" w14:textId="77777777" w:rsidR="00370B8E" w:rsidRDefault="00370B8E" w:rsidP="005A54B9"/>
        </w:tc>
        <w:tc>
          <w:tcPr>
            <w:tcW w:w="1170" w:type="dxa"/>
          </w:tcPr>
          <w:p w14:paraId="3E75A022" w14:textId="77777777" w:rsidR="00370B8E" w:rsidRDefault="00370B8E" w:rsidP="005A54B9"/>
        </w:tc>
        <w:tc>
          <w:tcPr>
            <w:tcW w:w="1037" w:type="dxa"/>
          </w:tcPr>
          <w:p w14:paraId="418D1D81" w14:textId="77777777" w:rsidR="00370B8E" w:rsidRDefault="00370B8E" w:rsidP="005A54B9"/>
        </w:tc>
        <w:tc>
          <w:tcPr>
            <w:tcW w:w="2260" w:type="dxa"/>
          </w:tcPr>
          <w:p w14:paraId="5DB1BFF1" w14:textId="77777777" w:rsidR="00370B8E" w:rsidRDefault="00370B8E" w:rsidP="005A54B9"/>
        </w:tc>
        <w:tc>
          <w:tcPr>
            <w:tcW w:w="2093" w:type="dxa"/>
          </w:tcPr>
          <w:p w14:paraId="071D77D7" w14:textId="77777777" w:rsidR="00370B8E" w:rsidRDefault="00370B8E" w:rsidP="005A54B9"/>
        </w:tc>
      </w:tr>
      <w:tr w:rsidR="00370B8E" w14:paraId="6F4DEA89" w14:textId="77777777" w:rsidTr="005A54B9">
        <w:tc>
          <w:tcPr>
            <w:tcW w:w="4230" w:type="dxa"/>
          </w:tcPr>
          <w:p w14:paraId="4650E86C" w14:textId="77777777" w:rsidR="00370B8E" w:rsidRDefault="00370B8E" w:rsidP="005A54B9"/>
        </w:tc>
        <w:tc>
          <w:tcPr>
            <w:tcW w:w="1170" w:type="dxa"/>
          </w:tcPr>
          <w:p w14:paraId="28F13F3E" w14:textId="77777777" w:rsidR="00370B8E" w:rsidRDefault="00370B8E" w:rsidP="005A54B9"/>
        </w:tc>
        <w:tc>
          <w:tcPr>
            <w:tcW w:w="1037" w:type="dxa"/>
          </w:tcPr>
          <w:p w14:paraId="4A13F65A" w14:textId="77777777" w:rsidR="00370B8E" w:rsidRDefault="00370B8E" w:rsidP="005A54B9"/>
        </w:tc>
        <w:tc>
          <w:tcPr>
            <w:tcW w:w="2260" w:type="dxa"/>
          </w:tcPr>
          <w:p w14:paraId="7ADEC9D0" w14:textId="77777777" w:rsidR="00370B8E" w:rsidRDefault="00370B8E" w:rsidP="005A54B9"/>
        </w:tc>
        <w:tc>
          <w:tcPr>
            <w:tcW w:w="2093" w:type="dxa"/>
          </w:tcPr>
          <w:p w14:paraId="4FF118B6" w14:textId="77777777" w:rsidR="00370B8E" w:rsidRDefault="00370B8E" w:rsidP="005A54B9"/>
        </w:tc>
      </w:tr>
      <w:tr w:rsidR="00370B8E" w14:paraId="5E15E65F" w14:textId="77777777" w:rsidTr="005A54B9">
        <w:tc>
          <w:tcPr>
            <w:tcW w:w="4230" w:type="dxa"/>
          </w:tcPr>
          <w:p w14:paraId="1B2B839B" w14:textId="77777777" w:rsidR="00370B8E" w:rsidRDefault="00370B8E" w:rsidP="005A54B9"/>
        </w:tc>
        <w:tc>
          <w:tcPr>
            <w:tcW w:w="1170" w:type="dxa"/>
          </w:tcPr>
          <w:p w14:paraId="6F649245" w14:textId="77777777" w:rsidR="00370B8E" w:rsidRDefault="00370B8E" w:rsidP="005A54B9"/>
        </w:tc>
        <w:tc>
          <w:tcPr>
            <w:tcW w:w="1037" w:type="dxa"/>
          </w:tcPr>
          <w:p w14:paraId="004C4D6B" w14:textId="77777777" w:rsidR="00370B8E" w:rsidRDefault="00370B8E" w:rsidP="005A54B9"/>
        </w:tc>
        <w:tc>
          <w:tcPr>
            <w:tcW w:w="2260" w:type="dxa"/>
          </w:tcPr>
          <w:p w14:paraId="0A42A82A" w14:textId="77777777" w:rsidR="00370B8E" w:rsidRDefault="00370B8E" w:rsidP="005A54B9"/>
        </w:tc>
        <w:tc>
          <w:tcPr>
            <w:tcW w:w="2093" w:type="dxa"/>
          </w:tcPr>
          <w:p w14:paraId="3A39FFC4" w14:textId="77777777" w:rsidR="00370B8E" w:rsidRDefault="00370B8E" w:rsidP="005A54B9"/>
        </w:tc>
      </w:tr>
      <w:tr w:rsidR="00370B8E" w14:paraId="431EF965" w14:textId="77777777" w:rsidTr="005A54B9">
        <w:tc>
          <w:tcPr>
            <w:tcW w:w="4230" w:type="dxa"/>
          </w:tcPr>
          <w:p w14:paraId="0933B5D0" w14:textId="77777777" w:rsidR="00370B8E" w:rsidRDefault="00370B8E" w:rsidP="005A54B9"/>
        </w:tc>
        <w:tc>
          <w:tcPr>
            <w:tcW w:w="1170" w:type="dxa"/>
          </w:tcPr>
          <w:p w14:paraId="1FD2A43D" w14:textId="77777777" w:rsidR="00370B8E" w:rsidRDefault="00370B8E" w:rsidP="005A54B9"/>
        </w:tc>
        <w:tc>
          <w:tcPr>
            <w:tcW w:w="1037" w:type="dxa"/>
          </w:tcPr>
          <w:p w14:paraId="6EF36A0F" w14:textId="77777777" w:rsidR="00370B8E" w:rsidRDefault="00370B8E" w:rsidP="005A54B9"/>
        </w:tc>
        <w:tc>
          <w:tcPr>
            <w:tcW w:w="2260" w:type="dxa"/>
          </w:tcPr>
          <w:p w14:paraId="0B38C09B" w14:textId="77777777" w:rsidR="00370B8E" w:rsidRDefault="00370B8E" w:rsidP="005A54B9"/>
        </w:tc>
        <w:tc>
          <w:tcPr>
            <w:tcW w:w="2093" w:type="dxa"/>
          </w:tcPr>
          <w:p w14:paraId="1B41B73A" w14:textId="77777777" w:rsidR="00370B8E" w:rsidRDefault="00370B8E" w:rsidP="005A54B9"/>
        </w:tc>
      </w:tr>
      <w:tr w:rsidR="00370B8E" w14:paraId="5071FC18" w14:textId="77777777" w:rsidTr="005A54B9">
        <w:tc>
          <w:tcPr>
            <w:tcW w:w="4230" w:type="dxa"/>
          </w:tcPr>
          <w:p w14:paraId="165282EB" w14:textId="77777777" w:rsidR="00370B8E" w:rsidRDefault="00370B8E" w:rsidP="005A54B9"/>
        </w:tc>
        <w:tc>
          <w:tcPr>
            <w:tcW w:w="1170" w:type="dxa"/>
          </w:tcPr>
          <w:p w14:paraId="76752212" w14:textId="77777777" w:rsidR="00370B8E" w:rsidRDefault="00370B8E" w:rsidP="005A54B9"/>
        </w:tc>
        <w:tc>
          <w:tcPr>
            <w:tcW w:w="1037" w:type="dxa"/>
          </w:tcPr>
          <w:p w14:paraId="06A90F4B" w14:textId="77777777" w:rsidR="00370B8E" w:rsidRDefault="00370B8E" w:rsidP="005A54B9"/>
        </w:tc>
        <w:tc>
          <w:tcPr>
            <w:tcW w:w="2260" w:type="dxa"/>
          </w:tcPr>
          <w:p w14:paraId="1EBC6260" w14:textId="77777777" w:rsidR="00370B8E" w:rsidRDefault="00370B8E" w:rsidP="005A54B9"/>
        </w:tc>
        <w:tc>
          <w:tcPr>
            <w:tcW w:w="2093" w:type="dxa"/>
          </w:tcPr>
          <w:p w14:paraId="3C16C435" w14:textId="77777777" w:rsidR="00370B8E" w:rsidRDefault="00370B8E" w:rsidP="005A54B9"/>
        </w:tc>
      </w:tr>
      <w:tr w:rsidR="00370B8E" w14:paraId="12726B6A" w14:textId="77777777" w:rsidTr="005A54B9">
        <w:tc>
          <w:tcPr>
            <w:tcW w:w="4230" w:type="dxa"/>
          </w:tcPr>
          <w:p w14:paraId="3FE11290" w14:textId="77777777" w:rsidR="00370B8E" w:rsidRDefault="00370B8E" w:rsidP="005A54B9"/>
        </w:tc>
        <w:tc>
          <w:tcPr>
            <w:tcW w:w="1170" w:type="dxa"/>
          </w:tcPr>
          <w:p w14:paraId="38920318" w14:textId="77777777" w:rsidR="00370B8E" w:rsidRDefault="00370B8E" w:rsidP="005A54B9"/>
        </w:tc>
        <w:tc>
          <w:tcPr>
            <w:tcW w:w="1037" w:type="dxa"/>
          </w:tcPr>
          <w:p w14:paraId="548D6EF5" w14:textId="77777777" w:rsidR="00370B8E" w:rsidRDefault="00370B8E" w:rsidP="005A54B9"/>
        </w:tc>
        <w:tc>
          <w:tcPr>
            <w:tcW w:w="2260" w:type="dxa"/>
          </w:tcPr>
          <w:p w14:paraId="50E69288" w14:textId="77777777" w:rsidR="00370B8E" w:rsidRDefault="00370B8E" w:rsidP="005A54B9"/>
        </w:tc>
        <w:tc>
          <w:tcPr>
            <w:tcW w:w="2093" w:type="dxa"/>
          </w:tcPr>
          <w:p w14:paraId="389049F7" w14:textId="77777777" w:rsidR="00370B8E" w:rsidRDefault="00370B8E" w:rsidP="005A54B9"/>
        </w:tc>
      </w:tr>
      <w:tr w:rsidR="00370B8E" w14:paraId="0F0CAE84" w14:textId="77777777" w:rsidTr="005A54B9">
        <w:tc>
          <w:tcPr>
            <w:tcW w:w="4230" w:type="dxa"/>
          </w:tcPr>
          <w:p w14:paraId="4A8F7D73" w14:textId="77777777" w:rsidR="00370B8E" w:rsidRDefault="00370B8E" w:rsidP="005A54B9"/>
        </w:tc>
        <w:tc>
          <w:tcPr>
            <w:tcW w:w="1170" w:type="dxa"/>
          </w:tcPr>
          <w:p w14:paraId="7DCC8A9A" w14:textId="77777777" w:rsidR="00370B8E" w:rsidRDefault="00370B8E" w:rsidP="005A54B9"/>
        </w:tc>
        <w:tc>
          <w:tcPr>
            <w:tcW w:w="1037" w:type="dxa"/>
          </w:tcPr>
          <w:p w14:paraId="2AEE3061" w14:textId="77777777" w:rsidR="00370B8E" w:rsidRDefault="00370B8E" w:rsidP="005A54B9"/>
        </w:tc>
        <w:tc>
          <w:tcPr>
            <w:tcW w:w="2260" w:type="dxa"/>
          </w:tcPr>
          <w:p w14:paraId="0EC2CB96" w14:textId="77777777" w:rsidR="00370B8E" w:rsidRDefault="00370B8E" w:rsidP="005A54B9"/>
        </w:tc>
        <w:tc>
          <w:tcPr>
            <w:tcW w:w="2093" w:type="dxa"/>
          </w:tcPr>
          <w:p w14:paraId="620904DE" w14:textId="77777777" w:rsidR="00370B8E" w:rsidRDefault="00370B8E" w:rsidP="005A54B9"/>
        </w:tc>
      </w:tr>
      <w:tr w:rsidR="00370B8E" w14:paraId="65A0F07F" w14:textId="77777777" w:rsidTr="005A54B9">
        <w:tc>
          <w:tcPr>
            <w:tcW w:w="4230" w:type="dxa"/>
          </w:tcPr>
          <w:p w14:paraId="748FA6B6" w14:textId="77777777" w:rsidR="00370B8E" w:rsidRDefault="00370B8E" w:rsidP="005A54B9"/>
        </w:tc>
        <w:tc>
          <w:tcPr>
            <w:tcW w:w="1170" w:type="dxa"/>
          </w:tcPr>
          <w:p w14:paraId="45FB8D20" w14:textId="77777777" w:rsidR="00370B8E" w:rsidRDefault="00370B8E" w:rsidP="005A54B9"/>
        </w:tc>
        <w:tc>
          <w:tcPr>
            <w:tcW w:w="1037" w:type="dxa"/>
          </w:tcPr>
          <w:p w14:paraId="5E61EBF3" w14:textId="77777777" w:rsidR="00370B8E" w:rsidRDefault="00370B8E" w:rsidP="005A54B9"/>
        </w:tc>
        <w:tc>
          <w:tcPr>
            <w:tcW w:w="2260" w:type="dxa"/>
          </w:tcPr>
          <w:p w14:paraId="6DA5B59F" w14:textId="77777777" w:rsidR="00370B8E" w:rsidRDefault="00370B8E" w:rsidP="005A54B9"/>
        </w:tc>
        <w:tc>
          <w:tcPr>
            <w:tcW w:w="2093" w:type="dxa"/>
          </w:tcPr>
          <w:p w14:paraId="093587A1" w14:textId="77777777" w:rsidR="00370B8E" w:rsidRDefault="00370B8E" w:rsidP="005A54B9"/>
        </w:tc>
      </w:tr>
      <w:tr w:rsidR="00370B8E" w14:paraId="78FC2282" w14:textId="77777777" w:rsidTr="005A54B9">
        <w:tc>
          <w:tcPr>
            <w:tcW w:w="4230" w:type="dxa"/>
          </w:tcPr>
          <w:p w14:paraId="6A371D23" w14:textId="77777777" w:rsidR="00370B8E" w:rsidRDefault="00370B8E" w:rsidP="005A54B9"/>
        </w:tc>
        <w:tc>
          <w:tcPr>
            <w:tcW w:w="1170" w:type="dxa"/>
          </w:tcPr>
          <w:p w14:paraId="5F65C239" w14:textId="77777777" w:rsidR="00370B8E" w:rsidRDefault="00370B8E" w:rsidP="005A54B9"/>
        </w:tc>
        <w:tc>
          <w:tcPr>
            <w:tcW w:w="1037" w:type="dxa"/>
          </w:tcPr>
          <w:p w14:paraId="5DD8DDDF" w14:textId="77777777" w:rsidR="00370B8E" w:rsidRDefault="00370B8E" w:rsidP="005A54B9"/>
        </w:tc>
        <w:tc>
          <w:tcPr>
            <w:tcW w:w="2260" w:type="dxa"/>
          </w:tcPr>
          <w:p w14:paraId="63C493B1" w14:textId="77777777" w:rsidR="00370B8E" w:rsidRDefault="00370B8E" w:rsidP="005A54B9"/>
        </w:tc>
        <w:tc>
          <w:tcPr>
            <w:tcW w:w="2093" w:type="dxa"/>
          </w:tcPr>
          <w:p w14:paraId="0762EBC9" w14:textId="77777777" w:rsidR="00370B8E" w:rsidRDefault="00370B8E" w:rsidP="005A54B9"/>
        </w:tc>
      </w:tr>
      <w:tr w:rsidR="00370B8E" w14:paraId="37FDEDB3" w14:textId="77777777" w:rsidTr="005A54B9">
        <w:tc>
          <w:tcPr>
            <w:tcW w:w="4230" w:type="dxa"/>
          </w:tcPr>
          <w:p w14:paraId="7BC4C0AC" w14:textId="77777777" w:rsidR="00370B8E" w:rsidRDefault="00370B8E" w:rsidP="005A54B9"/>
        </w:tc>
        <w:tc>
          <w:tcPr>
            <w:tcW w:w="1170" w:type="dxa"/>
          </w:tcPr>
          <w:p w14:paraId="4620729B" w14:textId="77777777" w:rsidR="00370B8E" w:rsidRDefault="00370B8E" w:rsidP="005A54B9"/>
        </w:tc>
        <w:tc>
          <w:tcPr>
            <w:tcW w:w="1037" w:type="dxa"/>
          </w:tcPr>
          <w:p w14:paraId="65D98257" w14:textId="77777777" w:rsidR="00370B8E" w:rsidRDefault="00370B8E" w:rsidP="005A54B9"/>
        </w:tc>
        <w:tc>
          <w:tcPr>
            <w:tcW w:w="2260" w:type="dxa"/>
          </w:tcPr>
          <w:p w14:paraId="646A423B" w14:textId="77777777" w:rsidR="00370B8E" w:rsidRDefault="00370B8E" w:rsidP="005A54B9"/>
        </w:tc>
        <w:tc>
          <w:tcPr>
            <w:tcW w:w="2093" w:type="dxa"/>
          </w:tcPr>
          <w:p w14:paraId="5B7BD096" w14:textId="77777777" w:rsidR="00370B8E" w:rsidRDefault="00370B8E" w:rsidP="005A54B9"/>
        </w:tc>
      </w:tr>
      <w:tr w:rsidR="00370B8E" w14:paraId="626E37DA" w14:textId="77777777" w:rsidTr="005A54B9">
        <w:tc>
          <w:tcPr>
            <w:tcW w:w="4230" w:type="dxa"/>
          </w:tcPr>
          <w:p w14:paraId="2394B263" w14:textId="77777777" w:rsidR="00370B8E" w:rsidRDefault="00370B8E" w:rsidP="005A54B9"/>
        </w:tc>
        <w:tc>
          <w:tcPr>
            <w:tcW w:w="1170" w:type="dxa"/>
          </w:tcPr>
          <w:p w14:paraId="1A8C48F3" w14:textId="77777777" w:rsidR="00370B8E" w:rsidRDefault="00370B8E" w:rsidP="005A54B9"/>
        </w:tc>
        <w:tc>
          <w:tcPr>
            <w:tcW w:w="1037" w:type="dxa"/>
          </w:tcPr>
          <w:p w14:paraId="12D7429C" w14:textId="77777777" w:rsidR="00370B8E" w:rsidRDefault="00370B8E" w:rsidP="005A54B9"/>
        </w:tc>
        <w:tc>
          <w:tcPr>
            <w:tcW w:w="2260" w:type="dxa"/>
          </w:tcPr>
          <w:p w14:paraId="67231437" w14:textId="77777777" w:rsidR="00370B8E" w:rsidRDefault="00370B8E" w:rsidP="005A54B9"/>
        </w:tc>
        <w:tc>
          <w:tcPr>
            <w:tcW w:w="2093" w:type="dxa"/>
          </w:tcPr>
          <w:p w14:paraId="47CB6F00" w14:textId="77777777" w:rsidR="00370B8E" w:rsidRDefault="00370B8E" w:rsidP="005A54B9"/>
        </w:tc>
      </w:tr>
      <w:tr w:rsidR="00370B8E" w14:paraId="07E7D9D7" w14:textId="77777777" w:rsidTr="005A54B9">
        <w:tc>
          <w:tcPr>
            <w:tcW w:w="4230" w:type="dxa"/>
          </w:tcPr>
          <w:p w14:paraId="396192C4" w14:textId="77777777" w:rsidR="00370B8E" w:rsidRDefault="00370B8E" w:rsidP="005A54B9"/>
        </w:tc>
        <w:tc>
          <w:tcPr>
            <w:tcW w:w="1170" w:type="dxa"/>
          </w:tcPr>
          <w:p w14:paraId="6F484A9B" w14:textId="77777777" w:rsidR="00370B8E" w:rsidRDefault="00370B8E" w:rsidP="005A54B9"/>
        </w:tc>
        <w:tc>
          <w:tcPr>
            <w:tcW w:w="1037" w:type="dxa"/>
          </w:tcPr>
          <w:p w14:paraId="4363219B" w14:textId="77777777" w:rsidR="00370B8E" w:rsidRDefault="00370B8E" w:rsidP="005A54B9"/>
        </w:tc>
        <w:tc>
          <w:tcPr>
            <w:tcW w:w="2260" w:type="dxa"/>
          </w:tcPr>
          <w:p w14:paraId="4D0D168B" w14:textId="77777777" w:rsidR="00370B8E" w:rsidRDefault="00370B8E" w:rsidP="005A54B9"/>
        </w:tc>
        <w:tc>
          <w:tcPr>
            <w:tcW w:w="2093" w:type="dxa"/>
          </w:tcPr>
          <w:p w14:paraId="0A26A72B" w14:textId="77777777" w:rsidR="00370B8E" w:rsidRDefault="00370B8E" w:rsidP="005A54B9"/>
        </w:tc>
      </w:tr>
      <w:tr w:rsidR="00370B8E" w14:paraId="1E9CA03B" w14:textId="77777777" w:rsidTr="005A54B9">
        <w:tc>
          <w:tcPr>
            <w:tcW w:w="6437" w:type="dxa"/>
            <w:gridSpan w:val="3"/>
          </w:tcPr>
          <w:p w14:paraId="649CCFF1" w14:textId="77777777" w:rsidR="00370B8E" w:rsidRPr="00370B8E" w:rsidRDefault="00370B8E" w:rsidP="005A54B9">
            <w:pPr>
              <w:jc w:val="right"/>
              <w:rPr>
                <w:b/>
                <w:bCs/>
              </w:rPr>
            </w:pPr>
            <w:r>
              <w:rPr>
                <w:b/>
                <w:bCs/>
              </w:rPr>
              <w:t>Total</w:t>
            </w:r>
          </w:p>
        </w:tc>
        <w:tc>
          <w:tcPr>
            <w:tcW w:w="2260" w:type="dxa"/>
          </w:tcPr>
          <w:p w14:paraId="6EE22B49" w14:textId="77777777" w:rsidR="00370B8E" w:rsidRDefault="00370B8E" w:rsidP="005A54B9"/>
        </w:tc>
        <w:tc>
          <w:tcPr>
            <w:tcW w:w="2093" w:type="dxa"/>
          </w:tcPr>
          <w:p w14:paraId="75A38E72" w14:textId="77777777" w:rsidR="00370B8E" w:rsidRDefault="00370B8E" w:rsidP="005A54B9"/>
        </w:tc>
      </w:tr>
    </w:tbl>
    <w:p w14:paraId="30A0F26B" w14:textId="77777777" w:rsidR="00370B8E" w:rsidRPr="00B70166" w:rsidRDefault="00370B8E" w:rsidP="00370B8E">
      <w:pPr>
        <w:rPr>
          <w:rStyle w:val="KeyTerm"/>
        </w:rPr>
      </w:pPr>
      <w:r>
        <w:rPr>
          <w:rStyle w:val="KeyTerm"/>
        </w:rPr>
        <w:t>Expense Description</w:t>
      </w:r>
    </w:p>
    <w:p w14:paraId="2980D0E8" w14:textId="77777777" w:rsidR="00370B8E" w:rsidRPr="0086710B" w:rsidRDefault="00370B8E" w:rsidP="00370B8E"/>
    <w:p w14:paraId="396EA33E" w14:textId="4DDB2C8C" w:rsidR="00370B8E" w:rsidRDefault="00370B8E" w:rsidP="004256EF"/>
    <w:p w14:paraId="6C48CFA6" w14:textId="77777777" w:rsidR="00370B8E" w:rsidRDefault="00370B8E" w:rsidP="004256EF"/>
    <w:p w14:paraId="1D48A0C1" w14:textId="77777777" w:rsidR="00370B8E" w:rsidRDefault="00370B8E" w:rsidP="004256EF"/>
    <w:tbl>
      <w:tblPr>
        <w:tblStyle w:val="TableGrid"/>
        <w:tblW w:w="0" w:type="auto"/>
        <w:tblLook w:val="04A0" w:firstRow="1" w:lastRow="0" w:firstColumn="1" w:lastColumn="0" w:noHBand="0" w:noVBand="1"/>
      </w:tblPr>
      <w:tblGrid>
        <w:gridCol w:w="4230"/>
        <w:gridCol w:w="1170"/>
        <w:gridCol w:w="1037"/>
        <w:gridCol w:w="2260"/>
        <w:gridCol w:w="2093"/>
      </w:tblGrid>
      <w:tr w:rsidR="00C17F82" w14:paraId="21DF0D84" w14:textId="77777777" w:rsidTr="005A54B9">
        <w:tc>
          <w:tcPr>
            <w:tcW w:w="10790" w:type="dxa"/>
            <w:gridSpan w:val="5"/>
            <w:tcBorders>
              <w:top w:val="nil"/>
              <w:left w:val="nil"/>
              <w:bottom w:val="single" w:sz="4" w:space="0" w:color="auto"/>
              <w:right w:val="nil"/>
            </w:tcBorders>
          </w:tcPr>
          <w:p w14:paraId="3443A35E" w14:textId="335461F6" w:rsidR="00C17F82" w:rsidRPr="00513C7F" w:rsidRDefault="00C17F82" w:rsidP="005A54B9">
            <w:pPr>
              <w:rPr>
                <w:rStyle w:val="KeyTerm"/>
              </w:rPr>
            </w:pPr>
            <w:r w:rsidRPr="00513C7F">
              <w:rPr>
                <w:rStyle w:val="KeyTerm"/>
              </w:rPr>
              <w:t xml:space="preserve">Table </w:t>
            </w:r>
            <w:r w:rsidR="004A17F3">
              <w:rPr>
                <w:rStyle w:val="KeyTerm"/>
              </w:rPr>
              <w:t>2</w:t>
            </w:r>
            <w:r w:rsidRPr="00513C7F">
              <w:rPr>
                <w:rStyle w:val="KeyTerm"/>
              </w:rPr>
              <w:t xml:space="preserve">. </w:t>
            </w:r>
            <w:r w:rsidRPr="00513C7F">
              <w:rPr>
                <w:rStyle w:val="KeyTermItalic"/>
              </w:rPr>
              <w:t>Income</w:t>
            </w:r>
          </w:p>
        </w:tc>
      </w:tr>
      <w:tr w:rsidR="00C17F82" w14:paraId="3030124F" w14:textId="77777777" w:rsidTr="00381FFC">
        <w:tc>
          <w:tcPr>
            <w:tcW w:w="4230" w:type="dxa"/>
            <w:tcBorders>
              <w:top w:val="single" w:sz="4" w:space="0" w:color="auto"/>
            </w:tcBorders>
            <w:shd w:val="clear" w:color="auto" w:fill="F2F2F2" w:themeFill="background1" w:themeFillShade="F2"/>
          </w:tcPr>
          <w:p w14:paraId="0516358F" w14:textId="5212B120" w:rsidR="00C17F82" w:rsidRDefault="007074FC" w:rsidP="00381FFC">
            <w:pPr>
              <w:pStyle w:val="RubricHeadings"/>
            </w:pPr>
            <w:r>
              <w:t>Category</w:t>
            </w:r>
          </w:p>
        </w:tc>
        <w:tc>
          <w:tcPr>
            <w:tcW w:w="1170" w:type="dxa"/>
            <w:tcBorders>
              <w:top w:val="single" w:sz="4" w:space="0" w:color="auto"/>
            </w:tcBorders>
            <w:shd w:val="clear" w:color="auto" w:fill="F2F2F2" w:themeFill="background1" w:themeFillShade="F2"/>
          </w:tcPr>
          <w:p w14:paraId="40114FB1" w14:textId="77777777" w:rsidR="00C17F82" w:rsidRDefault="00C17F82" w:rsidP="00381FFC">
            <w:pPr>
              <w:pStyle w:val="RubricHeadings"/>
            </w:pPr>
            <w:r>
              <w:t>Number</w:t>
            </w:r>
          </w:p>
        </w:tc>
        <w:tc>
          <w:tcPr>
            <w:tcW w:w="1037" w:type="dxa"/>
            <w:tcBorders>
              <w:top w:val="single" w:sz="4" w:space="0" w:color="auto"/>
            </w:tcBorders>
            <w:shd w:val="clear" w:color="auto" w:fill="F2F2F2" w:themeFill="background1" w:themeFillShade="F2"/>
          </w:tcPr>
          <w:p w14:paraId="732B2199" w14:textId="77777777" w:rsidR="00C17F82" w:rsidRDefault="00C17F82" w:rsidP="00381FFC">
            <w:pPr>
              <w:pStyle w:val="RubricHeadings"/>
            </w:pPr>
            <w:r>
              <w:t>Unit</w:t>
            </w:r>
          </w:p>
        </w:tc>
        <w:tc>
          <w:tcPr>
            <w:tcW w:w="2260" w:type="dxa"/>
            <w:tcBorders>
              <w:top w:val="single" w:sz="4" w:space="0" w:color="auto"/>
            </w:tcBorders>
            <w:shd w:val="clear" w:color="auto" w:fill="F2F2F2" w:themeFill="background1" w:themeFillShade="F2"/>
          </w:tcPr>
          <w:p w14:paraId="58B4E4CA" w14:textId="77777777" w:rsidR="00C17F82" w:rsidRDefault="00C17F82" w:rsidP="00381FFC">
            <w:pPr>
              <w:pStyle w:val="RubricHeadings"/>
            </w:pPr>
            <w:r>
              <w:t>Cash Value</w:t>
            </w:r>
          </w:p>
        </w:tc>
        <w:tc>
          <w:tcPr>
            <w:tcW w:w="2093" w:type="dxa"/>
            <w:tcBorders>
              <w:top w:val="single" w:sz="4" w:space="0" w:color="auto"/>
            </w:tcBorders>
            <w:shd w:val="clear" w:color="auto" w:fill="F2F2F2" w:themeFill="background1" w:themeFillShade="F2"/>
          </w:tcPr>
          <w:p w14:paraId="2EB9FD1D" w14:textId="77777777" w:rsidR="00C17F82" w:rsidRDefault="00C17F82" w:rsidP="00381FFC">
            <w:pPr>
              <w:pStyle w:val="RubricHeadings"/>
            </w:pPr>
            <w:r>
              <w:t>Non-Cash Value</w:t>
            </w:r>
          </w:p>
        </w:tc>
      </w:tr>
      <w:tr w:rsidR="00C17F82" w14:paraId="02D4E1EF" w14:textId="77777777" w:rsidTr="000F6FA8">
        <w:tc>
          <w:tcPr>
            <w:tcW w:w="4230" w:type="dxa"/>
          </w:tcPr>
          <w:p w14:paraId="3F3B3332" w14:textId="77777777" w:rsidR="00C17F82" w:rsidRDefault="00C17F82" w:rsidP="005A54B9">
            <w:r>
              <w:t>Membership Fee</w:t>
            </w:r>
          </w:p>
        </w:tc>
        <w:tc>
          <w:tcPr>
            <w:tcW w:w="1170" w:type="dxa"/>
          </w:tcPr>
          <w:p w14:paraId="5D27DE7A" w14:textId="77777777" w:rsidR="00C17F82" w:rsidRDefault="00C17F82" w:rsidP="005A54B9"/>
        </w:tc>
        <w:tc>
          <w:tcPr>
            <w:tcW w:w="1037" w:type="dxa"/>
          </w:tcPr>
          <w:p w14:paraId="5D8EDBF0" w14:textId="77777777" w:rsidR="00C17F82" w:rsidRDefault="00C17F82" w:rsidP="005A54B9"/>
        </w:tc>
        <w:tc>
          <w:tcPr>
            <w:tcW w:w="2260" w:type="dxa"/>
          </w:tcPr>
          <w:p w14:paraId="4C987C6D" w14:textId="77777777" w:rsidR="00C17F82" w:rsidRDefault="00C17F82" w:rsidP="005A54B9"/>
        </w:tc>
        <w:tc>
          <w:tcPr>
            <w:tcW w:w="2093" w:type="dxa"/>
          </w:tcPr>
          <w:p w14:paraId="10EA2D34" w14:textId="77777777" w:rsidR="00C17F82" w:rsidRDefault="00C17F82" w:rsidP="005A54B9"/>
        </w:tc>
      </w:tr>
      <w:tr w:rsidR="00C17F82" w14:paraId="6C607473" w14:textId="77777777" w:rsidTr="000F6FA8">
        <w:tc>
          <w:tcPr>
            <w:tcW w:w="4230" w:type="dxa"/>
          </w:tcPr>
          <w:p w14:paraId="3BEC5096" w14:textId="77777777" w:rsidR="00C17F82" w:rsidRDefault="00C17F82" w:rsidP="005A54B9"/>
        </w:tc>
        <w:tc>
          <w:tcPr>
            <w:tcW w:w="1170" w:type="dxa"/>
          </w:tcPr>
          <w:p w14:paraId="73DC5E43" w14:textId="77777777" w:rsidR="00C17F82" w:rsidRDefault="00C17F82" w:rsidP="005A54B9"/>
        </w:tc>
        <w:tc>
          <w:tcPr>
            <w:tcW w:w="1037" w:type="dxa"/>
          </w:tcPr>
          <w:p w14:paraId="68192407" w14:textId="77777777" w:rsidR="00C17F82" w:rsidRDefault="00C17F82" w:rsidP="005A54B9"/>
        </w:tc>
        <w:tc>
          <w:tcPr>
            <w:tcW w:w="2260" w:type="dxa"/>
          </w:tcPr>
          <w:p w14:paraId="27880BC4" w14:textId="77777777" w:rsidR="00C17F82" w:rsidRDefault="00C17F82" w:rsidP="005A54B9"/>
        </w:tc>
        <w:tc>
          <w:tcPr>
            <w:tcW w:w="2093" w:type="dxa"/>
          </w:tcPr>
          <w:p w14:paraId="29383546" w14:textId="77777777" w:rsidR="00C17F82" w:rsidRDefault="00C17F82" w:rsidP="005A54B9"/>
        </w:tc>
      </w:tr>
      <w:tr w:rsidR="00C17F82" w14:paraId="04170D07" w14:textId="77777777" w:rsidTr="000F6FA8">
        <w:tc>
          <w:tcPr>
            <w:tcW w:w="4230" w:type="dxa"/>
          </w:tcPr>
          <w:p w14:paraId="4B605E8E" w14:textId="77777777" w:rsidR="00C17F82" w:rsidRDefault="00C17F82" w:rsidP="005A54B9"/>
        </w:tc>
        <w:tc>
          <w:tcPr>
            <w:tcW w:w="1170" w:type="dxa"/>
          </w:tcPr>
          <w:p w14:paraId="4B185450" w14:textId="77777777" w:rsidR="00C17F82" w:rsidRDefault="00C17F82" w:rsidP="005A54B9"/>
        </w:tc>
        <w:tc>
          <w:tcPr>
            <w:tcW w:w="1037" w:type="dxa"/>
          </w:tcPr>
          <w:p w14:paraId="7F675C06" w14:textId="77777777" w:rsidR="00C17F82" w:rsidRDefault="00C17F82" w:rsidP="005A54B9"/>
        </w:tc>
        <w:tc>
          <w:tcPr>
            <w:tcW w:w="2260" w:type="dxa"/>
          </w:tcPr>
          <w:p w14:paraId="3B423FA7" w14:textId="77777777" w:rsidR="00C17F82" w:rsidRDefault="00C17F82" w:rsidP="005A54B9"/>
        </w:tc>
        <w:tc>
          <w:tcPr>
            <w:tcW w:w="2093" w:type="dxa"/>
          </w:tcPr>
          <w:p w14:paraId="7790ABAD" w14:textId="77777777" w:rsidR="00C17F82" w:rsidRDefault="00C17F82" w:rsidP="005A54B9"/>
        </w:tc>
      </w:tr>
      <w:tr w:rsidR="00C17F82" w14:paraId="2AAC8786" w14:textId="77777777" w:rsidTr="000F6FA8">
        <w:tc>
          <w:tcPr>
            <w:tcW w:w="4230" w:type="dxa"/>
          </w:tcPr>
          <w:p w14:paraId="035B7EB8" w14:textId="77777777" w:rsidR="00C17F82" w:rsidRDefault="00C17F82" w:rsidP="005A54B9"/>
        </w:tc>
        <w:tc>
          <w:tcPr>
            <w:tcW w:w="1170" w:type="dxa"/>
          </w:tcPr>
          <w:p w14:paraId="6818FCA8" w14:textId="77777777" w:rsidR="00C17F82" w:rsidRDefault="00C17F82" w:rsidP="005A54B9"/>
        </w:tc>
        <w:tc>
          <w:tcPr>
            <w:tcW w:w="1037" w:type="dxa"/>
          </w:tcPr>
          <w:p w14:paraId="21A1B27E" w14:textId="77777777" w:rsidR="00C17F82" w:rsidRDefault="00C17F82" w:rsidP="005A54B9"/>
        </w:tc>
        <w:tc>
          <w:tcPr>
            <w:tcW w:w="2260" w:type="dxa"/>
          </w:tcPr>
          <w:p w14:paraId="5349501B" w14:textId="77777777" w:rsidR="00C17F82" w:rsidRDefault="00C17F82" w:rsidP="005A54B9"/>
        </w:tc>
        <w:tc>
          <w:tcPr>
            <w:tcW w:w="2093" w:type="dxa"/>
          </w:tcPr>
          <w:p w14:paraId="3E930ED3" w14:textId="77777777" w:rsidR="00C17F82" w:rsidRDefault="00C17F82" w:rsidP="005A54B9"/>
        </w:tc>
      </w:tr>
      <w:tr w:rsidR="000B5474" w14:paraId="39E42303" w14:textId="77777777" w:rsidTr="000F6FA8">
        <w:tc>
          <w:tcPr>
            <w:tcW w:w="4230" w:type="dxa"/>
          </w:tcPr>
          <w:p w14:paraId="12FA3F96" w14:textId="77777777" w:rsidR="000B5474" w:rsidRDefault="000B5474" w:rsidP="005A54B9"/>
        </w:tc>
        <w:tc>
          <w:tcPr>
            <w:tcW w:w="1170" w:type="dxa"/>
          </w:tcPr>
          <w:p w14:paraId="256625A6" w14:textId="77777777" w:rsidR="000B5474" w:rsidRDefault="000B5474" w:rsidP="005A54B9"/>
        </w:tc>
        <w:tc>
          <w:tcPr>
            <w:tcW w:w="1037" w:type="dxa"/>
          </w:tcPr>
          <w:p w14:paraId="5ABF2812" w14:textId="77777777" w:rsidR="000B5474" w:rsidRDefault="000B5474" w:rsidP="005A54B9"/>
        </w:tc>
        <w:tc>
          <w:tcPr>
            <w:tcW w:w="2260" w:type="dxa"/>
          </w:tcPr>
          <w:p w14:paraId="7271216A" w14:textId="77777777" w:rsidR="000B5474" w:rsidRDefault="000B5474" w:rsidP="005A54B9"/>
        </w:tc>
        <w:tc>
          <w:tcPr>
            <w:tcW w:w="2093" w:type="dxa"/>
          </w:tcPr>
          <w:p w14:paraId="791BC867" w14:textId="77777777" w:rsidR="000B5474" w:rsidRDefault="000B5474" w:rsidP="005A54B9"/>
        </w:tc>
      </w:tr>
      <w:tr w:rsidR="000B5474" w14:paraId="316D4C2A" w14:textId="77777777" w:rsidTr="000F6FA8">
        <w:tc>
          <w:tcPr>
            <w:tcW w:w="4230" w:type="dxa"/>
          </w:tcPr>
          <w:p w14:paraId="001FECDB" w14:textId="77777777" w:rsidR="000B5474" w:rsidRDefault="000B5474" w:rsidP="005A54B9"/>
        </w:tc>
        <w:tc>
          <w:tcPr>
            <w:tcW w:w="1170" w:type="dxa"/>
          </w:tcPr>
          <w:p w14:paraId="63CE3AF7" w14:textId="77777777" w:rsidR="000B5474" w:rsidRDefault="000B5474" w:rsidP="005A54B9"/>
        </w:tc>
        <w:tc>
          <w:tcPr>
            <w:tcW w:w="1037" w:type="dxa"/>
          </w:tcPr>
          <w:p w14:paraId="79B8F26A" w14:textId="77777777" w:rsidR="000B5474" w:rsidRDefault="000B5474" w:rsidP="005A54B9"/>
        </w:tc>
        <w:tc>
          <w:tcPr>
            <w:tcW w:w="2260" w:type="dxa"/>
          </w:tcPr>
          <w:p w14:paraId="4738CF2F" w14:textId="77777777" w:rsidR="000B5474" w:rsidRDefault="000B5474" w:rsidP="005A54B9"/>
        </w:tc>
        <w:tc>
          <w:tcPr>
            <w:tcW w:w="2093" w:type="dxa"/>
          </w:tcPr>
          <w:p w14:paraId="69710F85" w14:textId="77777777" w:rsidR="000B5474" w:rsidRDefault="000B5474" w:rsidP="005A54B9"/>
        </w:tc>
      </w:tr>
      <w:tr w:rsidR="000B5474" w14:paraId="6D031C1A" w14:textId="77777777" w:rsidTr="000F6FA8">
        <w:tc>
          <w:tcPr>
            <w:tcW w:w="4230" w:type="dxa"/>
          </w:tcPr>
          <w:p w14:paraId="490FC1D9" w14:textId="77777777" w:rsidR="000B5474" w:rsidRDefault="000B5474" w:rsidP="005A54B9"/>
        </w:tc>
        <w:tc>
          <w:tcPr>
            <w:tcW w:w="1170" w:type="dxa"/>
          </w:tcPr>
          <w:p w14:paraId="7C8C6C75" w14:textId="77777777" w:rsidR="000B5474" w:rsidRDefault="000B5474" w:rsidP="005A54B9"/>
        </w:tc>
        <w:tc>
          <w:tcPr>
            <w:tcW w:w="1037" w:type="dxa"/>
          </w:tcPr>
          <w:p w14:paraId="3229C169" w14:textId="77777777" w:rsidR="000B5474" w:rsidRDefault="000B5474" w:rsidP="005A54B9"/>
        </w:tc>
        <w:tc>
          <w:tcPr>
            <w:tcW w:w="2260" w:type="dxa"/>
          </w:tcPr>
          <w:p w14:paraId="06EDAB32" w14:textId="77777777" w:rsidR="000B5474" w:rsidRDefault="000B5474" w:rsidP="005A54B9"/>
        </w:tc>
        <w:tc>
          <w:tcPr>
            <w:tcW w:w="2093" w:type="dxa"/>
          </w:tcPr>
          <w:p w14:paraId="66CD4CAB" w14:textId="77777777" w:rsidR="000B5474" w:rsidRDefault="000B5474" w:rsidP="005A54B9"/>
        </w:tc>
      </w:tr>
      <w:tr w:rsidR="004A17F3" w14:paraId="275F2815" w14:textId="77777777" w:rsidTr="001F2140">
        <w:tc>
          <w:tcPr>
            <w:tcW w:w="6437" w:type="dxa"/>
            <w:gridSpan w:val="3"/>
          </w:tcPr>
          <w:p w14:paraId="6F2059E2" w14:textId="6A1732CF" w:rsidR="004A17F3" w:rsidRPr="004A17F3" w:rsidRDefault="004A17F3" w:rsidP="004A17F3">
            <w:pPr>
              <w:pStyle w:val="Picture"/>
              <w:rPr>
                <w:b/>
                <w:bCs/>
              </w:rPr>
            </w:pPr>
            <w:r w:rsidRPr="004A17F3">
              <w:rPr>
                <w:b/>
                <w:bCs/>
              </w:rPr>
              <w:t>Total</w:t>
            </w:r>
          </w:p>
        </w:tc>
        <w:tc>
          <w:tcPr>
            <w:tcW w:w="2260" w:type="dxa"/>
          </w:tcPr>
          <w:p w14:paraId="4725328E" w14:textId="77777777" w:rsidR="004A17F3" w:rsidRDefault="004A17F3" w:rsidP="005A54B9"/>
        </w:tc>
        <w:tc>
          <w:tcPr>
            <w:tcW w:w="2093" w:type="dxa"/>
          </w:tcPr>
          <w:p w14:paraId="79114A5F" w14:textId="77777777" w:rsidR="004A17F3" w:rsidRDefault="004A17F3" w:rsidP="005A54B9"/>
        </w:tc>
      </w:tr>
    </w:tbl>
    <w:p w14:paraId="5FB98656" w14:textId="60901378" w:rsidR="00B70166" w:rsidRDefault="000B5474" w:rsidP="004256EF">
      <w:pPr>
        <w:rPr>
          <w:rStyle w:val="KeyTerm"/>
        </w:rPr>
      </w:pPr>
      <w:r>
        <w:rPr>
          <w:rStyle w:val="KeyTerm"/>
        </w:rPr>
        <w:t>Income Description</w:t>
      </w:r>
    </w:p>
    <w:p w14:paraId="1247BC49" w14:textId="650F0041" w:rsidR="00A55B5E" w:rsidRPr="00F43C98" w:rsidRDefault="00A55B5E" w:rsidP="00F43C98"/>
    <w:p w14:paraId="0B899F40" w14:textId="6289B721" w:rsidR="00A55B5E" w:rsidRDefault="00A55B5E" w:rsidP="00A55B5E"/>
    <w:p w14:paraId="58434F98" w14:textId="2951558F" w:rsidR="00F43C98" w:rsidRDefault="00F43C98" w:rsidP="00A55B5E"/>
    <w:p w14:paraId="304C1289" w14:textId="77777777" w:rsidR="00F43C98" w:rsidRDefault="00F43C98" w:rsidP="00A55B5E"/>
    <w:tbl>
      <w:tblPr>
        <w:tblStyle w:val="TableGrid"/>
        <w:tblW w:w="0" w:type="auto"/>
        <w:tblLook w:val="04A0" w:firstRow="1" w:lastRow="0" w:firstColumn="1" w:lastColumn="0" w:noHBand="0" w:noVBand="1"/>
      </w:tblPr>
      <w:tblGrid>
        <w:gridCol w:w="2697"/>
        <w:gridCol w:w="2697"/>
        <w:gridCol w:w="2698"/>
        <w:gridCol w:w="2698"/>
      </w:tblGrid>
      <w:tr w:rsidR="00860819" w14:paraId="215DAFD6" w14:textId="77777777" w:rsidTr="00F70BE8">
        <w:tc>
          <w:tcPr>
            <w:tcW w:w="10790" w:type="dxa"/>
            <w:gridSpan w:val="4"/>
            <w:tcBorders>
              <w:top w:val="nil"/>
              <w:left w:val="nil"/>
              <w:bottom w:val="single" w:sz="4" w:space="0" w:color="auto"/>
              <w:right w:val="nil"/>
            </w:tcBorders>
          </w:tcPr>
          <w:p w14:paraId="653AF1DE" w14:textId="7ACD4514" w:rsidR="00860819" w:rsidRPr="00F70BE8" w:rsidRDefault="00F70BE8" w:rsidP="00A55B5E">
            <w:pPr>
              <w:rPr>
                <w:rStyle w:val="KeyTerm"/>
              </w:rPr>
            </w:pPr>
            <w:r w:rsidRPr="00F70BE8">
              <w:rPr>
                <w:rStyle w:val="KeyTerm"/>
              </w:rPr>
              <w:t xml:space="preserve">Table 3. </w:t>
            </w:r>
            <w:r>
              <w:rPr>
                <w:rStyle w:val="KeyTermItalic"/>
              </w:rPr>
              <w:t>Projected</w:t>
            </w:r>
            <w:r w:rsidRPr="00F70BE8">
              <w:rPr>
                <w:rStyle w:val="KeyTermItalic"/>
              </w:rPr>
              <w:t xml:space="preserve"> Balance</w:t>
            </w:r>
          </w:p>
        </w:tc>
      </w:tr>
      <w:tr w:rsidR="00052651" w14:paraId="20799C50" w14:textId="77777777" w:rsidTr="00F70BE8">
        <w:tc>
          <w:tcPr>
            <w:tcW w:w="2697" w:type="dxa"/>
            <w:tcBorders>
              <w:top w:val="single" w:sz="4" w:space="0" w:color="auto"/>
            </w:tcBorders>
            <w:shd w:val="clear" w:color="auto" w:fill="F2F2F2" w:themeFill="background1" w:themeFillShade="F2"/>
          </w:tcPr>
          <w:p w14:paraId="13D12C55" w14:textId="6D113775" w:rsidR="00052651" w:rsidRDefault="007074FC" w:rsidP="00F70BE8">
            <w:pPr>
              <w:pStyle w:val="RubricHeadings"/>
            </w:pPr>
            <w:r>
              <w:t>Category</w:t>
            </w:r>
          </w:p>
        </w:tc>
        <w:tc>
          <w:tcPr>
            <w:tcW w:w="2697" w:type="dxa"/>
            <w:tcBorders>
              <w:top w:val="single" w:sz="4" w:space="0" w:color="auto"/>
            </w:tcBorders>
            <w:shd w:val="clear" w:color="auto" w:fill="F2F2F2" w:themeFill="background1" w:themeFillShade="F2"/>
          </w:tcPr>
          <w:p w14:paraId="5A9E6A7B" w14:textId="391D4EF5" w:rsidR="00052651" w:rsidRDefault="00052651" w:rsidP="00F70BE8">
            <w:pPr>
              <w:pStyle w:val="RubricHeadings"/>
            </w:pPr>
            <w:r>
              <w:t>Income</w:t>
            </w:r>
          </w:p>
        </w:tc>
        <w:tc>
          <w:tcPr>
            <w:tcW w:w="2698" w:type="dxa"/>
            <w:tcBorders>
              <w:top w:val="single" w:sz="4" w:space="0" w:color="auto"/>
            </w:tcBorders>
            <w:shd w:val="clear" w:color="auto" w:fill="F2F2F2" w:themeFill="background1" w:themeFillShade="F2"/>
          </w:tcPr>
          <w:p w14:paraId="0A67D3F8" w14:textId="346AE246" w:rsidR="00052651" w:rsidRDefault="00052651" w:rsidP="00F70BE8">
            <w:pPr>
              <w:pStyle w:val="RubricHeadings"/>
            </w:pPr>
            <w:r>
              <w:t>Expense</w:t>
            </w:r>
          </w:p>
        </w:tc>
        <w:tc>
          <w:tcPr>
            <w:tcW w:w="2698" w:type="dxa"/>
            <w:tcBorders>
              <w:top w:val="single" w:sz="4" w:space="0" w:color="auto"/>
            </w:tcBorders>
            <w:shd w:val="clear" w:color="auto" w:fill="F2F2F2" w:themeFill="background1" w:themeFillShade="F2"/>
          </w:tcPr>
          <w:p w14:paraId="4C3B780E" w14:textId="03776609" w:rsidR="00052651" w:rsidRDefault="00052651" w:rsidP="00F70BE8">
            <w:pPr>
              <w:pStyle w:val="RubricHeadings"/>
            </w:pPr>
            <w:r>
              <w:t>Gain or Loss</w:t>
            </w:r>
          </w:p>
        </w:tc>
      </w:tr>
      <w:tr w:rsidR="00052651" w14:paraId="3E24AC4D" w14:textId="77777777" w:rsidTr="00112AF5">
        <w:tc>
          <w:tcPr>
            <w:tcW w:w="2697" w:type="dxa"/>
          </w:tcPr>
          <w:p w14:paraId="222F6495" w14:textId="32CA11C9" w:rsidR="00052651" w:rsidRDefault="00052651" w:rsidP="00052651">
            <w:r>
              <w:t>Non-Cash</w:t>
            </w:r>
          </w:p>
        </w:tc>
        <w:tc>
          <w:tcPr>
            <w:tcW w:w="2697" w:type="dxa"/>
          </w:tcPr>
          <w:p w14:paraId="0F3278AE" w14:textId="77777777" w:rsidR="00052651" w:rsidRDefault="00052651" w:rsidP="00052651"/>
        </w:tc>
        <w:tc>
          <w:tcPr>
            <w:tcW w:w="2698" w:type="dxa"/>
          </w:tcPr>
          <w:p w14:paraId="1E4C68CE" w14:textId="77777777" w:rsidR="00052651" w:rsidRDefault="00052651" w:rsidP="00052651"/>
        </w:tc>
        <w:tc>
          <w:tcPr>
            <w:tcW w:w="2698" w:type="dxa"/>
          </w:tcPr>
          <w:p w14:paraId="745D6626" w14:textId="77777777" w:rsidR="00052651" w:rsidRDefault="00052651" w:rsidP="00052651"/>
        </w:tc>
      </w:tr>
      <w:tr w:rsidR="00052651" w14:paraId="04B07277" w14:textId="77777777" w:rsidTr="00112AF5">
        <w:tc>
          <w:tcPr>
            <w:tcW w:w="2697" w:type="dxa"/>
          </w:tcPr>
          <w:p w14:paraId="1FF2E06A" w14:textId="3A097606" w:rsidR="00052651" w:rsidRDefault="00052651" w:rsidP="00052651">
            <w:r>
              <w:t>Cash</w:t>
            </w:r>
          </w:p>
        </w:tc>
        <w:tc>
          <w:tcPr>
            <w:tcW w:w="2697" w:type="dxa"/>
          </w:tcPr>
          <w:p w14:paraId="4397FF33" w14:textId="77777777" w:rsidR="00052651" w:rsidRDefault="00052651" w:rsidP="00052651"/>
        </w:tc>
        <w:tc>
          <w:tcPr>
            <w:tcW w:w="2698" w:type="dxa"/>
          </w:tcPr>
          <w:p w14:paraId="39262650" w14:textId="77777777" w:rsidR="00052651" w:rsidRDefault="00052651" w:rsidP="00052651"/>
        </w:tc>
        <w:tc>
          <w:tcPr>
            <w:tcW w:w="2698" w:type="dxa"/>
          </w:tcPr>
          <w:p w14:paraId="07989C4A" w14:textId="77777777" w:rsidR="00052651" w:rsidRDefault="00052651" w:rsidP="00052651"/>
        </w:tc>
      </w:tr>
    </w:tbl>
    <w:p w14:paraId="1D062927" w14:textId="230ACABD" w:rsidR="00860819" w:rsidRPr="000169F4" w:rsidRDefault="00860819" w:rsidP="00A55B5E">
      <w:pPr>
        <w:rPr>
          <w:rStyle w:val="KeyTerm"/>
        </w:rPr>
      </w:pPr>
      <w:r w:rsidRPr="000169F4">
        <w:rPr>
          <w:rStyle w:val="KeyTerm"/>
        </w:rPr>
        <w:t>Recommended Cha</w:t>
      </w:r>
      <w:r w:rsidR="000169F4" w:rsidRPr="000169F4">
        <w:rPr>
          <w:rStyle w:val="KeyTerm"/>
        </w:rPr>
        <w:t>nges</w:t>
      </w:r>
    </w:p>
    <w:sectPr w:rsidR="00860819" w:rsidRPr="000169F4" w:rsidSect="002506D4">
      <w:headerReference w:type="even" r:id="rId9"/>
      <w:headerReference w:type="default" r:id="rId10"/>
      <w:footerReference w:type="even" r:id="rId11"/>
      <w:footerReference w:type="default" r:id="rId12"/>
      <w:headerReference w:type="first" r:id="rId13"/>
      <w:footerReference w:type="first" r:id="rId14"/>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294F4" w14:textId="77777777" w:rsidR="00D352BB" w:rsidRDefault="00D352BB" w:rsidP="001E4BCA">
      <w:r>
        <w:separator/>
      </w:r>
    </w:p>
  </w:endnote>
  <w:endnote w:type="continuationSeparator" w:id="0">
    <w:p w14:paraId="7F5A5CD6" w14:textId="77777777" w:rsidR="00D352BB" w:rsidRDefault="00D352BB"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EFD15" w14:textId="77777777" w:rsidR="000C6719" w:rsidRDefault="000C67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Borders>
        <w:top w:val="single" w:sz="4" w:space="0" w:color="BFBFBF" w:themeColor="background1" w:themeShade="BF"/>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4945"/>
      <w:gridCol w:w="5845"/>
    </w:tblGrid>
    <w:tr w:rsidR="003279B3" w14:paraId="51D705D9" w14:textId="77777777" w:rsidTr="000C6719">
      <w:tc>
        <w:tcPr>
          <w:tcW w:w="4945" w:type="dxa"/>
          <w:tcBorders>
            <w:top w:val="single" w:sz="4" w:space="0" w:color="BFBFBF" w:themeColor="background1" w:themeShade="BF"/>
            <w:right w:val="nil"/>
          </w:tcBorders>
          <w:shd w:val="clear" w:color="auto" w:fill="F2F2F2" w:themeFill="background1" w:themeFillShade="F2"/>
        </w:tcPr>
        <w:p w14:paraId="2596CC6D" w14:textId="77777777" w:rsidR="003279B3" w:rsidRDefault="002860C5" w:rsidP="00860D10">
          <w:pPr>
            <w:pStyle w:val="Footer"/>
            <w:jc w:val="left"/>
          </w:pPr>
          <w:r>
            <w:t>My Local Cooperative</w:t>
          </w:r>
          <w:r w:rsidR="006D3B50">
            <w:t xml:space="preserve"> </w:t>
          </w:r>
          <w:r w:rsidR="006E56C1">
            <w:t xml:space="preserve">© </w:t>
          </w:r>
          <w:r w:rsidR="006D3B50">
            <w:t>201</w:t>
          </w:r>
          <w:r>
            <w:t>9</w:t>
          </w:r>
        </w:p>
      </w:tc>
      <w:tc>
        <w:tcPr>
          <w:tcW w:w="5845" w:type="dxa"/>
          <w:tcBorders>
            <w:left w:val="nil"/>
          </w:tcBorders>
          <w:shd w:val="clear" w:color="auto" w:fill="F2F2F2" w:themeFill="background1" w:themeFillShade="F2"/>
        </w:tcPr>
        <w:p w14:paraId="252D31AA" w14:textId="006D7F1B" w:rsidR="003279B3" w:rsidRDefault="002860C5" w:rsidP="00F40268">
          <w:pPr>
            <w:pStyle w:val="Footer"/>
            <w:rPr>
              <w:noProof/>
            </w:rPr>
          </w:pPr>
          <w:r>
            <w:t>MLC</w:t>
          </w:r>
          <w:r w:rsidR="003279B3">
            <w:t xml:space="preserve"> – </w:t>
          </w:r>
          <w:r w:rsidR="00E16D49">
            <w:t xml:space="preserve">Task </w:t>
          </w:r>
          <w:r w:rsidR="006A112B">
            <w:t xml:space="preserve">3.2 Financial Planning </w:t>
          </w:r>
          <w:r w:rsidR="003279B3">
            <w:t xml:space="preserve">– Page </w:t>
          </w:r>
          <w:r w:rsidR="003279B3">
            <w:fldChar w:fldCharType="begin"/>
          </w:r>
          <w:r w:rsidR="003279B3">
            <w:instrText xml:space="preserve"> PAGE   \* MERGEFORMAT </w:instrText>
          </w:r>
          <w:r w:rsidR="003279B3">
            <w:fldChar w:fldCharType="separate"/>
          </w:r>
          <w:r w:rsidR="00892649">
            <w:rPr>
              <w:noProof/>
            </w:rPr>
            <w:t>1</w:t>
          </w:r>
          <w:r w:rsidR="003279B3">
            <w:rPr>
              <w:noProof/>
            </w:rPr>
            <w:fldChar w:fldCharType="end"/>
          </w:r>
          <w:r w:rsidR="003279B3">
            <w:rPr>
              <w:noProof/>
            </w:rPr>
            <w:t xml:space="preserve"> </w:t>
          </w:r>
        </w:p>
      </w:tc>
    </w:tr>
  </w:tbl>
  <w:p w14:paraId="41082D6C" w14:textId="77777777" w:rsidR="003279B3" w:rsidRPr="001E4BCA" w:rsidRDefault="003279B3">
    <w:pP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97DCD" w14:textId="77777777" w:rsidR="000C6719" w:rsidRDefault="000C67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AE5B" w14:textId="77777777" w:rsidR="00D352BB" w:rsidRDefault="00D352BB" w:rsidP="001E4BCA">
      <w:r>
        <w:separator/>
      </w:r>
    </w:p>
  </w:footnote>
  <w:footnote w:type="continuationSeparator" w:id="0">
    <w:p w14:paraId="05F2BF55" w14:textId="77777777" w:rsidR="00D352BB" w:rsidRDefault="00D352BB"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7C116" w14:textId="77777777" w:rsidR="000C6719" w:rsidRDefault="000C67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6843E" w14:textId="77777777" w:rsidR="000C6719" w:rsidRDefault="000C67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97BC" w14:textId="77777777" w:rsidR="000C6719" w:rsidRDefault="000C6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alt="MCj02950710000[1]" style="width:142.65pt;height:128.65pt;visibility:visible;mso-wrap-style:square" o:bullet="t">
        <v:imagedata r:id="rId1" o:title="MCj02950710000[1]" gain="60293f"/>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894876">
    <w:abstractNumId w:val="9"/>
  </w:num>
  <w:num w:numId="2" w16cid:durableId="1357655154">
    <w:abstractNumId w:val="11"/>
  </w:num>
  <w:num w:numId="3" w16cid:durableId="763233288">
    <w:abstractNumId w:val="12"/>
  </w:num>
  <w:num w:numId="4" w16cid:durableId="1192189088">
    <w:abstractNumId w:val="13"/>
  </w:num>
  <w:num w:numId="5" w16cid:durableId="1189682246">
    <w:abstractNumId w:val="4"/>
  </w:num>
  <w:num w:numId="6" w16cid:durableId="2133936547">
    <w:abstractNumId w:val="10"/>
  </w:num>
  <w:num w:numId="7" w16cid:durableId="12924219">
    <w:abstractNumId w:val="6"/>
  </w:num>
  <w:num w:numId="8" w16cid:durableId="1525629079">
    <w:abstractNumId w:val="5"/>
  </w:num>
  <w:num w:numId="9" w16cid:durableId="1368608312">
    <w:abstractNumId w:val="2"/>
  </w:num>
  <w:num w:numId="10" w16cid:durableId="318269865">
    <w:abstractNumId w:val="3"/>
  </w:num>
  <w:num w:numId="11" w16cid:durableId="281887698">
    <w:abstractNumId w:val="1"/>
  </w:num>
  <w:num w:numId="12" w16cid:durableId="730006223">
    <w:abstractNumId w:val="7"/>
  </w:num>
  <w:num w:numId="13" w16cid:durableId="892545393">
    <w:abstractNumId w:val="0"/>
  </w:num>
  <w:num w:numId="14" w16cid:durableId="100956653">
    <w:abstractNumId w:val="13"/>
    <w:lvlOverride w:ilvl="0">
      <w:startOverride w:val="1"/>
    </w:lvlOverride>
  </w:num>
  <w:num w:numId="15" w16cid:durableId="1530098082">
    <w:abstractNumId w:val="4"/>
    <w:lvlOverride w:ilvl="0">
      <w:startOverride w:val="1"/>
    </w:lvlOverride>
  </w:num>
  <w:num w:numId="16" w16cid:durableId="267398457">
    <w:abstractNumId w:val="12"/>
    <w:lvlOverride w:ilvl="0">
      <w:startOverride w:val="1"/>
    </w:lvlOverride>
  </w:num>
  <w:num w:numId="17" w16cid:durableId="2128159948">
    <w:abstractNumId w:val="10"/>
    <w:lvlOverride w:ilvl="0">
      <w:startOverride w:val="1"/>
    </w:lvlOverride>
  </w:num>
  <w:num w:numId="18" w16cid:durableId="703218304">
    <w:abstractNumId w:val="5"/>
    <w:lvlOverride w:ilvl="0">
      <w:startOverride w:val="1"/>
    </w:lvlOverride>
  </w:num>
  <w:num w:numId="19" w16cid:durableId="1572694631">
    <w:abstractNumId w:val="0"/>
    <w:lvlOverride w:ilvl="0">
      <w:startOverride w:val="1"/>
    </w:lvlOverride>
  </w:num>
  <w:num w:numId="20" w16cid:durableId="1466196428">
    <w:abstractNumId w:val="7"/>
    <w:lvlOverride w:ilvl="0">
      <w:startOverride w:val="1"/>
    </w:lvlOverride>
  </w:num>
  <w:num w:numId="21" w16cid:durableId="2024819886">
    <w:abstractNumId w:val="3"/>
    <w:lvlOverride w:ilvl="0">
      <w:startOverride w:val="1"/>
    </w:lvlOverride>
  </w:num>
  <w:num w:numId="22" w16cid:durableId="317004328">
    <w:abstractNumId w:val="2"/>
    <w:lvlOverride w:ilvl="0">
      <w:startOverride w:val="1"/>
    </w:lvlOverride>
  </w:num>
  <w:num w:numId="23" w16cid:durableId="1641643890">
    <w:abstractNumId w:val="2"/>
    <w:lvlOverride w:ilvl="0">
      <w:startOverride w:val="1"/>
    </w:lvlOverride>
  </w:num>
  <w:num w:numId="24" w16cid:durableId="482812917">
    <w:abstractNumId w:val="2"/>
    <w:lvlOverride w:ilvl="0">
      <w:startOverride w:val="1"/>
    </w:lvlOverride>
  </w:num>
  <w:num w:numId="25" w16cid:durableId="680354130">
    <w:abstractNumId w:val="8"/>
  </w:num>
  <w:num w:numId="26" w16cid:durableId="362559523">
    <w:abstractNumId w:val="8"/>
    <w:lvlOverride w:ilvl="0">
      <w:startOverride w:val="1"/>
    </w:lvlOverride>
  </w:num>
  <w:num w:numId="27" w16cid:durableId="2074229035">
    <w:abstractNumId w:val="8"/>
    <w:lvlOverride w:ilvl="0">
      <w:startOverride w:val="1"/>
    </w:lvlOverride>
  </w:num>
  <w:num w:numId="28" w16cid:durableId="1647052988">
    <w:abstractNumId w:val="8"/>
    <w:lvlOverride w:ilvl="0">
      <w:startOverride w:val="1"/>
    </w:lvlOverride>
  </w:num>
  <w:num w:numId="29" w16cid:durableId="2108495594">
    <w:abstractNumId w:val="8"/>
    <w:lvlOverride w:ilvl="0">
      <w:startOverride w:val="1"/>
    </w:lvlOverride>
  </w:num>
  <w:num w:numId="30" w16cid:durableId="2128354550">
    <w:abstractNumId w:val="8"/>
    <w:lvlOverride w:ilvl="0">
      <w:startOverride w:val="1"/>
    </w:lvlOverride>
  </w:num>
  <w:num w:numId="31" w16cid:durableId="139927972">
    <w:abstractNumId w:val="8"/>
    <w:lvlOverride w:ilvl="0">
      <w:startOverride w:val="1"/>
    </w:lvlOverride>
  </w:num>
  <w:num w:numId="32" w16cid:durableId="34740963">
    <w:abstractNumId w:val="8"/>
    <w:lvlOverride w:ilvl="0">
      <w:startOverride w:val="1"/>
    </w:lvlOverride>
  </w:num>
  <w:num w:numId="33" w16cid:durableId="318846923">
    <w:abstractNumId w:val="7"/>
    <w:lvlOverride w:ilvl="0">
      <w:startOverride w:val="1"/>
    </w:lvlOverride>
  </w:num>
  <w:num w:numId="34" w16cid:durableId="1346513748">
    <w:abstractNumId w:val="7"/>
    <w:lvlOverride w:ilvl="0">
      <w:startOverride w:val="1"/>
    </w:lvlOverride>
  </w:num>
  <w:num w:numId="35" w16cid:durableId="865485064">
    <w:abstractNumId w:val="2"/>
    <w:lvlOverride w:ilvl="0">
      <w:startOverride w:val="1"/>
    </w:lvlOverride>
  </w:num>
  <w:num w:numId="36" w16cid:durableId="2132431225">
    <w:abstractNumId w:val="2"/>
    <w:lvlOverride w:ilvl="0">
      <w:startOverride w:val="1"/>
    </w:lvlOverride>
  </w:num>
  <w:num w:numId="37" w16cid:durableId="238637753">
    <w:abstractNumId w:val="2"/>
    <w:lvlOverride w:ilvl="0">
      <w:startOverride w:val="1"/>
    </w:lvlOverride>
  </w:num>
  <w:num w:numId="38" w16cid:durableId="1288009860">
    <w:abstractNumId w:val="2"/>
    <w:lvlOverride w:ilvl="0">
      <w:startOverride w:val="1"/>
    </w:lvlOverride>
  </w:num>
  <w:num w:numId="39" w16cid:durableId="456871694">
    <w:abstractNumId w:val="2"/>
    <w:lvlOverride w:ilvl="0">
      <w:startOverride w:val="1"/>
    </w:lvlOverride>
  </w:num>
  <w:num w:numId="40" w16cid:durableId="294026335">
    <w:abstractNumId w:val="13"/>
    <w:lvlOverride w:ilvl="0">
      <w:startOverride w:val="1"/>
    </w:lvlOverride>
  </w:num>
  <w:num w:numId="41" w16cid:durableId="280889634">
    <w:abstractNumId w:val="13"/>
    <w:lvlOverride w:ilvl="0">
      <w:startOverride w:val="1"/>
    </w:lvlOverride>
  </w:num>
  <w:num w:numId="42" w16cid:durableId="47725895">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QzsDAyNzWxNLA0MjZS0lEKTi0uzszPAymwrAUAg45qXiwAAAA="/>
  </w:docVars>
  <w:rsids>
    <w:rsidRoot w:val="002164B8"/>
    <w:rsid w:val="0000669F"/>
    <w:rsid w:val="00012558"/>
    <w:rsid w:val="000169F4"/>
    <w:rsid w:val="00031F6C"/>
    <w:rsid w:val="00036424"/>
    <w:rsid w:val="00041D74"/>
    <w:rsid w:val="000508B8"/>
    <w:rsid w:val="00052651"/>
    <w:rsid w:val="000534DE"/>
    <w:rsid w:val="00063AE4"/>
    <w:rsid w:val="000A4D9A"/>
    <w:rsid w:val="000B5474"/>
    <w:rsid w:val="000C6719"/>
    <w:rsid w:val="000D09F0"/>
    <w:rsid w:val="000D744D"/>
    <w:rsid w:val="000E33B3"/>
    <w:rsid w:val="000E3490"/>
    <w:rsid w:val="000E5936"/>
    <w:rsid w:val="000F029A"/>
    <w:rsid w:val="000F5E57"/>
    <w:rsid w:val="000F6E57"/>
    <w:rsid w:val="000F6FA8"/>
    <w:rsid w:val="00100BF7"/>
    <w:rsid w:val="00107146"/>
    <w:rsid w:val="00112AF5"/>
    <w:rsid w:val="001164CF"/>
    <w:rsid w:val="001169D4"/>
    <w:rsid w:val="00126C47"/>
    <w:rsid w:val="0012760E"/>
    <w:rsid w:val="00127921"/>
    <w:rsid w:val="00131990"/>
    <w:rsid w:val="0013289B"/>
    <w:rsid w:val="00157D13"/>
    <w:rsid w:val="00175303"/>
    <w:rsid w:val="001779E5"/>
    <w:rsid w:val="00183F7A"/>
    <w:rsid w:val="00185990"/>
    <w:rsid w:val="00193596"/>
    <w:rsid w:val="0019391D"/>
    <w:rsid w:val="00195A66"/>
    <w:rsid w:val="001A5B99"/>
    <w:rsid w:val="001B4CD7"/>
    <w:rsid w:val="001B6083"/>
    <w:rsid w:val="001C102B"/>
    <w:rsid w:val="001C6C3D"/>
    <w:rsid w:val="001D19EF"/>
    <w:rsid w:val="001E3014"/>
    <w:rsid w:val="001E4BCA"/>
    <w:rsid w:val="001E5B33"/>
    <w:rsid w:val="001F1DD1"/>
    <w:rsid w:val="00206614"/>
    <w:rsid w:val="00210E32"/>
    <w:rsid w:val="002164B8"/>
    <w:rsid w:val="00226ED9"/>
    <w:rsid w:val="00230DA0"/>
    <w:rsid w:val="00235535"/>
    <w:rsid w:val="00240BE1"/>
    <w:rsid w:val="002457D9"/>
    <w:rsid w:val="002506D4"/>
    <w:rsid w:val="002527B6"/>
    <w:rsid w:val="00260D41"/>
    <w:rsid w:val="00264419"/>
    <w:rsid w:val="00273146"/>
    <w:rsid w:val="00273E82"/>
    <w:rsid w:val="00276758"/>
    <w:rsid w:val="002860C5"/>
    <w:rsid w:val="00287A79"/>
    <w:rsid w:val="00293677"/>
    <w:rsid w:val="002A2F49"/>
    <w:rsid w:val="002A3CEE"/>
    <w:rsid w:val="002B4894"/>
    <w:rsid w:val="002C3368"/>
    <w:rsid w:val="002C5B98"/>
    <w:rsid w:val="002E0921"/>
    <w:rsid w:val="00305894"/>
    <w:rsid w:val="00306753"/>
    <w:rsid w:val="00306976"/>
    <w:rsid w:val="003078F8"/>
    <w:rsid w:val="003105C9"/>
    <w:rsid w:val="003120AC"/>
    <w:rsid w:val="003279B3"/>
    <w:rsid w:val="003374B1"/>
    <w:rsid w:val="003421FD"/>
    <w:rsid w:val="003607C4"/>
    <w:rsid w:val="00364A23"/>
    <w:rsid w:val="00364CF2"/>
    <w:rsid w:val="0036512C"/>
    <w:rsid w:val="003663FB"/>
    <w:rsid w:val="00370B8E"/>
    <w:rsid w:val="00373B6A"/>
    <w:rsid w:val="00375401"/>
    <w:rsid w:val="00375671"/>
    <w:rsid w:val="00375ACB"/>
    <w:rsid w:val="003773DC"/>
    <w:rsid w:val="00381FFC"/>
    <w:rsid w:val="00391ECB"/>
    <w:rsid w:val="00394925"/>
    <w:rsid w:val="003A2A76"/>
    <w:rsid w:val="003A5050"/>
    <w:rsid w:val="003A686C"/>
    <w:rsid w:val="003C5052"/>
    <w:rsid w:val="003C7CF4"/>
    <w:rsid w:val="003D0D7D"/>
    <w:rsid w:val="003F02B5"/>
    <w:rsid w:val="003F18F6"/>
    <w:rsid w:val="003F34CF"/>
    <w:rsid w:val="00404E59"/>
    <w:rsid w:val="00425066"/>
    <w:rsid w:val="004256EF"/>
    <w:rsid w:val="004258C6"/>
    <w:rsid w:val="00433D0D"/>
    <w:rsid w:val="004479FA"/>
    <w:rsid w:val="00451C1C"/>
    <w:rsid w:val="004551CE"/>
    <w:rsid w:val="004665E7"/>
    <w:rsid w:val="00471F89"/>
    <w:rsid w:val="00472C04"/>
    <w:rsid w:val="00474F55"/>
    <w:rsid w:val="00483F1D"/>
    <w:rsid w:val="00484888"/>
    <w:rsid w:val="00485E9F"/>
    <w:rsid w:val="004A17F3"/>
    <w:rsid w:val="004B207E"/>
    <w:rsid w:val="004C13FC"/>
    <w:rsid w:val="004D2882"/>
    <w:rsid w:val="004D629E"/>
    <w:rsid w:val="004F292F"/>
    <w:rsid w:val="00513C7F"/>
    <w:rsid w:val="00527A6C"/>
    <w:rsid w:val="00532EEA"/>
    <w:rsid w:val="00537102"/>
    <w:rsid w:val="005448DB"/>
    <w:rsid w:val="00553F84"/>
    <w:rsid w:val="0055700E"/>
    <w:rsid w:val="005771AB"/>
    <w:rsid w:val="00590EE9"/>
    <w:rsid w:val="005A1884"/>
    <w:rsid w:val="005A2933"/>
    <w:rsid w:val="005A3CEC"/>
    <w:rsid w:val="005A5200"/>
    <w:rsid w:val="005D1548"/>
    <w:rsid w:val="005E1358"/>
    <w:rsid w:val="005E21C8"/>
    <w:rsid w:val="005E7694"/>
    <w:rsid w:val="005F15E9"/>
    <w:rsid w:val="00602C6E"/>
    <w:rsid w:val="0061080C"/>
    <w:rsid w:val="00610BB9"/>
    <w:rsid w:val="00611FC2"/>
    <w:rsid w:val="006270C5"/>
    <w:rsid w:val="0063506D"/>
    <w:rsid w:val="006352BF"/>
    <w:rsid w:val="00654AE5"/>
    <w:rsid w:val="00670D55"/>
    <w:rsid w:val="00673AF9"/>
    <w:rsid w:val="00685328"/>
    <w:rsid w:val="006874F4"/>
    <w:rsid w:val="006876E6"/>
    <w:rsid w:val="006A112B"/>
    <w:rsid w:val="006A19F7"/>
    <w:rsid w:val="006A5CB2"/>
    <w:rsid w:val="006B09EE"/>
    <w:rsid w:val="006C52C4"/>
    <w:rsid w:val="006C6A6B"/>
    <w:rsid w:val="006D3857"/>
    <w:rsid w:val="006D3B50"/>
    <w:rsid w:val="006D6978"/>
    <w:rsid w:val="006E2FE6"/>
    <w:rsid w:val="006E56C1"/>
    <w:rsid w:val="006F0AFD"/>
    <w:rsid w:val="00704BF7"/>
    <w:rsid w:val="00706ACF"/>
    <w:rsid w:val="007071E9"/>
    <w:rsid w:val="007074FC"/>
    <w:rsid w:val="00711783"/>
    <w:rsid w:val="00730A64"/>
    <w:rsid w:val="00731B3C"/>
    <w:rsid w:val="007639D9"/>
    <w:rsid w:val="00767C4F"/>
    <w:rsid w:val="00783A4E"/>
    <w:rsid w:val="007862BF"/>
    <w:rsid w:val="00794CCD"/>
    <w:rsid w:val="007969C2"/>
    <w:rsid w:val="00796F1B"/>
    <w:rsid w:val="007A7402"/>
    <w:rsid w:val="007A7ECB"/>
    <w:rsid w:val="007B20CB"/>
    <w:rsid w:val="007B303C"/>
    <w:rsid w:val="007B49D0"/>
    <w:rsid w:val="007C1C9B"/>
    <w:rsid w:val="007C3838"/>
    <w:rsid w:val="007D1934"/>
    <w:rsid w:val="007E2C6A"/>
    <w:rsid w:val="007E3B82"/>
    <w:rsid w:val="007F65B7"/>
    <w:rsid w:val="00805F42"/>
    <w:rsid w:val="008066E2"/>
    <w:rsid w:val="0081234B"/>
    <w:rsid w:val="00813714"/>
    <w:rsid w:val="0083083E"/>
    <w:rsid w:val="00836F70"/>
    <w:rsid w:val="00860819"/>
    <w:rsid w:val="00860D10"/>
    <w:rsid w:val="00865300"/>
    <w:rsid w:val="008654F7"/>
    <w:rsid w:val="0086710B"/>
    <w:rsid w:val="00876737"/>
    <w:rsid w:val="0088216E"/>
    <w:rsid w:val="00883F21"/>
    <w:rsid w:val="0088408F"/>
    <w:rsid w:val="008908E5"/>
    <w:rsid w:val="00892649"/>
    <w:rsid w:val="008A30C1"/>
    <w:rsid w:val="008B3A04"/>
    <w:rsid w:val="008C0EE1"/>
    <w:rsid w:val="008D06F9"/>
    <w:rsid w:val="008E2D98"/>
    <w:rsid w:val="008E390F"/>
    <w:rsid w:val="008E6BAA"/>
    <w:rsid w:val="008F63C8"/>
    <w:rsid w:val="008F6E4F"/>
    <w:rsid w:val="009117DC"/>
    <w:rsid w:val="0093591C"/>
    <w:rsid w:val="009407FC"/>
    <w:rsid w:val="00941D03"/>
    <w:rsid w:val="00950B13"/>
    <w:rsid w:val="00954364"/>
    <w:rsid w:val="009731F7"/>
    <w:rsid w:val="00974C26"/>
    <w:rsid w:val="00976502"/>
    <w:rsid w:val="00982CB6"/>
    <w:rsid w:val="00984664"/>
    <w:rsid w:val="009B173D"/>
    <w:rsid w:val="009B647D"/>
    <w:rsid w:val="009D13E6"/>
    <w:rsid w:val="009D4FE8"/>
    <w:rsid w:val="009F08FA"/>
    <w:rsid w:val="009F1CE0"/>
    <w:rsid w:val="009F2CBA"/>
    <w:rsid w:val="00A015B5"/>
    <w:rsid w:val="00A02CD8"/>
    <w:rsid w:val="00A255EB"/>
    <w:rsid w:val="00A25A36"/>
    <w:rsid w:val="00A2631B"/>
    <w:rsid w:val="00A55B5E"/>
    <w:rsid w:val="00A62BFD"/>
    <w:rsid w:val="00A7125B"/>
    <w:rsid w:val="00A81DC4"/>
    <w:rsid w:val="00A83D45"/>
    <w:rsid w:val="00A8750F"/>
    <w:rsid w:val="00A916E6"/>
    <w:rsid w:val="00A95D1B"/>
    <w:rsid w:val="00AA1308"/>
    <w:rsid w:val="00AA2D85"/>
    <w:rsid w:val="00AB1579"/>
    <w:rsid w:val="00AB2FCB"/>
    <w:rsid w:val="00AB79BB"/>
    <w:rsid w:val="00AC3718"/>
    <w:rsid w:val="00AD5700"/>
    <w:rsid w:val="00AE0D35"/>
    <w:rsid w:val="00AE0DC9"/>
    <w:rsid w:val="00AE1E6D"/>
    <w:rsid w:val="00AE7A48"/>
    <w:rsid w:val="00B066FA"/>
    <w:rsid w:val="00B219A4"/>
    <w:rsid w:val="00B27131"/>
    <w:rsid w:val="00B305D1"/>
    <w:rsid w:val="00B40BF5"/>
    <w:rsid w:val="00B45091"/>
    <w:rsid w:val="00B47B1A"/>
    <w:rsid w:val="00B609CE"/>
    <w:rsid w:val="00B70166"/>
    <w:rsid w:val="00B74008"/>
    <w:rsid w:val="00B840BE"/>
    <w:rsid w:val="00BA7FCA"/>
    <w:rsid w:val="00BB288C"/>
    <w:rsid w:val="00BC4453"/>
    <w:rsid w:val="00BD0E4B"/>
    <w:rsid w:val="00BE01CC"/>
    <w:rsid w:val="00BF0B24"/>
    <w:rsid w:val="00BF4175"/>
    <w:rsid w:val="00C04A38"/>
    <w:rsid w:val="00C078B4"/>
    <w:rsid w:val="00C15DEC"/>
    <w:rsid w:val="00C17F82"/>
    <w:rsid w:val="00C20182"/>
    <w:rsid w:val="00C25108"/>
    <w:rsid w:val="00C31307"/>
    <w:rsid w:val="00C33233"/>
    <w:rsid w:val="00C35D80"/>
    <w:rsid w:val="00C42DF8"/>
    <w:rsid w:val="00C44861"/>
    <w:rsid w:val="00C475EA"/>
    <w:rsid w:val="00C530D3"/>
    <w:rsid w:val="00C75882"/>
    <w:rsid w:val="00C80D21"/>
    <w:rsid w:val="00C815CB"/>
    <w:rsid w:val="00C874E7"/>
    <w:rsid w:val="00C92D2E"/>
    <w:rsid w:val="00C964B9"/>
    <w:rsid w:val="00C9695E"/>
    <w:rsid w:val="00CA3DC2"/>
    <w:rsid w:val="00CA65C2"/>
    <w:rsid w:val="00CA7AD6"/>
    <w:rsid w:val="00CD603C"/>
    <w:rsid w:val="00CD7684"/>
    <w:rsid w:val="00D00707"/>
    <w:rsid w:val="00D03A0A"/>
    <w:rsid w:val="00D1147B"/>
    <w:rsid w:val="00D14CB2"/>
    <w:rsid w:val="00D21BC5"/>
    <w:rsid w:val="00D352BB"/>
    <w:rsid w:val="00D41BB8"/>
    <w:rsid w:val="00D466FA"/>
    <w:rsid w:val="00D47D9C"/>
    <w:rsid w:val="00D5075C"/>
    <w:rsid w:val="00D518E2"/>
    <w:rsid w:val="00D5752B"/>
    <w:rsid w:val="00D8200D"/>
    <w:rsid w:val="00D9175F"/>
    <w:rsid w:val="00D933BF"/>
    <w:rsid w:val="00DA140D"/>
    <w:rsid w:val="00DA742F"/>
    <w:rsid w:val="00DB7A85"/>
    <w:rsid w:val="00DC3EB3"/>
    <w:rsid w:val="00DC6964"/>
    <w:rsid w:val="00DC7DD8"/>
    <w:rsid w:val="00DD2241"/>
    <w:rsid w:val="00DD56F7"/>
    <w:rsid w:val="00DE122A"/>
    <w:rsid w:val="00DE46B4"/>
    <w:rsid w:val="00DE64EE"/>
    <w:rsid w:val="00E00EB6"/>
    <w:rsid w:val="00E042AE"/>
    <w:rsid w:val="00E0582D"/>
    <w:rsid w:val="00E11A5D"/>
    <w:rsid w:val="00E138C1"/>
    <w:rsid w:val="00E13CB9"/>
    <w:rsid w:val="00E1621B"/>
    <w:rsid w:val="00E16D49"/>
    <w:rsid w:val="00E20CC8"/>
    <w:rsid w:val="00E26DB9"/>
    <w:rsid w:val="00E2731C"/>
    <w:rsid w:val="00E27544"/>
    <w:rsid w:val="00E37730"/>
    <w:rsid w:val="00E4106B"/>
    <w:rsid w:val="00E51672"/>
    <w:rsid w:val="00E83FBF"/>
    <w:rsid w:val="00E94028"/>
    <w:rsid w:val="00E953F7"/>
    <w:rsid w:val="00EB1CED"/>
    <w:rsid w:val="00ED45F2"/>
    <w:rsid w:val="00EE0C5F"/>
    <w:rsid w:val="00EF5B1F"/>
    <w:rsid w:val="00F0728C"/>
    <w:rsid w:val="00F1108D"/>
    <w:rsid w:val="00F13C20"/>
    <w:rsid w:val="00F2589E"/>
    <w:rsid w:val="00F40268"/>
    <w:rsid w:val="00F43C98"/>
    <w:rsid w:val="00F5724D"/>
    <w:rsid w:val="00F70BE8"/>
    <w:rsid w:val="00F774DD"/>
    <w:rsid w:val="00F7765B"/>
    <w:rsid w:val="00F81814"/>
    <w:rsid w:val="00F9272E"/>
    <w:rsid w:val="00FA1FDF"/>
    <w:rsid w:val="00FB558B"/>
    <w:rsid w:val="00FD3424"/>
    <w:rsid w:val="00FD4955"/>
    <w:rsid w:val="00FD6E91"/>
    <w:rsid w:val="00FE7194"/>
    <w:rsid w:val="00FF2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DB10FF"/>
  <w15:chartTrackingRefBased/>
  <w15:docId w15:val="{D3C463DC-909C-4283-B593-D85D2842E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7F65B7"/>
    <w:pPr>
      <w:spacing w:after="120"/>
      <w:contextualSpacing/>
    </w:pPr>
    <w:rPr>
      <w:rFonts w:ascii="Helvetica" w:hAnsi="Helvetica"/>
      <w:b/>
      <w:color w:val="004871"/>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7F65B7"/>
    <w:rPr>
      <w:rFonts w:ascii="Helvetica" w:hAnsi="Helvetica"/>
      <w:b/>
      <w:color w:val="004871"/>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paragraph" w:customStyle="1" w:styleId="AFNRHeading">
    <w:name w:val="AFNRHeading"/>
    <w:basedOn w:val="Normal"/>
    <w:link w:val="AFNRHeadingChar"/>
    <w:qFormat/>
    <w:rsid w:val="00892649"/>
    <w:pPr>
      <w:shd w:val="clear" w:color="auto" w:fill="848981"/>
    </w:pPr>
    <w:rPr>
      <w:color w:val="FFFFFF" w:themeColor="background1"/>
      <w:sz w:val="40"/>
      <w:szCs w:val="40"/>
    </w:r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uiPriority w:val="99"/>
    <w:rsid w:val="0088408F"/>
    <w:rPr>
      <w:rFonts w:ascii="Arial" w:hAnsi="Arial"/>
      <w:b/>
      <w:color w:val="0070C0"/>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character" w:customStyle="1" w:styleId="AFNRHeadingChar">
    <w:name w:val="AFNRHeading Char"/>
    <w:basedOn w:val="DefaultParagraphFont"/>
    <w:link w:val="AFNRHeading"/>
    <w:rsid w:val="00892649"/>
    <w:rPr>
      <w:rFonts w:ascii="Arial" w:hAnsi="Arial"/>
      <w:color w:val="FFFFFF" w:themeColor="background1"/>
      <w:sz w:val="40"/>
      <w:szCs w:val="40"/>
      <w:shd w:val="clear" w:color="auto" w:fill="848981"/>
    </w:r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6C6A6B"/>
    <w:rPr>
      <w:color w:val="954F72" w:themeColor="followedHyperlink"/>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MLC">
    <w:name w:val="MLC"/>
    <w:link w:val="MLCChar"/>
    <w:qFormat/>
    <w:rsid w:val="007F65B7"/>
    <w:pPr>
      <w:shd w:val="clear" w:color="auto" w:fill="004871"/>
      <w:spacing w:after="0" w:line="240" w:lineRule="auto"/>
    </w:pPr>
    <w:rPr>
      <w:rFonts w:ascii="Helvetica" w:hAnsi="Helvetica"/>
      <w:color w:val="FFFFFF" w:themeColor="background1"/>
      <w:sz w:val="40"/>
      <w:szCs w:val="40"/>
    </w:rPr>
  </w:style>
  <w:style w:type="character" w:customStyle="1" w:styleId="MLCChar">
    <w:name w:val="MLC Char"/>
    <w:basedOn w:val="DefaultParagraphFont"/>
    <w:link w:val="MLC"/>
    <w:rsid w:val="007F65B7"/>
    <w:rPr>
      <w:rFonts w:ascii="Helvetica" w:hAnsi="Helvetica"/>
      <w:color w:val="FFFFFF" w:themeColor="background1"/>
      <w:sz w:val="40"/>
      <w:szCs w:val="40"/>
      <w:shd w:val="clear" w:color="auto" w:fill="004871"/>
    </w:rPr>
  </w:style>
  <w:style w:type="character" w:styleId="CommentReference">
    <w:name w:val="annotation reference"/>
    <w:basedOn w:val="DefaultParagraphFont"/>
    <w:uiPriority w:val="99"/>
    <w:semiHidden/>
    <w:unhideWhenUsed/>
    <w:rsid w:val="00C42DF8"/>
    <w:rPr>
      <w:sz w:val="16"/>
      <w:szCs w:val="16"/>
    </w:rPr>
  </w:style>
  <w:style w:type="paragraph" w:styleId="CommentText">
    <w:name w:val="annotation text"/>
    <w:basedOn w:val="Normal"/>
    <w:link w:val="CommentTextChar"/>
    <w:uiPriority w:val="99"/>
    <w:semiHidden/>
    <w:unhideWhenUsed/>
    <w:rsid w:val="00C42DF8"/>
    <w:rPr>
      <w:sz w:val="20"/>
      <w:szCs w:val="20"/>
    </w:rPr>
  </w:style>
  <w:style w:type="character" w:customStyle="1" w:styleId="CommentTextChar">
    <w:name w:val="Comment Text Char"/>
    <w:basedOn w:val="DefaultParagraphFont"/>
    <w:link w:val="CommentText"/>
    <w:uiPriority w:val="99"/>
    <w:semiHidden/>
    <w:rsid w:val="00C42DF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42DF8"/>
    <w:rPr>
      <w:b/>
      <w:bCs/>
    </w:rPr>
  </w:style>
  <w:style w:type="character" w:customStyle="1" w:styleId="CommentSubjectChar">
    <w:name w:val="Comment Subject Char"/>
    <w:basedOn w:val="CommentTextChar"/>
    <w:link w:val="CommentSubject"/>
    <w:uiPriority w:val="99"/>
    <w:semiHidden/>
    <w:rsid w:val="00C42DF8"/>
    <w:rPr>
      <w:rFonts w:ascii="Arial" w:hAnsi="Arial"/>
      <w:b/>
      <w:bCs/>
      <w:sz w:val="20"/>
      <w:szCs w:val="20"/>
    </w:rPr>
  </w:style>
  <w:style w:type="paragraph" w:styleId="BalloonText">
    <w:name w:val="Balloon Text"/>
    <w:basedOn w:val="Normal"/>
    <w:link w:val="BalloonTextChar"/>
    <w:uiPriority w:val="99"/>
    <w:semiHidden/>
    <w:unhideWhenUsed/>
    <w:rsid w:val="00C42D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2D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oplaw.org/finances-tax/patronag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ak\Documents\Custom%20Office%20Templates\MLC_Task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C:\Users\claak\Documents\Custom Office Templates\MLC_Task_Template.dotx</Template>
  <TotalTime>157</TotalTime>
  <Pages>4</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Task X.X Name</vt:lpstr>
    </vt:vector>
  </TitlesOfParts>
  <Manager>Nancy Trivette</Manager>
  <Company>Curriculum for Agricultural Science Education</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3.2 Financial Planning</dc:title>
  <dc:subject>My Local Cooperative Module 3</dc:subject>
  <dc:creator>Carl Aakre</dc:creator>
  <cp:keywords/>
  <dc:description/>
  <cp:lastModifiedBy>Rogers, Ashley</cp:lastModifiedBy>
  <cp:revision>212</cp:revision>
  <dcterms:created xsi:type="dcterms:W3CDTF">2019-12-26T19:03:00Z</dcterms:created>
  <dcterms:modified xsi:type="dcterms:W3CDTF">2022-11-02T20:34:00Z</dcterms:modified>
</cp:coreProperties>
</file>