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31DE8F38" w14:textId="77777777" w:rsidTr="002860C5">
        <w:trPr>
          <w:trHeight w:val="473"/>
        </w:trPr>
        <w:tc>
          <w:tcPr>
            <w:tcW w:w="6984" w:type="dxa"/>
            <w:vAlign w:val="center"/>
          </w:tcPr>
          <w:p w14:paraId="59F0999A" w14:textId="77777777" w:rsidR="002860C5" w:rsidRPr="002860C5" w:rsidRDefault="002860C5" w:rsidP="002860C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7E418029" w14:textId="14A1B38E" w:rsidR="002860C5" w:rsidRDefault="000E43C7" w:rsidP="00C14A0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1A72158C" wp14:editId="288CC728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860C5" w14:paraId="2B57EBC6" w14:textId="77777777" w:rsidTr="000E43C7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42292798" w14:textId="58933BEB" w:rsidR="002860C5" w:rsidRPr="00E16D49" w:rsidRDefault="00195A66" w:rsidP="00E16D49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9D38BB">
              <w:t>3.3 Direct Leadership</w:t>
            </w:r>
          </w:p>
        </w:tc>
        <w:tc>
          <w:tcPr>
            <w:tcW w:w="3816" w:type="dxa"/>
            <w:vMerge/>
            <w:vAlign w:val="center"/>
          </w:tcPr>
          <w:p w14:paraId="3FE0BA4D" w14:textId="77777777" w:rsidR="002860C5" w:rsidRDefault="002860C5" w:rsidP="00C14A05">
            <w:pPr>
              <w:jc w:val="right"/>
              <w:rPr>
                <w:noProof/>
              </w:rPr>
            </w:pPr>
          </w:p>
        </w:tc>
      </w:tr>
    </w:tbl>
    <w:p w14:paraId="66FCCF90" w14:textId="77777777" w:rsidR="00A916E6" w:rsidRDefault="00A916E6" w:rsidP="00A916E6"/>
    <w:p w14:paraId="0BB3AFD7" w14:textId="77777777" w:rsidR="00E16D49" w:rsidRDefault="00E16D49" w:rsidP="00E16D49">
      <w:pPr>
        <w:pStyle w:val="ActivitySection"/>
      </w:pPr>
      <w:r>
        <w:t>Purpose</w:t>
      </w:r>
    </w:p>
    <w:p w14:paraId="55907054" w14:textId="748023AD" w:rsidR="00DB4AC4" w:rsidRDefault="00A05795" w:rsidP="00A355A9">
      <w:pPr>
        <w:pStyle w:val="ActivityBody"/>
      </w:pPr>
      <w:r>
        <w:t xml:space="preserve">All </w:t>
      </w:r>
      <w:r w:rsidR="001319DC">
        <w:t>cooperative</w:t>
      </w:r>
      <w:r w:rsidR="00A355A9">
        <w:t xml:space="preserve"> member</w:t>
      </w:r>
      <w:r>
        <w:t>s</w:t>
      </w:r>
      <w:r w:rsidR="00A355A9">
        <w:t xml:space="preserve"> </w:t>
      </w:r>
      <w:r>
        <w:t xml:space="preserve">have responsibilities and commitments </w:t>
      </w:r>
      <w:r w:rsidR="009320D0">
        <w:t xml:space="preserve">to </w:t>
      </w:r>
      <w:r>
        <w:t>their</w:t>
      </w:r>
      <w:r w:rsidR="001926F4">
        <w:t xml:space="preserve"> organization.</w:t>
      </w:r>
      <w:r w:rsidR="001445A2">
        <w:t xml:space="preserve"> </w:t>
      </w:r>
      <w:r w:rsidR="00433102">
        <w:t>Even though a cooperative business needs to operate with a positive financial balance,</w:t>
      </w:r>
      <w:r w:rsidR="004502ED">
        <w:t xml:space="preserve"> customer service and member satisfaction is </w:t>
      </w:r>
      <w:r w:rsidR="004A542E">
        <w:t>a more important goal</w:t>
      </w:r>
      <w:r w:rsidR="009C7CA0">
        <w:t>.</w:t>
      </w:r>
      <w:r w:rsidR="00DB4AC4">
        <w:t xml:space="preserve"> How does</w:t>
      </w:r>
      <w:r w:rsidR="00CD12F2">
        <w:t xml:space="preserve"> the leadership in a cooperative business ensure</w:t>
      </w:r>
      <w:r w:rsidR="002D020A">
        <w:t xml:space="preserve"> </w:t>
      </w:r>
      <w:r w:rsidR="00C12CF8">
        <w:t>high</w:t>
      </w:r>
      <w:r w:rsidR="00166875">
        <w:t>-</w:t>
      </w:r>
      <w:r w:rsidR="00C12CF8">
        <w:t>quality service</w:t>
      </w:r>
      <w:r w:rsidR="00F11A18">
        <w:t xml:space="preserve"> to its members</w:t>
      </w:r>
      <w:r w:rsidR="00C12CF8">
        <w:t>?</w:t>
      </w:r>
    </w:p>
    <w:p w14:paraId="1BDF0B6C" w14:textId="77777777" w:rsidR="00DB4AC4" w:rsidRPr="00C12CF8" w:rsidRDefault="00DB4AC4" w:rsidP="00C12CF8"/>
    <w:p w14:paraId="1E097ED4" w14:textId="756B2C9C" w:rsidR="00871E3A" w:rsidRDefault="0034362F" w:rsidP="00A355A9">
      <w:pPr>
        <w:pStyle w:val="ActivityBody"/>
      </w:pPr>
      <w:r>
        <w:t xml:space="preserve">A </w:t>
      </w:r>
      <w:r w:rsidR="00925723">
        <w:t xml:space="preserve">successful </w:t>
      </w:r>
      <w:r>
        <w:t xml:space="preserve">cooperative has </w:t>
      </w:r>
      <w:r w:rsidR="00784041">
        <w:t>four teams working together</w:t>
      </w:r>
      <w:r w:rsidR="00073482">
        <w:t xml:space="preserve">; members, </w:t>
      </w:r>
      <w:r w:rsidR="00B94B26">
        <w:t>directors, managers, and employees</w:t>
      </w:r>
      <w:r w:rsidR="00776102">
        <w:t xml:space="preserve">. </w:t>
      </w:r>
      <w:r w:rsidR="00E810D8">
        <w:t>M</w:t>
      </w:r>
      <w:r w:rsidR="00E340C7">
        <w:t xml:space="preserve">embers own and have </w:t>
      </w:r>
      <w:r w:rsidR="005513F9">
        <w:t>control of the cooperative.</w:t>
      </w:r>
      <w:r w:rsidR="00BB7758">
        <w:t xml:space="preserve"> </w:t>
      </w:r>
      <w:r w:rsidR="00716256">
        <w:t xml:space="preserve">Individuals become members of a cooperative </w:t>
      </w:r>
      <w:r w:rsidR="00D76383">
        <w:t>by providing the business capita</w:t>
      </w:r>
      <w:r w:rsidR="008F6332">
        <w:t>l.</w:t>
      </w:r>
      <w:r w:rsidR="00AA199F">
        <w:t xml:space="preserve"> Capi</w:t>
      </w:r>
      <w:r w:rsidR="009D002B">
        <w:t xml:space="preserve">tal </w:t>
      </w:r>
      <w:r w:rsidR="00870E2D">
        <w:t>is money or asset</w:t>
      </w:r>
      <w:r w:rsidR="00812ACD">
        <w:t>s a business has for</w:t>
      </w:r>
      <w:r w:rsidR="0035665A">
        <w:t xml:space="preserve"> starting a company. A cooperative attains its capital through membership fees</w:t>
      </w:r>
      <w:r w:rsidR="008A145A">
        <w:t xml:space="preserve"> or shares.</w:t>
      </w:r>
      <w:r w:rsidR="005513F9">
        <w:t xml:space="preserve"> Members </w:t>
      </w:r>
      <w:r w:rsidR="00E73E38">
        <w:t>control the cooperative by</w:t>
      </w:r>
      <w:r w:rsidR="008F6332">
        <w:t xml:space="preserve"> attending meetings and</w:t>
      </w:r>
      <w:r w:rsidR="00E73E38">
        <w:t xml:space="preserve"> electing </w:t>
      </w:r>
      <w:r w:rsidR="00F44E6A">
        <w:t>directors to serve on a board to make decisions upon the</w:t>
      </w:r>
      <w:r w:rsidR="002B48D4">
        <w:t xml:space="preserve">ir </w:t>
      </w:r>
      <w:r w:rsidR="00F44E6A">
        <w:t xml:space="preserve">behalf. The board </w:t>
      </w:r>
      <w:r w:rsidR="00CE5908">
        <w:t>of directors select</w:t>
      </w:r>
      <w:r w:rsidR="00366511">
        <w:t>s</w:t>
      </w:r>
      <w:r w:rsidR="00CE5908">
        <w:t xml:space="preserve"> officers and form committees to </w:t>
      </w:r>
      <w:r w:rsidR="006D4252">
        <w:t xml:space="preserve">run meetings and make decisions. </w:t>
      </w:r>
      <w:r w:rsidR="00337A35">
        <w:t>A board of directors will have an odd number of people</w:t>
      </w:r>
      <w:r w:rsidR="00324241">
        <w:t>,</w:t>
      </w:r>
      <w:r w:rsidR="00337A35">
        <w:t xml:space="preserve"> </w:t>
      </w:r>
      <w:r w:rsidR="00A95565">
        <w:t xml:space="preserve">so </w:t>
      </w:r>
      <w:r w:rsidR="000B29E5">
        <w:t xml:space="preserve">voting </w:t>
      </w:r>
      <w:r w:rsidR="00A95565">
        <w:t>decisions will not end in a tie.</w:t>
      </w:r>
    </w:p>
    <w:p w14:paraId="525297B6" w14:textId="459301D9" w:rsidR="005B3996" w:rsidRPr="002B48D4" w:rsidRDefault="005B3996" w:rsidP="002B48D4"/>
    <w:p w14:paraId="43F0F991" w14:textId="4E0137EA" w:rsidR="00A355A9" w:rsidRDefault="00AA2565" w:rsidP="002B48D4">
      <w:pPr>
        <w:pStyle w:val="ActivityBody"/>
      </w:pPr>
      <w:r>
        <w:t xml:space="preserve">A board of directors will hire a manager </w:t>
      </w:r>
      <w:r w:rsidR="00104BDE">
        <w:t>responsible for</w:t>
      </w:r>
      <w:r>
        <w:t xml:space="preserve"> </w:t>
      </w:r>
      <w:r w:rsidR="00366511">
        <w:t xml:space="preserve">the </w:t>
      </w:r>
      <w:r>
        <w:t xml:space="preserve">daily operations </w:t>
      </w:r>
      <w:r w:rsidR="00FF780D">
        <w:t xml:space="preserve">of the cooperative. The manager will </w:t>
      </w:r>
      <w:r w:rsidR="009B414E">
        <w:t xml:space="preserve">supervise employees and </w:t>
      </w:r>
      <w:r w:rsidR="00CF75A5">
        <w:t>follow through on directives from the board.</w:t>
      </w:r>
      <w:r w:rsidR="0078256C">
        <w:t xml:space="preserve"> </w:t>
      </w:r>
      <w:r w:rsidR="00F143D4">
        <w:t xml:space="preserve">A board of directors will </w:t>
      </w:r>
      <w:r w:rsidR="00BF507C">
        <w:t xml:space="preserve">tell the manager </w:t>
      </w:r>
      <w:r w:rsidR="00B23582">
        <w:t>what to do, but</w:t>
      </w:r>
      <w:r w:rsidR="00BF507C">
        <w:t xml:space="preserve"> </w:t>
      </w:r>
      <w:r w:rsidR="00B23582">
        <w:t>the manager can decide how to do it.</w:t>
      </w:r>
    </w:p>
    <w:p w14:paraId="50D07C6F" w14:textId="69429799" w:rsidR="00F143D4" w:rsidRPr="00BF507C" w:rsidRDefault="00F143D4" w:rsidP="00BF507C"/>
    <w:p w14:paraId="3ABEAA4A" w14:textId="7C57A984" w:rsidR="00F143D4" w:rsidRDefault="00BF507C" w:rsidP="002B48D4">
      <w:pPr>
        <w:pStyle w:val="ActivityBody"/>
      </w:pPr>
      <w:r>
        <w:t>What will the leadership of your cooperative look like? What decisions will they make?</w:t>
      </w:r>
    </w:p>
    <w:p w14:paraId="439832C0" w14:textId="77777777" w:rsidR="002B48D4" w:rsidRPr="00E16D49" w:rsidRDefault="002B48D4" w:rsidP="00E16D49"/>
    <w:p w14:paraId="1428411B" w14:textId="77777777" w:rsidR="00F40268" w:rsidRDefault="00F40268" w:rsidP="00F40268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5930"/>
      </w:tblGrid>
      <w:tr w:rsidR="00F40268" w14:paraId="40ADD632" w14:textId="77777777" w:rsidTr="005C4C69">
        <w:tc>
          <w:tcPr>
            <w:tcW w:w="4860" w:type="dxa"/>
          </w:tcPr>
          <w:p w14:paraId="358F5F50" w14:textId="77777777" w:rsidR="007C0032" w:rsidRDefault="007C0032" w:rsidP="007C0032">
            <w:pPr>
              <w:pStyle w:val="ActivityBodyBold"/>
            </w:pPr>
            <w:r>
              <w:t>Per student:</w:t>
            </w:r>
          </w:p>
          <w:p w14:paraId="7ACE03C5" w14:textId="14923D24" w:rsidR="00F40268" w:rsidRDefault="007C0032" w:rsidP="007C0032">
            <w:pPr>
              <w:pStyle w:val="Activitybullet"/>
            </w:pPr>
            <w:r>
              <w:t>Pencil</w:t>
            </w:r>
          </w:p>
        </w:tc>
        <w:tc>
          <w:tcPr>
            <w:tcW w:w="5930" w:type="dxa"/>
          </w:tcPr>
          <w:p w14:paraId="473655E1" w14:textId="77777777" w:rsidR="00F40268" w:rsidRDefault="005C4C69" w:rsidP="005C4C69">
            <w:pPr>
              <w:pStyle w:val="ActivityBodyBold"/>
            </w:pPr>
            <w:r>
              <w:t>Per team of three:</w:t>
            </w:r>
          </w:p>
          <w:p w14:paraId="6D149629" w14:textId="77777777" w:rsidR="005C4C69" w:rsidRDefault="005C4C69" w:rsidP="005C4C69">
            <w:pPr>
              <w:pStyle w:val="Activitybullet"/>
            </w:pPr>
            <w:r>
              <w:t>Computer with concept software(optional)</w:t>
            </w:r>
          </w:p>
          <w:p w14:paraId="545B5FBB" w14:textId="77777777" w:rsidR="005C4C69" w:rsidRDefault="005C4C69" w:rsidP="005C4C69">
            <w:pPr>
              <w:pStyle w:val="Activitybullet"/>
            </w:pPr>
            <w:r>
              <w:t>Markers</w:t>
            </w:r>
          </w:p>
          <w:p w14:paraId="08E7D39D" w14:textId="429E0791" w:rsidR="005C4C69" w:rsidRDefault="005C4C69" w:rsidP="005C4C69">
            <w:pPr>
              <w:pStyle w:val="Activitybullet"/>
            </w:pPr>
            <w:r>
              <w:t>Poster board</w:t>
            </w:r>
          </w:p>
        </w:tc>
      </w:tr>
    </w:tbl>
    <w:p w14:paraId="67FF23CA" w14:textId="77777777" w:rsidR="00F40268" w:rsidRDefault="00F40268" w:rsidP="00F40268"/>
    <w:p w14:paraId="420CDE3D" w14:textId="77777777" w:rsidR="00F40268" w:rsidRDefault="00F40268" w:rsidP="00F40268">
      <w:pPr>
        <w:pStyle w:val="ActivitySection"/>
      </w:pPr>
      <w:r>
        <w:t>Procedure</w:t>
      </w:r>
    </w:p>
    <w:p w14:paraId="02B6AC8C" w14:textId="4DC97103" w:rsidR="0061080C" w:rsidRDefault="002418A9" w:rsidP="002418A9">
      <w:pPr>
        <w:pStyle w:val="ActivityBody"/>
      </w:pPr>
      <w:r>
        <w:t xml:space="preserve">Work in a </w:t>
      </w:r>
      <w:r w:rsidR="008B2700">
        <w:t>team of three</w:t>
      </w:r>
      <w:r>
        <w:t xml:space="preserve"> to plan </w:t>
      </w:r>
      <w:r w:rsidR="00642F20">
        <w:t>the internal structure of your cooperative.</w:t>
      </w:r>
      <w:r w:rsidR="00877498">
        <w:t xml:space="preserve"> </w:t>
      </w:r>
      <w:r w:rsidR="007A6EE0">
        <w:t xml:space="preserve">Identify the roles of </w:t>
      </w:r>
      <w:r w:rsidR="00875F66">
        <w:t xml:space="preserve">cooperative members and the board of directors. </w:t>
      </w:r>
      <w:r w:rsidR="00877498">
        <w:t>Then write a job description for selecting a manager for your business.</w:t>
      </w:r>
      <w:r w:rsidR="006743FF">
        <w:t xml:space="preserve"> Record all information on the </w:t>
      </w:r>
      <w:r w:rsidR="006743FF" w:rsidRPr="00EC7BFA">
        <w:rPr>
          <w:rStyle w:val="ActivityBodyItalicChar"/>
        </w:rPr>
        <w:t>Personnel Planning Guide</w:t>
      </w:r>
      <w:r w:rsidR="006743FF">
        <w:t>.</w:t>
      </w:r>
    </w:p>
    <w:p w14:paraId="7EBBEC1E" w14:textId="3D5E8D87" w:rsidR="00642F20" w:rsidRDefault="00B64051" w:rsidP="00B64051">
      <w:pPr>
        <w:pStyle w:val="ActivityBodyBold"/>
      </w:pPr>
      <w:r>
        <w:t xml:space="preserve">Part One </w:t>
      </w:r>
      <w:r w:rsidR="0027250C">
        <w:t>–</w:t>
      </w:r>
      <w:r>
        <w:t xml:space="preserve"> Members</w:t>
      </w:r>
      <w:r w:rsidR="00FF197A">
        <w:t xml:space="preserve"> and Directors</w:t>
      </w:r>
    </w:p>
    <w:p w14:paraId="222AB070" w14:textId="4463C5E3" w:rsidR="00713B90" w:rsidRDefault="00AB4104" w:rsidP="00713B90">
      <w:pPr>
        <w:pStyle w:val="ActivityNumbers"/>
      </w:pPr>
      <w:r>
        <w:t xml:space="preserve">Explain the role </w:t>
      </w:r>
      <w:r w:rsidR="003D65AC">
        <w:t xml:space="preserve">all members </w:t>
      </w:r>
      <w:r>
        <w:t xml:space="preserve">will </w:t>
      </w:r>
      <w:r w:rsidR="003D65AC">
        <w:t>have</w:t>
      </w:r>
      <w:r>
        <w:t xml:space="preserve"> in your cooperative. Include the following in your description.</w:t>
      </w:r>
    </w:p>
    <w:p w14:paraId="06F98124" w14:textId="00B9AE14" w:rsidR="00AB4104" w:rsidRDefault="00F92B29" w:rsidP="00AB4104">
      <w:pPr>
        <w:pStyle w:val="Activitybullet"/>
      </w:pPr>
      <w:r>
        <w:t xml:space="preserve">Membership </w:t>
      </w:r>
      <w:r w:rsidR="00871E3A">
        <w:t>capital</w:t>
      </w:r>
    </w:p>
    <w:p w14:paraId="5C4629D4" w14:textId="77777777" w:rsidR="003D79D9" w:rsidRDefault="00B421E0" w:rsidP="004224D7">
      <w:pPr>
        <w:pStyle w:val="Activitybullet"/>
      </w:pPr>
      <w:r>
        <w:t>Expected p</w:t>
      </w:r>
      <w:r w:rsidR="00612C02">
        <w:t>atronage</w:t>
      </w:r>
    </w:p>
    <w:p w14:paraId="12511ECA" w14:textId="4C044077" w:rsidR="00612C02" w:rsidRPr="004224D7" w:rsidRDefault="00D552F3" w:rsidP="004224D7">
      <w:pPr>
        <w:pStyle w:val="Activitybullet"/>
      </w:pPr>
      <w:r>
        <w:t>Meeting</w:t>
      </w:r>
      <w:r w:rsidR="0013500C">
        <w:t xml:space="preserve"> obligations</w:t>
      </w:r>
    </w:p>
    <w:p w14:paraId="27EC71F7" w14:textId="6F919D99" w:rsidR="004C0E79" w:rsidRDefault="004C0E79" w:rsidP="00AB4104">
      <w:pPr>
        <w:pStyle w:val="Activitybullet"/>
      </w:pPr>
      <w:r>
        <w:t>Voting rights</w:t>
      </w:r>
    </w:p>
    <w:p w14:paraId="46980E35" w14:textId="26C750BB" w:rsidR="0067148A" w:rsidRDefault="0067148A" w:rsidP="00EE138C">
      <w:pPr>
        <w:pStyle w:val="ActivityNumbers"/>
      </w:pPr>
      <w:r>
        <w:t>Record the number of members that will serve on the board.</w:t>
      </w:r>
    </w:p>
    <w:p w14:paraId="3612E1F3" w14:textId="28C6C4A5" w:rsidR="0067148A" w:rsidRDefault="00AA0E5F" w:rsidP="00EE138C">
      <w:pPr>
        <w:pStyle w:val="ActivityNumbers"/>
      </w:pPr>
      <w:r>
        <w:t xml:space="preserve">Determine the officers </w:t>
      </w:r>
      <w:r w:rsidR="00EE138C">
        <w:t>elected by the board. Record the office and their responsibilities.</w:t>
      </w:r>
    </w:p>
    <w:p w14:paraId="53F8D380" w14:textId="355FDFB1" w:rsidR="00EE138C" w:rsidRDefault="00C07EDE" w:rsidP="00EE138C">
      <w:pPr>
        <w:pStyle w:val="ActivityNumbers"/>
      </w:pPr>
      <w:r>
        <w:t xml:space="preserve">Decide what types of committees you will need </w:t>
      </w:r>
      <w:r w:rsidR="00242DDC">
        <w:t>to make</w:t>
      </w:r>
      <w:r>
        <w:t xml:space="preserve"> decisions. </w:t>
      </w:r>
      <w:r w:rsidR="00F516CC">
        <w:t>Record the name of the committee, what the committee will do, and if it will have the power to act.</w:t>
      </w:r>
    </w:p>
    <w:p w14:paraId="3A15555B" w14:textId="43953060" w:rsidR="005C4C69" w:rsidRDefault="005C4C69" w:rsidP="00EE138C">
      <w:pPr>
        <w:pStyle w:val="ActivityNumbers"/>
      </w:pPr>
      <w:r>
        <w:t xml:space="preserve">Use concept mapping software or poster board and markers to create a visual structure showing the relationships between members, committees, board members, </w:t>
      </w:r>
      <w:proofErr w:type="gramStart"/>
      <w:r>
        <w:t>managers</w:t>
      </w:r>
      <w:proofErr w:type="gramEnd"/>
      <w:r>
        <w:t xml:space="preserve"> and employees.</w:t>
      </w:r>
    </w:p>
    <w:p w14:paraId="4D8698D3" w14:textId="0B8EA9C3" w:rsidR="0027250C" w:rsidRDefault="00217F8B" w:rsidP="000E43C7">
      <w:pPr>
        <w:pStyle w:val="ActivityBodyBold"/>
        <w:ind w:left="0"/>
      </w:pPr>
      <w:r>
        <w:br w:type="page"/>
      </w:r>
      <w:r w:rsidR="0027250C">
        <w:lastRenderedPageBreak/>
        <w:t xml:space="preserve">Part </w:t>
      </w:r>
      <w:r w:rsidR="004224D7">
        <w:t>Two</w:t>
      </w:r>
      <w:r w:rsidR="0027250C">
        <w:t xml:space="preserve"> – Management</w:t>
      </w:r>
    </w:p>
    <w:p w14:paraId="61368FF5" w14:textId="4E0B0D57" w:rsidR="004D5659" w:rsidRDefault="004B3ACA" w:rsidP="00011A45">
      <w:pPr>
        <w:pStyle w:val="ActivityBody"/>
      </w:pPr>
      <w:r>
        <w:t>Your cooperative will need a manager</w:t>
      </w:r>
      <w:r w:rsidR="00F05C4C">
        <w:t xml:space="preserve">. Write a job description </w:t>
      </w:r>
      <w:r w:rsidR="00E65043">
        <w:t>for the ideal managerial candidate</w:t>
      </w:r>
      <w:r w:rsidR="00750E40">
        <w:t>. Write the description</w:t>
      </w:r>
      <w:r w:rsidR="00606DC0">
        <w:t xml:space="preserve"> on the </w:t>
      </w:r>
      <w:r w:rsidR="00750E40" w:rsidRPr="00750E40">
        <w:rPr>
          <w:rStyle w:val="ActivityBodyItalicChar"/>
        </w:rPr>
        <w:t>Personnel</w:t>
      </w:r>
      <w:r w:rsidR="00606DC0" w:rsidRPr="00750E40">
        <w:rPr>
          <w:rStyle w:val="ActivityBodyItalicChar"/>
        </w:rPr>
        <w:t xml:space="preserve"> </w:t>
      </w:r>
      <w:r w:rsidR="00750E40" w:rsidRPr="00750E40">
        <w:rPr>
          <w:rStyle w:val="ActivityBodyItalicChar"/>
        </w:rPr>
        <w:t>Planning Guide</w:t>
      </w:r>
      <w:r w:rsidR="00750E40">
        <w:t>. Include the following for your description.</w:t>
      </w:r>
    </w:p>
    <w:p w14:paraId="73DB896E" w14:textId="48344416" w:rsidR="00F05C4C" w:rsidRPr="00E65043" w:rsidRDefault="00F05C4C" w:rsidP="00E65043"/>
    <w:p w14:paraId="74667740" w14:textId="77777777" w:rsidR="00E8192B" w:rsidRDefault="00D76E2D" w:rsidP="007211E0">
      <w:pPr>
        <w:pStyle w:val="Activitybullet"/>
      </w:pPr>
      <w:r>
        <w:t>Job title</w:t>
      </w:r>
    </w:p>
    <w:p w14:paraId="1824D50A" w14:textId="0EB158A7" w:rsidR="00F05C4C" w:rsidRDefault="004E3D14" w:rsidP="007211E0">
      <w:pPr>
        <w:pStyle w:val="Activitybullet"/>
      </w:pPr>
      <w:r>
        <w:t>A t</w:t>
      </w:r>
      <w:r w:rsidR="00E8192B">
        <w:t>hree to four sentence</w:t>
      </w:r>
      <w:r w:rsidR="00D76E2D">
        <w:t xml:space="preserve"> </w:t>
      </w:r>
      <w:r>
        <w:t>overview</w:t>
      </w:r>
      <w:r w:rsidR="00242DDC">
        <w:t>,</w:t>
      </w:r>
      <w:r>
        <w:t xml:space="preserve"> </w:t>
      </w:r>
      <w:r w:rsidR="001B4534">
        <w:t xml:space="preserve">including a description </w:t>
      </w:r>
      <w:r w:rsidR="001C206B">
        <w:t>of the cooperative</w:t>
      </w:r>
      <w:r w:rsidR="00806591">
        <w:t xml:space="preserve">, </w:t>
      </w:r>
      <w:r w:rsidR="001C206B">
        <w:t>who the manager will report to</w:t>
      </w:r>
      <w:r w:rsidR="00806591">
        <w:t>,</w:t>
      </w:r>
      <w:r w:rsidR="00D46561">
        <w:t xml:space="preserve"> and what </w:t>
      </w:r>
      <w:r w:rsidR="00806591">
        <w:t>he or she</w:t>
      </w:r>
      <w:r w:rsidR="00D46561">
        <w:t xml:space="preserve"> </w:t>
      </w:r>
      <w:r w:rsidR="00B63094">
        <w:t>will be</w:t>
      </w:r>
      <w:r w:rsidR="00D46561">
        <w:t xml:space="preserve"> responsible </w:t>
      </w:r>
      <w:r w:rsidR="00293B1A">
        <w:t>for doing</w:t>
      </w:r>
      <w:r w:rsidR="00593BFF">
        <w:t>.</w:t>
      </w:r>
    </w:p>
    <w:p w14:paraId="35D618ED" w14:textId="16581766" w:rsidR="002A03B7" w:rsidRDefault="00D46561" w:rsidP="007211E0">
      <w:pPr>
        <w:pStyle w:val="Activitybullet"/>
      </w:pPr>
      <w:r>
        <w:t>Five e</w:t>
      </w:r>
      <w:r w:rsidR="00B34279">
        <w:t xml:space="preserve">xperiences </w:t>
      </w:r>
      <w:r>
        <w:t>or</w:t>
      </w:r>
      <w:r w:rsidR="00B34279">
        <w:t xml:space="preserve"> </w:t>
      </w:r>
      <w:r w:rsidR="00651655">
        <w:t xml:space="preserve">qualifications that you want your manager to </w:t>
      </w:r>
      <w:r w:rsidR="00BA57D1">
        <w:t>have already</w:t>
      </w:r>
      <w:r w:rsidR="00651655">
        <w:t>.</w:t>
      </w:r>
    </w:p>
    <w:p w14:paraId="6B101685" w14:textId="7B92182E" w:rsidR="00037168" w:rsidRDefault="00D46561" w:rsidP="007211E0">
      <w:pPr>
        <w:pStyle w:val="Activitybullet"/>
      </w:pPr>
      <w:r>
        <w:t xml:space="preserve">Five </w:t>
      </w:r>
      <w:r w:rsidR="00037168">
        <w:t>tasks</w:t>
      </w:r>
      <w:r w:rsidR="00B1626B">
        <w:t xml:space="preserve"> that the manager will </w:t>
      </w:r>
      <w:r w:rsidR="00192C9B">
        <w:t xml:space="preserve">perform </w:t>
      </w:r>
      <w:r w:rsidR="00BA41CF">
        <w:t>daily</w:t>
      </w:r>
      <w:r w:rsidR="00BD55E8">
        <w:t>.</w:t>
      </w:r>
    </w:p>
    <w:p w14:paraId="459BB95B" w14:textId="77777777" w:rsidR="007A7277" w:rsidRPr="007A7277" w:rsidRDefault="007A7277" w:rsidP="007A7277"/>
    <w:p w14:paraId="0C5FC386" w14:textId="50DCAA78" w:rsidR="005B251A" w:rsidRDefault="00F40268" w:rsidP="005B251A">
      <w:pPr>
        <w:pStyle w:val="ActivitySection"/>
      </w:pPr>
      <w:r>
        <w:t>Conclusion</w:t>
      </w:r>
    </w:p>
    <w:p w14:paraId="3C849FAD" w14:textId="518DB8B8" w:rsidR="005B251A" w:rsidRDefault="00BD55E8" w:rsidP="005B251A">
      <w:pPr>
        <w:pStyle w:val="ActivityNumbers"/>
        <w:numPr>
          <w:ilvl w:val="0"/>
          <w:numId w:val="42"/>
        </w:numPr>
      </w:pPr>
      <w:r>
        <w:t>Who makes the decisions for a cooperative?</w:t>
      </w:r>
    </w:p>
    <w:p w14:paraId="44F45132" w14:textId="6BDBC9A5" w:rsidR="00FF379D" w:rsidRPr="00FF379D" w:rsidRDefault="00FF379D" w:rsidP="00FF379D"/>
    <w:p w14:paraId="69D3C104" w14:textId="7BA09CE0" w:rsidR="00FF379D" w:rsidRPr="00FF379D" w:rsidRDefault="00FF379D" w:rsidP="00FF379D"/>
    <w:p w14:paraId="5BAF4931" w14:textId="77777777" w:rsidR="00FF379D" w:rsidRPr="00FF379D" w:rsidRDefault="00FF379D" w:rsidP="00FF379D"/>
    <w:p w14:paraId="1BA30927" w14:textId="6E97B48A" w:rsidR="00FF379D" w:rsidRDefault="00FF379D" w:rsidP="005B251A">
      <w:pPr>
        <w:pStyle w:val="ActivityNumbers"/>
        <w:numPr>
          <w:ilvl w:val="0"/>
          <w:numId w:val="42"/>
        </w:numPr>
      </w:pPr>
      <w:r>
        <w:t>Why do cooperative board members need to be owner-members?</w:t>
      </w:r>
    </w:p>
    <w:p w14:paraId="4CF606DF" w14:textId="157272DB" w:rsidR="00FF379D" w:rsidRPr="00FF379D" w:rsidRDefault="00FF379D" w:rsidP="00FF379D"/>
    <w:p w14:paraId="62ACE6DE" w14:textId="1E21AC0A" w:rsidR="00FF379D" w:rsidRPr="00FF379D" w:rsidRDefault="00FF379D" w:rsidP="00FF379D"/>
    <w:p w14:paraId="0CD1C9DD" w14:textId="6739C8AC" w:rsidR="00FF379D" w:rsidRDefault="00FF379D" w:rsidP="00FF379D"/>
    <w:p w14:paraId="2ED460D4" w14:textId="5B4E51C1" w:rsidR="00FF379D" w:rsidRPr="00FF379D" w:rsidRDefault="003F665A" w:rsidP="00FF379D">
      <w:pPr>
        <w:pStyle w:val="ActivityNumbers"/>
      </w:pPr>
      <w:r>
        <w:t xml:space="preserve">How </w:t>
      </w:r>
      <w:r w:rsidR="00BA57D1">
        <w:t>are</w:t>
      </w:r>
      <w:r>
        <w:t xml:space="preserve"> a manager’s responsibilities different from a director’s responsibilities?</w:t>
      </w:r>
    </w:p>
    <w:p w14:paraId="45AA7869" w14:textId="0A9B8C3D" w:rsidR="008A47D6" w:rsidRPr="005B251A" w:rsidRDefault="008A47D6" w:rsidP="005B251A">
      <w:r>
        <w:br w:type="page"/>
      </w:r>
    </w:p>
    <w:p w14:paraId="1CDA4540" w14:textId="7C99D5DE" w:rsidR="00F40268" w:rsidRDefault="009C3AEC" w:rsidP="008A47D6">
      <w:r>
        <w:lastRenderedPageBreak/>
        <w:t>Name____________________________________________________</w:t>
      </w:r>
    </w:p>
    <w:p w14:paraId="1FFAB3D1" w14:textId="4F9898CB" w:rsidR="006776F8" w:rsidRDefault="006776F8" w:rsidP="006776F8">
      <w:pPr>
        <w:pStyle w:val="MLC"/>
      </w:pPr>
      <w:r>
        <w:t xml:space="preserve"> Personnel Planning Guide</w:t>
      </w:r>
    </w:p>
    <w:p w14:paraId="2C2A8335" w14:textId="186E60F3" w:rsidR="006776F8" w:rsidRDefault="006776F8" w:rsidP="008600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8275"/>
      </w:tblGrid>
      <w:tr w:rsidR="00871E3A" w14:paraId="33BCBC1A" w14:textId="77777777" w:rsidTr="006D636D">
        <w:tc>
          <w:tcPr>
            <w:tcW w:w="10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36314" w14:textId="2077BAA6" w:rsidR="00871E3A" w:rsidRPr="006D636D" w:rsidRDefault="00871E3A" w:rsidP="0086000A">
            <w:pPr>
              <w:rPr>
                <w:rStyle w:val="KeyTerm"/>
              </w:rPr>
            </w:pPr>
            <w:r w:rsidRPr="006D636D">
              <w:rPr>
                <w:rStyle w:val="KeyTerm"/>
              </w:rPr>
              <w:t xml:space="preserve">Table 1. </w:t>
            </w:r>
            <w:r w:rsidRPr="006D636D">
              <w:rPr>
                <w:rStyle w:val="KeyTermItalic"/>
              </w:rPr>
              <w:t>Member Roles</w:t>
            </w:r>
          </w:p>
        </w:tc>
      </w:tr>
      <w:tr w:rsidR="00871E3A" w14:paraId="351BBDFD" w14:textId="77777777" w:rsidTr="00204CFA">
        <w:trPr>
          <w:trHeight w:val="360"/>
        </w:trPr>
        <w:tc>
          <w:tcPr>
            <w:tcW w:w="2515" w:type="dxa"/>
            <w:tcBorders>
              <w:top w:val="single" w:sz="4" w:space="0" w:color="auto"/>
            </w:tcBorders>
            <w:vAlign w:val="center"/>
          </w:tcPr>
          <w:p w14:paraId="6A88F002" w14:textId="33FB952F" w:rsidR="00871E3A" w:rsidRPr="00994D4F" w:rsidRDefault="00871E3A" w:rsidP="00994D4F">
            <w:r w:rsidRPr="00994D4F">
              <w:t>Membership Capital</w:t>
            </w:r>
          </w:p>
        </w:tc>
        <w:tc>
          <w:tcPr>
            <w:tcW w:w="8275" w:type="dxa"/>
            <w:tcBorders>
              <w:top w:val="single" w:sz="4" w:space="0" w:color="auto"/>
            </w:tcBorders>
          </w:tcPr>
          <w:p w14:paraId="226C7045" w14:textId="77777777" w:rsidR="00871E3A" w:rsidRDefault="00871E3A" w:rsidP="0086000A"/>
        </w:tc>
      </w:tr>
      <w:tr w:rsidR="00871E3A" w14:paraId="65BBE1A4" w14:textId="77777777" w:rsidTr="00204CFA">
        <w:trPr>
          <w:trHeight w:val="360"/>
        </w:trPr>
        <w:tc>
          <w:tcPr>
            <w:tcW w:w="2515" w:type="dxa"/>
            <w:vAlign w:val="center"/>
          </w:tcPr>
          <w:p w14:paraId="04547239" w14:textId="44241015" w:rsidR="00871E3A" w:rsidRPr="00994D4F" w:rsidRDefault="00871E3A" w:rsidP="00994D4F">
            <w:r w:rsidRPr="00994D4F">
              <w:t>Expected Patronage</w:t>
            </w:r>
          </w:p>
        </w:tc>
        <w:tc>
          <w:tcPr>
            <w:tcW w:w="8275" w:type="dxa"/>
          </w:tcPr>
          <w:p w14:paraId="36AEA9FB" w14:textId="77777777" w:rsidR="00871E3A" w:rsidRDefault="00871E3A" w:rsidP="0086000A"/>
        </w:tc>
      </w:tr>
      <w:tr w:rsidR="00871E3A" w14:paraId="2F0AB6ED" w14:textId="77777777" w:rsidTr="00204CFA">
        <w:trPr>
          <w:trHeight w:val="360"/>
        </w:trPr>
        <w:tc>
          <w:tcPr>
            <w:tcW w:w="2515" w:type="dxa"/>
            <w:vAlign w:val="center"/>
          </w:tcPr>
          <w:p w14:paraId="73CC3A26" w14:textId="120B15FE" w:rsidR="00871E3A" w:rsidRPr="00994D4F" w:rsidRDefault="008C57F2" w:rsidP="00994D4F">
            <w:r w:rsidRPr="00994D4F">
              <w:t xml:space="preserve">Meeting </w:t>
            </w:r>
            <w:r w:rsidR="00BE3010" w:rsidRPr="00994D4F">
              <w:t>O</w:t>
            </w:r>
            <w:r w:rsidRPr="00994D4F">
              <w:t>bligations</w:t>
            </w:r>
          </w:p>
        </w:tc>
        <w:tc>
          <w:tcPr>
            <w:tcW w:w="8275" w:type="dxa"/>
          </w:tcPr>
          <w:p w14:paraId="7CDFC162" w14:textId="77777777" w:rsidR="00871E3A" w:rsidRDefault="00871E3A" w:rsidP="0086000A"/>
        </w:tc>
      </w:tr>
      <w:tr w:rsidR="00871E3A" w14:paraId="52691A4E" w14:textId="77777777" w:rsidTr="00204CFA">
        <w:trPr>
          <w:trHeight w:val="360"/>
        </w:trPr>
        <w:tc>
          <w:tcPr>
            <w:tcW w:w="2515" w:type="dxa"/>
            <w:vAlign w:val="center"/>
          </w:tcPr>
          <w:p w14:paraId="49187258" w14:textId="0AE61E3C" w:rsidR="00871E3A" w:rsidRPr="00994D4F" w:rsidRDefault="008C57F2" w:rsidP="00994D4F">
            <w:r w:rsidRPr="00994D4F">
              <w:t xml:space="preserve">Voting </w:t>
            </w:r>
            <w:r w:rsidR="00BE3010" w:rsidRPr="00994D4F">
              <w:t>R</w:t>
            </w:r>
            <w:r w:rsidRPr="00994D4F">
              <w:t>ights</w:t>
            </w:r>
          </w:p>
        </w:tc>
        <w:tc>
          <w:tcPr>
            <w:tcW w:w="8275" w:type="dxa"/>
          </w:tcPr>
          <w:p w14:paraId="49E7886A" w14:textId="77777777" w:rsidR="00871E3A" w:rsidRDefault="00871E3A" w:rsidP="0086000A"/>
        </w:tc>
      </w:tr>
    </w:tbl>
    <w:p w14:paraId="5D8A0B3D" w14:textId="5842D3B4" w:rsidR="00663836" w:rsidRDefault="00663836" w:rsidP="008600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8275"/>
      </w:tblGrid>
      <w:tr w:rsidR="004B1FBD" w14:paraId="6CC01550" w14:textId="77777777" w:rsidTr="00231BE9">
        <w:tc>
          <w:tcPr>
            <w:tcW w:w="10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30267" w14:textId="78F1ED2E" w:rsidR="004B1FBD" w:rsidRPr="006D636D" w:rsidRDefault="004B1FBD" w:rsidP="00231BE9">
            <w:pPr>
              <w:rPr>
                <w:rStyle w:val="KeyTerm"/>
              </w:rPr>
            </w:pPr>
            <w:r w:rsidRPr="006D636D">
              <w:rPr>
                <w:rStyle w:val="KeyTerm"/>
              </w:rPr>
              <w:t xml:space="preserve">Table </w:t>
            </w:r>
            <w:r w:rsidRPr="00FB4DB4">
              <w:rPr>
                <w:rStyle w:val="KeyTermItalic"/>
              </w:rPr>
              <w:t>2. Officers</w:t>
            </w:r>
          </w:p>
        </w:tc>
      </w:tr>
      <w:tr w:rsidR="004B1FBD" w14:paraId="5AB93CA0" w14:textId="77777777" w:rsidTr="00BF6F89">
        <w:tc>
          <w:tcPr>
            <w:tcW w:w="251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FFE8D7C" w14:textId="05895D8E" w:rsidR="004B1FBD" w:rsidRDefault="004B1FBD" w:rsidP="00BF6F89">
            <w:pPr>
              <w:pStyle w:val="RubricHeadings"/>
            </w:pPr>
            <w:r>
              <w:t>Office</w:t>
            </w:r>
          </w:p>
        </w:tc>
        <w:tc>
          <w:tcPr>
            <w:tcW w:w="827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386856C" w14:textId="28B5CDEB" w:rsidR="004B1FBD" w:rsidRDefault="004B1FBD" w:rsidP="00BF6F89">
            <w:pPr>
              <w:pStyle w:val="RubricHeadings"/>
            </w:pPr>
            <w:r>
              <w:t>Duties</w:t>
            </w:r>
          </w:p>
        </w:tc>
      </w:tr>
      <w:tr w:rsidR="004B1FBD" w14:paraId="4E7C3A91" w14:textId="77777777" w:rsidTr="000542A2">
        <w:trPr>
          <w:trHeight w:val="432"/>
        </w:trPr>
        <w:tc>
          <w:tcPr>
            <w:tcW w:w="2515" w:type="dxa"/>
            <w:tcBorders>
              <w:top w:val="single" w:sz="4" w:space="0" w:color="auto"/>
            </w:tcBorders>
          </w:tcPr>
          <w:p w14:paraId="20D9C2A4" w14:textId="77777777" w:rsidR="004B1FBD" w:rsidRDefault="004B1FBD" w:rsidP="00231BE9"/>
        </w:tc>
        <w:tc>
          <w:tcPr>
            <w:tcW w:w="8275" w:type="dxa"/>
            <w:tcBorders>
              <w:top w:val="single" w:sz="4" w:space="0" w:color="auto"/>
            </w:tcBorders>
          </w:tcPr>
          <w:p w14:paraId="5D0CC8B2" w14:textId="77777777" w:rsidR="004B1FBD" w:rsidRDefault="004B1FBD" w:rsidP="00231BE9"/>
        </w:tc>
      </w:tr>
      <w:tr w:rsidR="004B1FBD" w14:paraId="7BACB648" w14:textId="77777777" w:rsidTr="000542A2">
        <w:trPr>
          <w:trHeight w:val="432"/>
        </w:trPr>
        <w:tc>
          <w:tcPr>
            <w:tcW w:w="2515" w:type="dxa"/>
          </w:tcPr>
          <w:p w14:paraId="0F57AF67" w14:textId="3531E58F" w:rsidR="004B1FBD" w:rsidRDefault="004B1FBD" w:rsidP="00231BE9"/>
        </w:tc>
        <w:tc>
          <w:tcPr>
            <w:tcW w:w="8275" w:type="dxa"/>
          </w:tcPr>
          <w:p w14:paraId="31F0BDC3" w14:textId="77777777" w:rsidR="004B1FBD" w:rsidRDefault="004B1FBD" w:rsidP="00231BE9"/>
        </w:tc>
      </w:tr>
      <w:tr w:rsidR="004B1FBD" w14:paraId="1E260725" w14:textId="77777777" w:rsidTr="000542A2">
        <w:trPr>
          <w:trHeight w:val="432"/>
        </w:trPr>
        <w:tc>
          <w:tcPr>
            <w:tcW w:w="2515" w:type="dxa"/>
          </w:tcPr>
          <w:p w14:paraId="2BD9DD32" w14:textId="56405CC4" w:rsidR="004B1FBD" w:rsidRDefault="004B1FBD" w:rsidP="00231BE9"/>
        </w:tc>
        <w:tc>
          <w:tcPr>
            <w:tcW w:w="8275" w:type="dxa"/>
          </w:tcPr>
          <w:p w14:paraId="60079683" w14:textId="77777777" w:rsidR="004B1FBD" w:rsidRDefault="004B1FBD" w:rsidP="00231BE9"/>
        </w:tc>
      </w:tr>
      <w:tr w:rsidR="004B1FBD" w14:paraId="31005FDB" w14:textId="77777777" w:rsidTr="000542A2">
        <w:trPr>
          <w:trHeight w:val="432"/>
        </w:trPr>
        <w:tc>
          <w:tcPr>
            <w:tcW w:w="2515" w:type="dxa"/>
          </w:tcPr>
          <w:p w14:paraId="33ECCAF8" w14:textId="7E339F6B" w:rsidR="004B1FBD" w:rsidRDefault="004B1FBD" w:rsidP="00231BE9"/>
        </w:tc>
        <w:tc>
          <w:tcPr>
            <w:tcW w:w="8275" w:type="dxa"/>
          </w:tcPr>
          <w:p w14:paraId="1E334C3C" w14:textId="77777777" w:rsidR="004B1FBD" w:rsidRDefault="004B1FBD" w:rsidP="00231BE9"/>
        </w:tc>
      </w:tr>
    </w:tbl>
    <w:p w14:paraId="16C0888B" w14:textId="0B57898A" w:rsidR="004B1FBD" w:rsidRDefault="004B1FBD" w:rsidP="008600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8275"/>
      </w:tblGrid>
      <w:tr w:rsidR="004B1FBD" w14:paraId="6B61B343" w14:textId="77777777" w:rsidTr="00231BE9">
        <w:tc>
          <w:tcPr>
            <w:tcW w:w="10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EC754" w14:textId="74080B53" w:rsidR="004B1FBD" w:rsidRPr="006D636D" w:rsidRDefault="004B1FBD" w:rsidP="00231BE9">
            <w:pPr>
              <w:rPr>
                <w:rStyle w:val="KeyTerm"/>
              </w:rPr>
            </w:pPr>
            <w:r w:rsidRPr="006D636D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 xml:space="preserve">3. </w:t>
            </w:r>
            <w:r w:rsidRPr="00FB4DB4">
              <w:rPr>
                <w:rStyle w:val="KeyTermItalic"/>
              </w:rPr>
              <w:t>Committees</w:t>
            </w:r>
          </w:p>
        </w:tc>
      </w:tr>
      <w:tr w:rsidR="004B1FBD" w14:paraId="1549E639" w14:textId="77777777" w:rsidTr="00BF6F89">
        <w:tc>
          <w:tcPr>
            <w:tcW w:w="251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E26F1B3" w14:textId="0CAF3B53" w:rsidR="004B1FBD" w:rsidRDefault="004B1FBD" w:rsidP="00BF6F89">
            <w:pPr>
              <w:pStyle w:val="RubricHeadings"/>
            </w:pPr>
            <w:r>
              <w:t>Committee Name</w:t>
            </w:r>
          </w:p>
        </w:tc>
        <w:tc>
          <w:tcPr>
            <w:tcW w:w="827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7132A48" w14:textId="7A896106" w:rsidR="004B1FBD" w:rsidRDefault="00BF6F89" w:rsidP="00BF6F89">
            <w:pPr>
              <w:pStyle w:val="RubricHeadings"/>
            </w:pPr>
            <w:r>
              <w:t>Responsibilities</w:t>
            </w:r>
          </w:p>
        </w:tc>
      </w:tr>
      <w:tr w:rsidR="004B1FBD" w14:paraId="0B5FE231" w14:textId="77777777" w:rsidTr="00204CFA">
        <w:trPr>
          <w:trHeight w:val="504"/>
        </w:trPr>
        <w:tc>
          <w:tcPr>
            <w:tcW w:w="2515" w:type="dxa"/>
            <w:tcBorders>
              <w:top w:val="single" w:sz="4" w:space="0" w:color="auto"/>
            </w:tcBorders>
          </w:tcPr>
          <w:p w14:paraId="4F11D8EC" w14:textId="77777777" w:rsidR="004B1FBD" w:rsidRDefault="004B1FBD" w:rsidP="00231BE9"/>
        </w:tc>
        <w:tc>
          <w:tcPr>
            <w:tcW w:w="8275" w:type="dxa"/>
            <w:tcBorders>
              <w:top w:val="single" w:sz="4" w:space="0" w:color="auto"/>
            </w:tcBorders>
          </w:tcPr>
          <w:p w14:paraId="7ABBA2C2" w14:textId="77777777" w:rsidR="004B1FBD" w:rsidRDefault="004B1FBD" w:rsidP="00231BE9"/>
        </w:tc>
      </w:tr>
      <w:tr w:rsidR="004B1FBD" w14:paraId="5BE958A7" w14:textId="77777777" w:rsidTr="00204CFA">
        <w:trPr>
          <w:trHeight w:val="504"/>
        </w:trPr>
        <w:tc>
          <w:tcPr>
            <w:tcW w:w="2515" w:type="dxa"/>
          </w:tcPr>
          <w:p w14:paraId="7875330F" w14:textId="77777777" w:rsidR="004B1FBD" w:rsidRDefault="004B1FBD" w:rsidP="00231BE9"/>
        </w:tc>
        <w:tc>
          <w:tcPr>
            <w:tcW w:w="8275" w:type="dxa"/>
          </w:tcPr>
          <w:p w14:paraId="4334CEAB" w14:textId="77777777" w:rsidR="004B1FBD" w:rsidRDefault="004B1FBD" w:rsidP="00231BE9"/>
        </w:tc>
      </w:tr>
      <w:tr w:rsidR="004B1FBD" w14:paraId="568A52ED" w14:textId="77777777" w:rsidTr="00204CFA">
        <w:trPr>
          <w:trHeight w:val="504"/>
        </w:trPr>
        <w:tc>
          <w:tcPr>
            <w:tcW w:w="2515" w:type="dxa"/>
          </w:tcPr>
          <w:p w14:paraId="21FAD30A" w14:textId="77777777" w:rsidR="004B1FBD" w:rsidRDefault="004B1FBD" w:rsidP="00231BE9"/>
        </w:tc>
        <w:tc>
          <w:tcPr>
            <w:tcW w:w="8275" w:type="dxa"/>
          </w:tcPr>
          <w:p w14:paraId="2E7EEE57" w14:textId="77777777" w:rsidR="004B1FBD" w:rsidRDefault="004B1FBD" w:rsidP="00231BE9"/>
        </w:tc>
      </w:tr>
      <w:tr w:rsidR="004B1FBD" w14:paraId="0EC8C930" w14:textId="77777777" w:rsidTr="00204CFA">
        <w:trPr>
          <w:trHeight w:val="504"/>
        </w:trPr>
        <w:tc>
          <w:tcPr>
            <w:tcW w:w="2515" w:type="dxa"/>
          </w:tcPr>
          <w:p w14:paraId="139C2757" w14:textId="77777777" w:rsidR="004B1FBD" w:rsidRDefault="004B1FBD" w:rsidP="00231BE9"/>
        </w:tc>
        <w:tc>
          <w:tcPr>
            <w:tcW w:w="8275" w:type="dxa"/>
          </w:tcPr>
          <w:p w14:paraId="689DF4E4" w14:textId="77777777" w:rsidR="004B1FBD" w:rsidRDefault="004B1FBD" w:rsidP="00231BE9"/>
        </w:tc>
      </w:tr>
    </w:tbl>
    <w:p w14:paraId="38442290" w14:textId="76194FF6" w:rsidR="004B1FBD" w:rsidRDefault="004B1FBD" w:rsidP="008600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7"/>
        <w:gridCol w:w="9263"/>
      </w:tblGrid>
      <w:tr w:rsidR="009C44DC" w14:paraId="4468942F" w14:textId="77777777" w:rsidTr="00E8192B"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19908" w14:textId="08154C50" w:rsidR="009C44DC" w:rsidRPr="006D636D" w:rsidRDefault="009C44DC" w:rsidP="00231BE9">
            <w:pPr>
              <w:rPr>
                <w:rStyle w:val="KeyTerm"/>
              </w:rPr>
            </w:pPr>
            <w:r w:rsidRPr="006D636D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 xml:space="preserve">4. </w:t>
            </w:r>
            <w:r w:rsidRPr="00FB4DB4">
              <w:rPr>
                <w:rStyle w:val="KeyTermItalic"/>
              </w:rPr>
              <w:t>Manager Job Description</w:t>
            </w:r>
          </w:p>
        </w:tc>
      </w:tr>
      <w:tr w:rsidR="009C44DC" w14:paraId="140527F2" w14:textId="77777777" w:rsidTr="00597739">
        <w:trPr>
          <w:trHeight w:val="197"/>
        </w:trPr>
        <w:tc>
          <w:tcPr>
            <w:tcW w:w="1537" w:type="dxa"/>
            <w:tcBorders>
              <w:top w:val="single" w:sz="4" w:space="0" w:color="auto"/>
            </w:tcBorders>
            <w:vAlign w:val="center"/>
          </w:tcPr>
          <w:p w14:paraId="627BEED7" w14:textId="3CC8C4E9" w:rsidR="009C44DC" w:rsidRDefault="00E8192B" w:rsidP="00231BE9">
            <w:r>
              <w:t>Job Title</w:t>
            </w:r>
          </w:p>
        </w:tc>
        <w:tc>
          <w:tcPr>
            <w:tcW w:w="9263" w:type="dxa"/>
            <w:tcBorders>
              <w:top w:val="single" w:sz="4" w:space="0" w:color="auto"/>
            </w:tcBorders>
          </w:tcPr>
          <w:p w14:paraId="4786A8C3" w14:textId="77777777" w:rsidR="009C44DC" w:rsidRDefault="009C44DC" w:rsidP="00231BE9"/>
        </w:tc>
      </w:tr>
      <w:tr w:rsidR="004A4F2E" w14:paraId="1A5AA5EA" w14:textId="77777777" w:rsidTr="00597739">
        <w:trPr>
          <w:trHeight w:val="1304"/>
        </w:trPr>
        <w:tc>
          <w:tcPr>
            <w:tcW w:w="1537" w:type="dxa"/>
            <w:tcBorders>
              <w:top w:val="single" w:sz="4" w:space="0" w:color="auto"/>
            </w:tcBorders>
            <w:vAlign w:val="center"/>
          </w:tcPr>
          <w:p w14:paraId="09D0953F" w14:textId="70B26292" w:rsidR="004A4F2E" w:rsidRDefault="00E8192B" w:rsidP="00231BE9">
            <w:r>
              <w:t>Overview</w:t>
            </w:r>
          </w:p>
        </w:tc>
        <w:tc>
          <w:tcPr>
            <w:tcW w:w="9263" w:type="dxa"/>
            <w:tcBorders>
              <w:top w:val="single" w:sz="4" w:space="0" w:color="auto"/>
            </w:tcBorders>
          </w:tcPr>
          <w:p w14:paraId="21FA4CA2" w14:textId="77777777" w:rsidR="004A4F2E" w:rsidRDefault="004A4F2E" w:rsidP="00231BE9"/>
        </w:tc>
      </w:tr>
      <w:tr w:rsidR="009C44DC" w14:paraId="244C24E4" w14:textId="77777777" w:rsidTr="00597739">
        <w:trPr>
          <w:trHeight w:val="504"/>
        </w:trPr>
        <w:tc>
          <w:tcPr>
            <w:tcW w:w="1537" w:type="dxa"/>
            <w:vAlign w:val="center"/>
          </w:tcPr>
          <w:p w14:paraId="24DA1FFE" w14:textId="38D57D34" w:rsidR="009C44DC" w:rsidRDefault="000D253D" w:rsidP="00231BE9">
            <w:r>
              <w:t>Experiences</w:t>
            </w:r>
            <w:r w:rsidR="00A10F37">
              <w:t xml:space="preserve"> and Qualifications</w:t>
            </w:r>
          </w:p>
        </w:tc>
        <w:tc>
          <w:tcPr>
            <w:tcW w:w="9263" w:type="dxa"/>
          </w:tcPr>
          <w:p w14:paraId="7E77F5D6" w14:textId="053851C9" w:rsidR="00AD3F3F" w:rsidRDefault="00AD3F3F" w:rsidP="00E8192B">
            <w:pPr>
              <w:pStyle w:val="PerfObjBullet"/>
            </w:pPr>
          </w:p>
          <w:p w14:paraId="41E48F6D" w14:textId="388C1811" w:rsidR="00A10F37" w:rsidRDefault="00A10F37" w:rsidP="00E8192B">
            <w:pPr>
              <w:pStyle w:val="PerfObjBullet"/>
            </w:pPr>
          </w:p>
          <w:p w14:paraId="70327639" w14:textId="71841086" w:rsidR="00A10F37" w:rsidRDefault="00A10F37" w:rsidP="00E8192B">
            <w:pPr>
              <w:pStyle w:val="PerfObjBullet"/>
            </w:pPr>
          </w:p>
          <w:p w14:paraId="34E23A24" w14:textId="727AE867" w:rsidR="00AD3F3F" w:rsidRDefault="00AD3F3F" w:rsidP="00E8192B">
            <w:pPr>
              <w:pStyle w:val="PerfObjBullet"/>
            </w:pPr>
          </w:p>
          <w:p w14:paraId="5F0A2C23" w14:textId="70329DD8" w:rsidR="00AD3F3F" w:rsidRDefault="00AD3F3F" w:rsidP="00E8192B">
            <w:pPr>
              <w:pStyle w:val="PerfObjBullet"/>
            </w:pPr>
          </w:p>
        </w:tc>
      </w:tr>
      <w:tr w:rsidR="00D47EC7" w14:paraId="63BEDE93" w14:textId="77777777" w:rsidTr="00597739">
        <w:trPr>
          <w:trHeight w:val="80"/>
        </w:trPr>
        <w:tc>
          <w:tcPr>
            <w:tcW w:w="1537" w:type="dxa"/>
            <w:vAlign w:val="center"/>
          </w:tcPr>
          <w:p w14:paraId="18300111" w14:textId="19453629" w:rsidR="00D47EC7" w:rsidRDefault="00D47EC7" w:rsidP="00D47EC7">
            <w:r>
              <w:t>Tasks</w:t>
            </w:r>
          </w:p>
        </w:tc>
        <w:tc>
          <w:tcPr>
            <w:tcW w:w="9263" w:type="dxa"/>
          </w:tcPr>
          <w:p w14:paraId="10C0799C" w14:textId="77777777" w:rsidR="00D47EC7" w:rsidRDefault="00D47EC7" w:rsidP="00D47EC7">
            <w:pPr>
              <w:pStyle w:val="PerfObjBullet"/>
            </w:pPr>
          </w:p>
          <w:p w14:paraId="43060D42" w14:textId="77777777" w:rsidR="00D47EC7" w:rsidRDefault="00D47EC7" w:rsidP="00D47EC7">
            <w:pPr>
              <w:pStyle w:val="PerfObjBullet"/>
            </w:pPr>
          </w:p>
          <w:p w14:paraId="5A378563" w14:textId="77777777" w:rsidR="00D47EC7" w:rsidRDefault="00D47EC7" w:rsidP="00D47EC7">
            <w:pPr>
              <w:pStyle w:val="PerfObjBullet"/>
            </w:pPr>
          </w:p>
          <w:p w14:paraId="1F051869" w14:textId="1ABEFDAC" w:rsidR="00D47EC7" w:rsidRDefault="00D47EC7" w:rsidP="00D47EC7">
            <w:pPr>
              <w:pStyle w:val="PerfObjBullet"/>
            </w:pPr>
          </w:p>
          <w:p w14:paraId="04A5B289" w14:textId="4B3CB145" w:rsidR="00D47EC7" w:rsidRDefault="00D47EC7" w:rsidP="00D47EC7">
            <w:pPr>
              <w:pStyle w:val="PerfObjBullet"/>
            </w:pPr>
          </w:p>
        </w:tc>
      </w:tr>
    </w:tbl>
    <w:p w14:paraId="441D83AF" w14:textId="77777777" w:rsidR="009C44DC" w:rsidRPr="00D47EC7" w:rsidRDefault="009C44DC" w:rsidP="0086000A">
      <w:pPr>
        <w:rPr>
          <w:sz w:val="2"/>
          <w:szCs w:val="2"/>
        </w:rPr>
      </w:pPr>
    </w:p>
    <w:sectPr w:rsidR="009C44DC" w:rsidRPr="00D47EC7" w:rsidSect="002506D4">
      <w:footerReference w:type="default" r:id="rId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696B" w14:textId="77777777" w:rsidR="00BD633E" w:rsidRDefault="00BD633E" w:rsidP="001E4BCA">
      <w:r>
        <w:separator/>
      </w:r>
    </w:p>
  </w:endnote>
  <w:endnote w:type="continuationSeparator" w:id="0">
    <w:p w14:paraId="401E669D" w14:textId="77777777" w:rsidR="00BD633E" w:rsidRDefault="00BD633E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3279B3" w14:paraId="5AAE6A48" w14:textId="77777777" w:rsidTr="006D636D">
      <w:tc>
        <w:tcPr>
          <w:tcW w:w="4945" w:type="dxa"/>
          <w:tcBorders>
            <w:top w:val="single" w:sz="4" w:space="0" w:color="BFBFBF" w:themeColor="background1" w:themeShade="BF"/>
            <w:right w:val="nil"/>
          </w:tcBorders>
          <w:shd w:val="clear" w:color="auto" w:fill="F2F2F2" w:themeFill="background1" w:themeFillShade="F2"/>
        </w:tcPr>
        <w:p w14:paraId="604198E3" w14:textId="7777777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tcBorders>
            <w:left w:val="nil"/>
          </w:tcBorders>
          <w:shd w:val="clear" w:color="auto" w:fill="F2F2F2" w:themeFill="background1" w:themeFillShade="F2"/>
        </w:tcPr>
        <w:p w14:paraId="4F9322E4" w14:textId="7C10387B" w:rsidR="003279B3" w:rsidRDefault="002860C5" w:rsidP="00F40268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 w:rsidR="00E16D49">
            <w:t xml:space="preserve">Task </w:t>
          </w:r>
          <w:r w:rsidR="00C6280D">
            <w:t>3.3</w:t>
          </w:r>
          <w:r w:rsidR="00E16D49">
            <w:t xml:space="preserve"> </w:t>
          </w:r>
          <w:r w:rsidR="00C6280D">
            <w:t>Direct Leadership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703023BF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9BC0" w14:textId="77777777" w:rsidR="00BD633E" w:rsidRDefault="00BD633E" w:rsidP="001E4BCA">
      <w:r>
        <w:separator/>
      </w:r>
    </w:p>
  </w:footnote>
  <w:footnote w:type="continuationSeparator" w:id="0">
    <w:p w14:paraId="78EF066A" w14:textId="77777777" w:rsidR="00BD633E" w:rsidRDefault="00BD633E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4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61AE2"/>
    <w:multiLevelType w:val="hybridMultilevel"/>
    <w:tmpl w:val="16CC1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17AC926A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742078">
    <w:abstractNumId w:val="10"/>
  </w:num>
  <w:num w:numId="2" w16cid:durableId="1306280254">
    <w:abstractNumId w:val="12"/>
  </w:num>
  <w:num w:numId="3" w16cid:durableId="993335076">
    <w:abstractNumId w:val="13"/>
  </w:num>
  <w:num w:numId="4" w16cid:durableId="144587886">
    <w:abstractNumId w:val="14"/>
  </w:num>
  <w:num w:numId="5" w16cid:durableId="436145636">
    <w:abstractNumId w:val="4"/>
  </w:num>
  <w:num w:numId="6" w16cid:durableId="71511210">
    <w:abstractNumId w:val="11"/>
  </w:num>
  <w:num w:numId="7" w16cid:durableId="1862358479">
    <w:abstractNumId w:val="6"/>
  </w:num>
  <w:num w:numId="8" w16cid:durableId="1408647511">
    <w:abstractNumId w:val="5"/>
  </w:num>
  <w:num w:numId="9" w16cid:durableId="252521063">
    <w:abstractNumId w:val="2"/>
  </w:num>
  <w:num w:numId="10" w16cid:durableId="1281306511">
    <w:abstractNumId w:val="3"/>
  </w:num>
  <w:num w:numId="11" w16cid:durableId="2121340227">
    <w:abstractNumId w:val="1"/>
  </w:num>
  <w:num w:numId="12" w16cid:durableId="530654480">
    <w:abstractNumId w:val="7"/>
  </w:num>
  <w:num w:numId="13" w16cid:durableId="1462964590">
    <w:abstractNumId w:val="0"/>
  </w:num>
  <w:num w:numId="14" w16cid:durableId="402874271">
    <w:abstractNumId w:val="14"/>
    <w:lvlOverride w:ilvl="0">
      <w:startOverride w:val="1"/>
    </w:lvlOverride>
  </w:num>
  <w:num w:numId="15" w16cid:durableId="2122649716">
    <w:abstractNumId w:val="4"/>
    <w:lvlOverride w:ilvl="0">
      <w:startOverride w:val="1"/>
    </w:lvlOverride>
  </w:num>
  <w:num w:numId="16" w16cid:durableId="1987315977">
    <w:abstractNumId w:val="13"/>
    <w:lvlOverride w:ilvl="0">
      <w:startOverride w:val="1"/>
    </w:lvlOverride>
  </w:num>
  <w:num w:numId="17" w16cid:durableId="1100180495">
    <w:abstractNumId w:val="11"/>
    <w:lvlOverride w:ilvl="0">
      <w:startOverride w:val="1"/>
    </w:lvlOverride>
  </w:num>
  <w:num w:numId="18" w16cid:durableId="1828084492">
    <w:abstractNumId w:val="5"/>
    <w:lvlOverride w:ilvl="0">
      <w:startOverride w:val="1"/>
    </w:lvlOverride>
  </w:num>
  <w:num w:numId="19" w16cid:durableId="161550647">
    <w:abstractNumId w:val="0"/>
    <w:lvlOverride w:ilvl="0">
      <w:startOverride w:val="1"/>
    </w:lvlOverride>
  </w:num>
  <w:num w:numId="20" w16cid:durableId="1332414095">
    <w:abstractNumId w:val="7"/>
    <w:lvlOverride w:ilvl="0">
      <w:startOverride w:val="1"/>
    </w:lvlOverride>
  </w:num>
  <w:num w:numId="21" w16cid:durableId="1230728799">
    <w:abstractNumId w:val="3"/>
    <w:lvlOverride w:ilvl="0">
      <w:startOverride w:val="1"/>
    </w:lvlOverride>
  </w:num>
  <w:num w:numId="22" w16cid:durableId="258680217">
    <w:abstractNumId w:val="2"/>
    <w:lvlOverride w:ilvl="0">
      <w:startOverride w:val="1"/>
    </w:lvlOverride>
  </w:num>
  <w:num w:numId="23" w16cid:durableId="1693992675">
    <w:abstractNumId w:val="2"/>
    <w:lvlOverride w:ilvl="0">
      <w:startOverride w:val="1"/>
    </w:lvlOverride>
  </w:num>
  <w:num w:numId="24" w16cid:durableId="1387802783">
    <w:abstractNumId w:val="2"/>
    <w:lvlOverride w:ilvl="0">
      <w:startOverride w:val="1"/>
    </w:lvlOverride>
  </w:num>
  <w:num w:numId="25" w16cid:durableId="394855949">
    <w:abstractNumId w:val="8"/>
  </w:num>
  <w:num w:numId="26" w16cid:durableId="1091901031">
    <w:abstractNumId w:val="8"/>
    <w:lvlOverride w:ilvl="0">
      <w:startOverride w:val="1"/>
    </w:lvlOverride>
  </w:num>
  <w:num w:numId="27" w16cid:durableId="1999384055">
    <w:abstractNumId w:val="8"/>
    <w:lvlOverride w:ilvl="0">
      <w:startOverride w:val="1"/>
    </w:lvlOverride>
  </w:num>
  <w:num w:numId="28" w16cid:durableId="756053135">
    <w:abstractNumId w:val="8"/>
    <w:lvlOverride w:ilvl="0">
      <w:startOverride w:val="1"/>
    </w:lvlOverride>
  </w:num>
  <w:num w:numId="29" w16cid:durableId="1861818440">
    <w:abstractNumId w:val="8"/>
    <w:lvlOverride w:ilvl="0">
      <w:startOverride w:val="1"/>
    </w:lvlOverride>
  </w:num>
  <w:num w:numId="30" w16cid:durableId="2140686202">
    <w:abstractNumId w:val="8"/>
    <w:lvlOverride w:ilvl="0">
      <w:startOverride w:val="1"/>
    </w:lvlOverride>
  </w:num>
  <w:num w:numId="31" w16cid:durableId="1283800282">
    <w:abstractNumId w:val="8"/>
    <w:lvlOverride w:ilvl="0">
      <w:startOverride w:val="1"/>
    </w:lvlOverride>
  </w:num>
  <w:num w:numId="32" w16cid:durableId="39019497">
    <w:abstractNumId w:val="8"/>
    <w:lvlOverride w:ilvl="0">
      <w:startOverride w:val="1"/>
    </w:lvlOverride>
  </w:num>
  <w:num w:numId="33" w16cid:durableId="534587034">
    <w:abstractNumId w:val="7"/>
    <w:lvlOverride w:ilvl="0">
      <w:startOverride w:val="1"/>
    </w:lvlOverride>
  </w:num>
  <w:num w:numId="34" w16cid:durableId="1926570930">
    <w:abstractNumId w:val="7"/>
    <w:lvlOverride w:ilvl="0">
      <w:startOverride w:val="1"/>
    </w:lvlOverride>
  </w:num>
  <w:num w:numId="35" w16cid:durableId="1716394170">
    <w:abstractNumId w:val="2"/>
    <w:lvlOverride w:ilvl="0">
      <w:startOverride w:val="1"/>
    </w:lvlOverride>
  </w:num>
  <w:num w:numId="36" w16cid:durableId="133110797">
    <w:abstractNumId w:val="2"/>
    <w:lvlOverride w:ilvl="0">
      <w:startOverride w:val="1"/>
    </w:lvlOverride>
  </w:num>
  <w:num w:numId="37" w16cid:durableId="81806857">
    <w:abstractNumId w:val="2"/>
    <w:lvlOverride w:ilvl="0">
      <w:startOverride w:val="1"/>
    </w:lvlOverride>
  </w:num>
  <w:num w:numId="38" w16cid:durableId="692270138">
    <w:abstractNumId w:val="2"/>
    <w:lvlOverride w:ilvl="0">
      <w:startOverride w:val="1"/>
    </w:lvlOverride>
  </w:num>
  <w:num w:numId="39" w16cid:durableId="375206299">
    <w:abstractNumId w:val="2"/>
    <w:lvlOverride w:ilvl="0">
      <w:startOverride w:val="1"/>
    </w:lvlOverride>
  </w:num>
  <w:num w:numId="40" w16cid:durableId="1831680235">
    <w:abstractNumId w:val="14"/>
    <w:lvlOverride w:ilvl="0">
      <w:startOverride w:val="1"/>
    </w:lvlOverride>
  </w:num>
  <w:num w:numId="41" w16cid:durableId="1478959301">
    <w:abstractNumId w:val="9"/>
  </w:num>
  <w:num w:numId="42" w16cid:durableId="1133333752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zsDAyNzWxNLA0MjZS0lEKTi0uzszPAykwNKgFAOg6ncMtAAAA"/>
  </w:docVars>
  <w:rsids>
    <w:rsidRoot w:val="009D38BB"/>
    <w:rsid w:val="00011A45"/>
    <w:rsid w:val="00027D43"/>
    <w:rsid w:val="00037168"/>
    <w:rsid w:val="000444D0"/>
    <w:rsid w:val="000508B8"/>
    <w:rsid w:val="000534DE"/>
    <w:rsid w:val="000542A2"/>
    <w:rsid w:val="00073482"/>
    <w:rsid w:val="0009605D"/>
    <w:rsid w:val="000B29E5"/>
    <w:rsid w:val="000B2A05"/>
    <w:rsid w:val="000B3A55"/>
    <w:rsid w:val="000D18C4"/>
    <w:rsid w:val="000D253D"/>
    <w:rsid w:val="000D744D"/>
    <w:rsid w:val="000E33B3"/>
    <w:rsid w:val="000E3490"/>
    <w:rsid w:val="000E43C7"/>
    <w:rsid w:val="000E5936"/>
    <w:rsid w:val="000F029A"/>
    <w:rsid w:val="000F5E57"/>
    <w:rsid w:val="00100BF7"/>
    <w:rsid w:val="00104BDE"/>
    <w:rsid w:val="001169D4"/>
    <w:rsid w:val="0012760E"/>
    <w:rsid w:val="001319DC"/>
    <w:rsid w:val="0013500C"/>
    <w:rsid w:val="001445A2"/>
    <w:rsid w:val="00145F8E"/>
    <w:rsid w:val="00157D13"/>
    <w:rsid w:val="00166875"/>
    <w:rsid w:val="00175100"/>
    <w:rsid w:val="00183F7A"/>
    <w:rsid w:val="001926F4"/>
    <w:rsid w:val="00192C9B"/>
    <w:rsid w:val="00193596"/>
    <w:rsid w:val="0019391D"/>
    <w:rsid w:val="00195A66"/>
    <w:rsid w:val="001B4534"/>
    <w:rsid w:val="001B4CD7"/>
    <w:rsid w:val="001C206B"/>
    <w:rsid w:val="001D19EF"/>
    <w:rsid w:val="001E4BCA"/>
    <w:rsid w:val="001F1DD1"/>
    <w:rsid w:val="00204CFA"/>
    <w:rsid w:val="00217F8B"/>
    <w:rsid w:val="00223D98"/>
    <w:rsid w:val="002246E4"/>
    <w:rsid w:val="00226ED9"/>
    <w:rsid w:val="00230DA0"/>
    <w:rsid w:val="00235535"/>
    <w:rsid w:val="002418A9"/>
    <w:rsid w:val="00242DDC"/>
    <w:rsid w:val="0024373D"/>
    <w:rsid w:val="00244FF0"/>
    <w:rsid w:val="002457D9"/>
    <w:rsid w:val="002506D4"/>
    <w:rsid w:val="002527B6"/>
    <w:rsid w:val="00265978"/>
    <w:rsid w:val="0027250C"/>
    <w:rsid w:val="002860C5"/>
    <w:rsid w:val="00287A79"/>
    <w:rsid w:val="00293B1A"/>
    <w:rsid w:val="002A03B7"/>
    <w:rsid w:val="002A2F49"/>
    <w:rsid w:val="002A3CEE"/>
    <w:rsid w:val="002A6E6B"/>
    <w:rsid w:val="002B48D4"/>
    <w:rsid w:val="002C3368"/>
    <w:rsid w:val="002D020A"/>
    <w:rsid w:val="002E0921"/>
    <w:rsid w:val="00306277"/>
    <w:rsid w:val="00306753"/>
    <w:rsid w:val="003078F8"/>
    <w:rsid w:val="003120AC"/>
    <w:rsid w:val="00324241"/>
    <w:rsid w:val="003279B3"/>
    <w:rsid w:val="003374B1"/>
    <w:rsid w:val="00337A35"/>
    <w:rsid w:val="003421FD"/>
    <w:rsid w:val="0034362F"/>
    <w:rsid w:val="0035665A"/>
    <w:rsid w:val="00356777"/>
    <w:rsid w:val="00364A23"/>
    <w:rsid w:val="00364CF2"/>
    <w:rsid w:val="003663FB"/>
    <w:rsid w:val="00366511"/>
    <w:rsid w:val="00375ACB"/>
    <w:rsid w:val="00386520"/>
    <w:rsid w:val="003A686C"/>
    <w:rsid w:val="003C5052"/>
    <w:rsid w:val="003D0D7D"/>
    <w:rsid w:val="003D65AC"/>
    <w:rsid w:val="003D79D9"/>
    <w:rsid w:val="003F18F6"/>
    <w:rsid w:val="003F34CF"/>
    <w:rsid w:val="003F665A"/>
    <w:rsid w:val="003F6B4E"/>
    <w:rsid w:val="00421959"/>
    <w:rsid w:val="004224D7"/>
    <w:rsid w:val="00433102"/>
    <w:rsid w:val="00433D0D"/>
    <w:rsid w:val="004502ED"/>
    <w:rsid w:val="004551CE"/>
    <w:rsid w:val="004665E7"/>
    <w:rsid w:val="00472C04"/>
    <w:rsid w:val="00484888"/>
    <w:rsid w:val="004A1962"/>
    <w:rsid w:val="004A4F2E"/>
    <w:rsid w:val="004A542E"/>
    <w:rsid w:val="004B1FBD"/>
    <w:rsid w:val="004B3ACA"/>
    <w:rsid w:val="004C0E79"/>
    <w:rsid w:val="004D5659"/>
    <w:rsid w:val="004E3BFA"/>
    <w:rsid w:val="004E3D14"/>
    <w:rsid w:val="005159A7"/>
    <w:rsid w:val="00547BAE"/>
    <w:rsid w:val="005513F9"/>
    <w:rsid w:val="00590EE9"/>
    <w:rsid w:val="00593BFF"/>
    <w:rsid w:val="00597739"/>
    <w:rsid w:val="005B251A"/>
    <w:rsid w:val="005B3996"/>
    <w:rsid w:val="005C4C69"/>
    <w:rsid w:val="005D1548"/>
    <w:rsid w:val="005D69CD"/>
    <w:rsid w:val="005E1358"/>
    <w:rsid w:val="005E21C8"/>
    <w:rsid w:val="005E7694"/>
    <w:rsid w:val="00602C6E"/>
    <w:rsid w:val="00606DC0"/>
    <w:rsid w:val="0061080C"/>
    <w:rsid w:val="00612C02"/>
    <w:rsid w:val="006270C5"/>
    <w:rsid w:val="0063506D"/>
    <w:rsid w:val="00642F20"/>
    <w:rsid w:val="00651655"/>
    <w:rsid w:val="00663836"/>
    <w:rsid w:val="0067148A"/>
    <w:rsid w:val="006743FF"/>
    <w:rsid w:val="006776F8"/>
    <w:rsid w:val="00684B3B"/>
    <w:rsid w:val="00685328"/>
    <w:rsid w:val="006874F4"/>
    <w:rsid w:val="006876E6"/>
    <w:rsid w:val="006A19F7"/>
    <w:rsid w:val="006A4D48"/>
    <w:rsid w:val="006A5CB2"/>
    <w:rsid w:val="006B38BB"/>
    <w:rsid w:val="006B6648"/>
    <w:rsid w:val="006C084F"/>
    <w:rsid w:val="006C52C4"/>
    <w:rsid w:val="006C6A6B"/>
    <w:rsid w:val="006D3857"/>
    <w:rsid w:val="006D3B50"/>
    <w:rsid w:val="006D4252"/>
    <w:rsid w:val="006D636D"/>
    <w:rsid w:val="006E2FE6"/>
    <w:rsid w:val="006E56C1"/>
    <w:rsid w:val="006F0AFD"/>
    <w:rsid w:val="00704BF7"/>
    <w:rsid w:val="00706ACF"/>
    <w:rsid w:val="007071E9"/>
    <w:rsid w:val="00711783"/>
    <w:rsid w:val="00713B90"/>
    <w:rsid w:val="00716256"/>
    <w:rsid w:val="007211E0"/>
    <w:rsid w:val="00746672"/>
    <w:rsid w:val="00750E40"/>
    <w:rsid w:val="00776102"/>
    <w:rsid w:val="0078256C"/>
    <w:rsid w:val="00784041"/>
    <w:rsid w:val="00794CCD"/>
    <w:rsid w:val="007969C2"/>
    <w:rsid w:val="00796F1B"/>
    <w:rsid w:val="007A6EE0"/>
    <w:rsid w:val="007A7277"/>
    <w:rsid w:val="007B303C"/>
    <w:rsid w:val="007C0032"/>
    <w:rsid w:val="007C3838"/>
    <w:rsid w:val="007D1934"/>
    <w:rsid w:val="007E3C87"/>
    <w:rsid w:val="00805F42"/>
    <w:rsid w:val="00806591"/>
    <w:rsid w:val="00812ACD"/>
    <w:rsid w:val="00813714"/>
    <w:rsid w:val="0083083E"/>
    <w:rsid w:val="008557AA"/>
    <w:rsid w:val="0086000A"/>
    <w:rsid w:val="00860D10"/>
    <w:rsid w:val="00870E2D"/>
    <w:rsid w:val="00871E3A"/>
    <w:rsid w:val="0087486E"/>
    <w:rsid w:val="00875F66"/>
    <w:rsid w:val="00876737"/>
    <w:rsid w:val="00877498"/>
    <w:rsid w:val="0088216E"/>
    <w:rsid w:val="0088408F"/>
    <w:rsid w:val="00892649"/>
    <w:rsid w:val="008A145A"/>
    <w:rsid w:val="008A30C1"/>
    <w:rsid w:val="008A47D6"/>
    <w:rsid w:val="008B2700"/>
    <w:rsid w:val="008C0EE1"/>
    <w:rsid w:val="008C57F2"/>
    <w:rsid w:val="008D06F9"/>
    <w:rsid w:val="008E306F"/>
    <w:rsid w:val="008F6332"/>
    <w:rsid w:val="008F63C8"/>
    <w:rsid w:val="00925723"/>
    <w:rsid w:val="009320D0"/>
    <w:rsid w:val="00941D03"/>
    <w:rsid w:val="00944D32"/>
    <w:rsid w:val="00950B13"/>
    <w:rsid w:val="00967E1E"/>
    <w:rsid w:val="009706E3"/>
    <w:rsid w:val="00971457"/>
    <w:rsid w:val="009731F7"/>
    <w:rsid w:val="00974C26"/>
    <w:rsid w:val="00976502"/>
    <w:rsid w:val="009826FB"/>
    <w:rsid w:val="00984664"/>
    <w:rsid w:val="00986348"/>
    <w:rsid w:val="00994D4F"/>
    <w:rsid w:val="009B414E"/>
    <w:rsid w:val="009C3AEC"/>
    <w:rsid w:val="009C44DC"/>
    <w:rsid w:val="009C7CA0"/>
    <w:rsid w:val="009D002B"/>
    <w:rsid w:val="009D13E6"/>
    <w:rsid w:val="009D38BB"/>
    <w:rsid w:val="009D4FE8"/>
    <w:rsid w:val="009F08FA"/>
    <w:rsid w:val="009F1CE0"/>
    <w:rsid w:val="009F1FC6"/>
    <w:rsid w:val="009F6B36"/>
    <w:rsid w:val="00A02CD8"/>
    <w:rsid w:val="00A05795"/>
    <w:rsid w:val="00A10F37"/>
    <w:rsid w:val="00A14689"/>
    <w:rsid w:val="00A2631B"/>
    <w:rsid w:val="00A27549"/>
    <w:rsid w:val="00A355A9"/>
    <w:rsid w:val="00A64C55"/>
    <w:rsid w:val="00A7125B"/>
    <w:rsid w:val="00A916E6"/>
    <w:rsid w:val="00A936BA"/>
    <w:rsid w:val="00A95565"/>
    <w:rsid w:val="00A95D1B"/>
    <w:rsid w:val="00A97665"/>
    <w:rsid w:val="00AA0E5F"/>
    <w:rsid w:val="00AA199F"/>
    <w:rsid w:val="00AA2565"/>
    <w:rsid w:val="00AA2D85"/>
    <w:rsid w:val="00AB4104"/>
    <w:rsid w:val="00AB519A"/>
    <w:rsid w:val="00AB557A"/>
    <w:rsid w:val="00AB79BB"/>
    <w:rsid w:val="00AD3F3F"/>
    <w:rsid w:val="00AD6B9E"/>
    <w:rsid w:val="00AE1E6D"/>
    <w:rsid w:val="00AF5661"/>
    <w:rsid w:val="00B1626B"/>
    <w:rsid w:val="00B219A4"/>
    <w:rsid w:val="00B23582"/>
    <w:rsid w:val="00B27131"/>
    <w:rsid w:val="00B34279"/>
    <w:rsid w:val="00B361A2"/>
    <w:rsid w:val="00B421E0"/>
    <w:rsid w:val="00B5724B"/>
    <w:rsid w:val="00B609CE"/>
    <w:rsid w:val="00B63094"/>
    <w:rsid w:val="00B64051"/>
    <w:rsid w:val="00B8174D"/>
    <w:rsid w:val="00B840BE"/>
    <w:rsid w:val="00B92611"/>
    <w:rsid w:val="00B94B26"/>
    <w:rsid w:val="00BA41CF"/>
    <w:rsid w:val="00BA57D1"/>
    <w:rsid w:val="00BB7758"/>
    <w:rsid w:val="00BD0E4B"/>
    <w:rsid w:val="00BD55E8"/>
    <w:rsid w:val="00BD633E"/>
    <w:rsid w:val="00BE22C9"/>
    <w:rsid w:val="00BE3010"/>
    <w:rsid w:val="00BF0B24"/>
    <w:rsid w:val="00BF507C"/>
    <w:rsid w:val="00BF6F89"/>
    <w:rsid w:val="00C04A38"/>
    <w:rsid w:val="00C07EDE"/>
    <w:rsid w:val="00C11490"/>
    <w:rsid w:val="00C12CF8"/>
    <w:rsid w:val="00C20182"/>
    <w:rsid w:val="00C25108"/>
    <w:rsid w:val="00C33233"/>
    <w:rsid w:val="00C42DF8"/>
    <w:rsid w:val="00C44861"/>
    <w:rsid w:val="00C6280D"/>
    <w:rsid w:val="00C80D21"/>
    <w:rsid w:val="00C92D2E"/>
    <w:rsid w:val="00C964B9"/>
    <w:rsid w:val="00CA65C2"/>
    <w:rsid w:val="00CD12F2"/>
    <w:rsid w:val="00CD603C"/>
    <w:rsid w:val="00CD7684"/>
    <w:rsid w:val="00CE5908"/>
    <w:rsid w:val="00CF75A5"/>
    <w:rsid w:val="00D140E6"/>
    <w:rsid w:val="00D46561"/>
    <w:rsid w:val="00D466FA"/>
    <w:rsid w:val="00D47EC7"/>
    <w:rsid w:val="00D552F3"/>
    <w:rsid w:val="00D55923"/>
    <w:rsid w:val="00D602BF"/>
    <w:rsid w:val="00D76383"/>
    <w:rsid w:val="00D76E2D"/>
    <w:rsid w:val="00D8200D"/>
    <w:rsid w:val="00D933BF"/>
    <w:rsid w:val="00DB4AC4"/>
    <w:rsid w:val="00DC7DD8"/>
    <w:rsid w:val="00DD2241"/>
    <w:rsid w:val="00DD6FE8"/>
    <w:rsid w:val="00DE122A"/>
    <w:rsid w:val="00DE64EE"/>
    <w:rsid w:val="00E042AE"/>
    <w:rsid w:val="00E0582D"/>
    <w:rsid w:val="00E13CB9"/>
    <w:rsid w:val="00E1621B"/>
    <w:rsid w:val="00E16D49"/>
    <w:rsid w:val="00E340C7"/>
    <w:rsid w:val="00E51672"/>
    <w:rsid w:val="00E628D4"/>
    <w:rsid w:val="00E65043"/>
    <w:rsid w:val="00E65882"/>
    <w:rsid w:val="00E70D4E"/>
    <w:rsid w:val="00E73E38"/>
    <w:rsid w:val="00E810D8"/>
    <w:rsid w:val="00E8192B"/>
    <w:rsid w:val="00E83FBF"/>
    <w:rsid w:val="00EB1CED"/>
    <w:rsid w:val="00EC7BFA"/>
    <w:rsid w:val="00EE138C"/>
    <w:rsid w:val="00F02856"/>
    <w:rsid w:val="00F05C4C"/>
    <w:rsid w:val="00F0728C"/>
    <w:rsid w:val="00F1108D"/>
    <w:rsid w:val="00F11A18"/>
    <w:rsid w:val="00F143D4"/>
    <w:rsid w:val="00F2133E"/>
    <w:rsid w:val="00F2589E"/>
    <w:rsid w:val="00F40268"/>
    <w:rsid w:val="00F41AD9"/>
    <w:rsid w:val="00F44E6A"/>
    <w:rsid w:val="00F516CC"/>
    <w:rsid w:val="00F7765B"/>
    <w:rsid w:val="00F81814"/>
    <w:rsid w:val="00F92B29"/>
    <w:rsid w:val="00FA1FDF"/>
    <w:rsid w:val="00FB02C6"/>
    <w:rsid w:val="00FB4DB4"/>
    <w:rsid w:val="00FB558B"/>
    <w:rsid w:val="00FD4955"/>
    <w:rsid w:val="00FD74F0"/>
    <w:rsid w:val="00FF197A"/>
    <w:rsid w:val="00FF3590"/>
    <w:rsid w:val="00FF379D"/>
    <w:rsid w:val="00FF780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73C6D0"/>
  <w15:chartTrackingRefBased/>
  <w15:docId w15:val="{4CA04A2B-9116-4264-9A23-8A8ADF0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0E43C7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0E43C7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0E43C7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0E43C7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ak\Documents\Custom%20Office%20Templates\MLC_Task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C:\Users\claak\Documents\Custom Office Templates\MLC_Task_Template.dotx</Template>
  <TotalTime>281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X.X Name</vt:lpstr>
    </vt:vector>
  </TitlesOfParts>
  <Manager>Nancy Trivette</Manager>
  <Company>Curriculum for Agricultural Science Education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3.3 Direct Leadership</dc:title>
  <dc:subject>My Local Cooperative Module 3</dc:subject>
  <dc:creator>Carl Aakre</dc:creator>
  <cp:keywords/>
  <dc:description/>
  <cp:lastModifiedBy>Rogers, Ashley</cp:lastModifiedBy>
  <cp:revision>208</cp:revision>
  <dcterms:created xsi:type="dcterms:W3CDTF">2019-12-26T19:15:00Z</dcterms:created>
  <dcterms:modified xsi:type="dcterms:W3CDTF">2022-11-02T20:35:00Z</dcterms:modified>
</cp:coreProperties>
</file>