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0"/>
        <w:gridCol w:w="3918"/>
      </w:tblGrid>
      <w:tr w:rsidR="003241F1" w14:paraId="27CD1445" w14:textId="77777777" w:rsidTr="00D756E5">
        <w:trPr>
          <w:trHeight w:val="473"/>
        </w:trPr>
        <w:tc>
          <w:tcPr>
            <w:tcW w:w="6984" w:type="dxa"/>
            <w:vAlign w:val="center"/>
          </w:tcPr>
          <w:p w14:paraId="7D370FCF" w14:textId="77777777" w:rsidR="003241F1" w:rsidRPr="002860C5" w:rsidRDefault="003241F1" w:rsidP="00D756E5">
            <w:r>
              <w:t>Name____________________________________________________</w:t>
            </w:r>
          </w:p>
        </w:tc>
        <w:tc>
          <w:tcPr>
            <w:tcW w:w="3816" w:type="dxa"/>
            <w:vMerge w:val="restart"/>
            <w:vAlign w:val="center"/>
          </w:tcPr>
          <w:p w14:paraId="446668BE" w14:textId="2D4A7E48" w:rsidR="003241F1" w:rsidRDefault="00BA3AC7" w:rsidP="00D756E5">
            <w:pPr>
              <w:jc w:val="right"/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 wp14:anchorId="1DDB69B3" wp14:editId="2C13A25B">
                  <wp:simplePos x="0" y="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1921510" cy="880110"/>
                  <wp:effectExtent l="0" t="0" r="0" b="0"/>
                  <wp:wrapSquare wrapText="bothSides"/>
                  <wp:docPr id="4" name="Picture 4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752"/>
                          <a:stretch/>
                        </pic:blipFill>
                        <pic:spPr bwMode="auto">
                          <a:xfrm>
                            <a:off x="0" y="0"/>
                            <a:ext cx="1921510" cy="8801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3241F1" w14:paraId="3816D813" w14:textId="77777777" w:rsidTr="00BA3AC7">
        <w:trPr>
          <w:trHeight w:val="472"/>
        </w:trPr>
        <w:tc>
          <w:tcPr>
            <w:tcW w:w="6984" w:type="dxa"/>
            <w:shd w:val="clear" w:color="auto" w:fill="auto"/>
            <w:vAlign w:val="bottom"/>
          </w:tcPr>
          <w:p w14:paraId="018F6D58" w14:textId="6417DA4A" w:rsidR="003241F1" w:rsidRPr="00E16D49" w:rsidRDefault="00DB0D26" w:rsidP="00D756E5">
            <w:pPr>
              <w:pStyle w:val="MLC"/>
            </w:pPr>
            <w:r>
              <w:t xml:space="preserve"> </w:t>
            </w:r>
            <w:r w:rsidR="003241F1">
              <w:t xml:space="preserve">Task </w:t>
            </w:r>
            <w:r w:rsidR="00892E1C">
              <w:t>3</w:t>
            </w:r>
            <w:r w:rsidR="003241F1">
              <w:t>.</w:t>
            </w:r>
            <w:r w:rsidR="00256D70">
              <w:t>4</w:t>
            </w:r>
            <w:r w:rsidR="003241F1">
              <w:t xml:space="preserve"> Evaluation Rubric</w:t>
            </w:r>
          </w:p>
        </w:tc>
        <w:tc>
          <w:tcPr>
            <w:tcW w:w="3816" w:type="dxa"/>
            <w:vMerge/>
            <w:vAlign w:val="center"/>
          </w:tcPr>
          <w:p w14:paraId="76626703" w14:textId="77777777" w:rsidR="003241F1" w:rsidRDefault="003241F1" w:rsidP="00D756E5">
            <w:pPr>
              <w:jc w:val="right"/>
              <w:rPr>
                <w:noProof/>
              </w:rPr>
            </w:pPr>
          </w:p>
        </w:tc>
      </w:tr>
    </w:tbl>
    <w:p w14:paraId="3E8594AB" w14:textId="77777777" w:rsidR="003241F1" w:rsidRDefault="003241F1" w:rsidP="00B00399"/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685"/>
        <w:gridCol w:w="3870"/>
        <w:gridCol w:w="3523"/>
      </w:tblGrid>
      <w:tr w:rsidR="00FF611B" w14:paraId="4980FAF8" w14:textId="77777777" w:rsidTr="00F00E57">
        <w:trPr>
          <w:jc w:val="center"/>
        </w:trPr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54643BA6" w14:textId="77777777" w:rsidR="00FF611B" w:rsidRDefault="00FF611B" w:rsidP="00FF611B">
            <w:pPr>
              <w:pStyle w:val="RubricHeadings"/>
            </w:pPr>
            <w:r>
              <w:t>Areas with Room for Improvement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514279" w14:textId="77777777" w:rsidR="00FF611B" w:rsidRDefault="00FF611B" w:rsidP="00FF611B">
            <w:pPr>
              <w:pStyle w:val="RubricHeadings"/>
            </w:pPr>
            <w:r>
              <w:t>Criteria</w:t>
            </w:r>
          </w:p>
        </w:tc>
        <w:tc>
          <w:tcPr>
            <w:tcW w:w="3523" w:type="dxa"/>
            <w:shd w:val="clear" w:color="auto" w:fill="F2F2F2" w:themeFill="background1" w:themeFillShade="F2"/>
            <w:vAlign w:val="center"/>
          </w:tcPr>
          <w:p w14:paraId="5C6FD666" w14:textId="77777777" w:rsidR="00FF611B" w:rsidRDefault="00FF611B" w:rsidP="00FF611B">
            <w:pPr>
              <w:pStyle w:val="RubricHeadings"/>
            </w:pPr>
            <w:r>
              <w:t>Areas that Meet or Exceed Expectations</w:t>
            </w:r>
          </w:p>
        </w:tc>
      </w:tr>
      <w:tr w:rsidR="00175EEB" w14:paraId="06CFB0F1" w14:textId="77777777" w:rsidTr="00F00E57">
        <w:trPr>
          <w:trHeight w:val="1368"/>
          <w:jc w:val="center"/>
        </w:trPr>
        <w:tc>
          <w:tcPr>
            <w:tcW w:w="3685" w:type="dxa"/>
          </w:tcPr>
          <w:p w14:paraId="7428D5DB" w14:textId="77777777" w:rsidR="00175EEB" w:rsidRPr="00FF611B" w:rsidRDefault="00175EEB" w:rsidP="00175EEB"/>
        </w:tc>
        <w:tc>
          <w:tcPr>
            <w:tcW w:w="3870" w:type="dxa"/>
          </w:tcPr>
          <w:p w14:paraId="196C9389" w14:textId="77777777" w:rsidR="00175EEB" w:rsidRPr="00FF611B" w:rsidRDefault="00175EEB" w:rsidP="00175EEB">
            <w:pPr>
              <w:rPr>
                <w:rStyle w:val="RubicTitles10pt"/>
              </w:rPr>
            </w:pPr>
            <w:r>
              <w:rPr>
                <w:rStyle w:val="RubicTitles10pt"/>
              </w:rPr>
              <w:t>Organization</w:t>
            </w:r>
          </w:p>
          <w:p w14:paraId="75649BA6" w14:textId="4142FA4E" w:rsidR="00175EEB" w:rsidRDefault="00175EEB" w:rsidP="00175EEB">
            <w:pPr>
              <w:rPr>
                <w:rStyle w:val="RubricEntries10pt"/>
              </w:rPr>
            </w:pPr>
            <w:r w:rsidRPr="007B123E">
              <w:rPr>
                <w:rStyle w:val="RubricEntries10pt"/>
              </w:rPr>
              <w:t>S</w:t>
            </w:r>
            <w:r>
              <w:rPr>
                <w:rStyle w:val="RubricEntries10pt"/>
              </w:rPr>
              <w:t>trong</w:t>
            </w:r>
            <w:r w:rsidRPr="007B123E">
              <w:rPr>
                <w:rStyle w:val="RubricEntries10pt"/>
              </w:rPr>
              <w:t xml:space="preserve"> introduction and conclusion</w:t>
            </w:r>
            <w:r>
              <w:rPr>
                <w:rStyle w:val="RubricEntries10pt"/>
              </w:rPr>
              <w:t xml:space="preserve"> organize the presentation</w:t>
            </w:r>
            <w:r w:rsidRPr="007B123E">
              <w:rPr>
                <w:rStyle w:val="RubricEntries10pt"/>
              </w:rPr>
              <w:t>.</w:t>
            </w:r>
            <w:r>
              <w:rPr>
                <w:rStyle w:val="RubricEntries10pt"/>
              </w:rPr>
              <w:t xml:space="preserve"> </w:t>
            </w:r>
            <w:r w:rsidR="0030611E">
              <w:rPr>
                <w:rStyle w:val="RubricEntries10pt"/>
              </w:rPr>
              <w:t xml:space="preserve">Students organize the presentation </w:t>
            </w:r>
            <w:r w:rsidRPr="007B123E">
              <w:rPr>
                <w:rStyle w:val="RubricEntries10pt"/>
              </w:rPr>
              <w:t xml:space="preserve">in </w:t>
            </w:r>
            <w:r>
              <w:rPr>
                <w:rStyle w:val="RubricEntries10pt"/>
              </w:rPr>
              <w:t xml:space="preserve">the following </w:t>
            </w:r>
            <w:r w:rsidRPr="007B123E">
              <w:rPr>
                <w:rStyle w:val="RubricEntries10pt"/>
              </w:rPr>
              <w:t>sequence.</w:t>
            </w:r>
          </w:p>
          <w:p w14:paraId="032011AE" w14:textId="77777777" w:rsidR="004D7D36" w:rsidRDefault="004D7D36" w:rsidP="00175EEB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Introduction</w:t>
            </w:r>
          </w:p>
          <w:p w14:paraId="1F008E16" w14:textId="1CDD59A8" w:rsidR="004D7D36" w:rsidRDefault="00175EEB" w:rsidP="004D7D36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Business description</w:t>
            </w:r>
          </w:p>
          <w:p w14:paraId="4B9CCCBA" w14:textId="2D1026E7" w:rsidR="00175EEB" w:rsidRDefault="00175EEB" w:rsidP="00175EEB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 xml:space="preserve">Financial </w:t>
            </w:r>
            <w:r w:rsidR="00CA0DBE">
              <w:rPr>
                <w:rStyle w:val="RubricEntries10pt"/>
              </w:rPr>
              <w:t>information</w:t>
            </w:r>
          </w:p>
          <w:p w14:paraId="093BCD84" w14:textId="0FD71140" w:rsidR="004D7D36" w:rsidRDefault="00CA0DBE" w:rsidP="00175EEB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Personnel</w:t>
            </w:r>
          </w:p>
          <w:p w14:paraId="5DA123A0" w14:textId="2A4737FE" w:rsidR="00175EEB" w:rsidRPr="004D7D36" w:rsidRDefault="00175EEB" w:rsidP="00175EEB">
            <w:pPr>
              <w:pStyle w:val="MatrixBullets"/>
              <w:rPr>
                <w:rStyle w:val="RubicTitles10pt"/>
                <w:b w:val="0"/>
              </w:rPr>
            </w:pPr>
            <w:r>
              <w:rPr>
                <w:rStyle w:val="RubricEntries10pt"/>
              </w:rPr>
              <w:t>Conclusion</w:t>
            </w:r>
          </w:p>
        </w:tc>
        <w:tc>
          <w:tcPr>
            <w:tcW w:w="3523" w:type="dxa"/>
          </w:tcPr>
          <w:p w14:paraId="09E08EB7" w14:textId="77777777" w:rsidR="00175EEB" w:rsidRPr="00FF611B" w:rsidRDefault="00175EEB" w:rsidP="00175EEB"/>
        </w:tc>
      </w:tr>
      <w:tr w:rsidR="00175EEB" w14:paraId="0418E3F3" w14:textId="77777777" w:rsidTr="00F00E57">
        <w:trPr>
          <w:trHeight w:val="1368"/>
          <w:jc w:val="center"/>
        </w:trPr>
        <w:tc>
          <w:tcPr>
            <w:tcW w:w="3685" w:type="dxa"/>
          </w:tcPr>
          <w:p w14:paraId="23920683" w14:textId="77777777" w:rsidR="00175EEB" w:rsidRPr="00FF611B" w:rsidRDefault="00175EEB" w:rsidP="00175EEB"/>
        </w:tc>
        <w:tc>
          <w:tcPr>
            <w:tcW w:w="3870" w:type="dxa"/>
          </w:tcPr>
          <w:p w14:paraId="4A5B7825" w14:textId="77777777" w:rsidR="00175EEB" w:rsidRPr="00FF611B" w:rsidRDefault="00175EEB" w:rsidP="00175EEB">
            <w:pPr>
              <w:rPr>
                <w:rStyle w:val="RubicTitles10pt"/>
              </w:rPr>
            </w:pPr>
            <w:r>
              <w:rPr>
                <w:rStyle w:val="RubicTitles10pt"/>
              </w:rPr>
              <w:t>Content</w:t>
            </w:r>
          </w:p>
          <w:p w14:paraId="34108A1C" w14:textId="43C6CB7D" w:rsidR="00175EEB" w:rsidRPr="00DB0D26" w:rsidRDefault="00175EEB" w:rsidP="00175EEB">
            <w:pPr>
              <w:rPr>
                <w:rStyle w:val="RubricEntries10pt"/>
              </w:rPr>
            </w:pPr>
            <w:r>
              <w:rPr>
                <w:rStyle w:val="RubricEntries10pt"/>
              </w:rPr>
              <w:t>Clearly</w:t>
            </w:r>
            <w:r w:rsidRPr="007B123E">
              <w:rPr>
                <w:rStyle w:val="RubricEntries10pt"/>
              </w:rPr>
              <w:t xml:space="preserve"> states the </w:t>
            </w:r>
            <w:r>
              <w:rPr>
                <w:rStyle w:val="RubricEntries10pt"/>
              </w:rPr>
              <w:t xml:space="preserve">purpose and goals for the </w:t>
            </w:r>
            <w:r w:rsidR="00CA0DBE">
              <w:rPr>
                <w:rStyle w:val="RubricEntries10pt"/>
              </w:rPr>
              <w:t>cooperative</w:t>
            </w:r>
            <w:r>
              <w:rPr>
                <w:rStyle w:val="RubricEntries10pt"/>
              </w:rPr>
              <w:t xml:space="preserve">. Includes </w:t>
            </w:r>
            <w:r w:rsidRPr="007B123E">
              <w:rPr>
                <w:rStyle w:val="RubricEntries10pt"/>
              </w:rPr>
              <w:t xml:space="preserve">details </w:t>
            </w:r>
            <w:r>
              <w:rPr>
                <w:rStyle w:val="RubricEntries10pt"/>
              </w:rPr>
              <w:t>related to each section in the prescribed sequence, above, for</w:t>
            </w:r>
            <w:r w:rsidRPr="007B123E">
              <w:rPr>
                <w:rStyle w:val="RubricEntries10pt"/>
              </w:rPr>
              <w:t xml:space="preserve"> the</w:t>
            </w:r>
            <w:r>
              <w:rPr>
                <w:rStyle w:val="RubricEntries10pt"/>
              </w:rPr>
              <w:t xml:space="preserve"> business plan that help the audience understand the full scope of the business plan</w:t>
            </w:r>
            <w:r w:rsidRPr="007B123E">
              <w:rPr>
                <w:rStyle w:val="RubricEntries10pt"/>
              </w:rPr>
              <w:t>.</w:t>
            </w:r>
          </w:p>
        </w:tc>
        <w:tc>
          <w:tcPr>
            <w:tcW w:w="3523" w:type="dxa"/>
          </w:tcPr>
          <w:p w14:paraId="798F28B0" w14:textId="77777777" w:rsidR="00175EEB" w:rsidRPr="00FF611B" w:rsidRDefault="00175EEB" w:rsidP="00175EEB"/>
        </w:tc>
      </w:tr>
      <w:tr w:rsidR="00175EEB" w14:paraId="454540D2" w14:textId="77777777" w:rsidTr="00F00E57">
        <w:trPr>
          <w:trHeight w:val="1368"/>
          <w:jc w:val="center"/>
        </w:trPr>
        <w:tc>
          <w:tcPr>
            <w:tcW w:w="3685" w:type="dxa"/>
          </w:tcPr>
          <w:p w14:paraId="04AD83A2" w14:textId="77777777" w:rsidR="00175EEB" w:rsidRPr="00FF611B" w:rsidRDefault="00175EEB" w:rsidP="00175EEB"/>
        </w:tc>
        <w:tc>
          <w:tcPr>
            <w:tcW w:w="3870" w:type="dxa"/>
          </w:tcPr>
          <w:p w14:paraId="1E66EDBD" w14:textId="77777777" w:rsidR="00175EEB" w:rsidRPr="00FF611B" w:rsidRDefault="00175EEB" w:rsidP="00175EEB">
            <w:pPr>
              <w:rPr>
                <w:rStyle w:val="RubicTitles10pt"/>
              </w:rPr>
            </w:pPr>
            <w:r>
              <w:rPr>
                <w:rStyle w:val="RubicTitles10pt"/>
              </w:rPr>
              <w:t>Delivery</w:t>
            </w:r>
          </w:p>
          <w:p w14:paraId="0F9F82F2" w14:textId="6DF8D997" w:rsidR="00175EEB" w:rsidRPr="00DB0D26" w:rsidRDefault="00507B12" w:rsidP="00175EEB">
            <w:pPr>
              <w:rPr>
                <w:rStyle w:val="RubricEntries10pt"/>
              </w:rPr>
            </w:pPr>
            <w:r>
              <w:rPr>
                <w:rStyle w:val="RubricEntries10pt"/>
              </w:rPr>
              <w:t>Students d</w:t>
            </w:r>
            <w:r w:rsidR="00175EEB" w:rsidRPr="007B123E">
              <w:rPr>
                <w:rStyle w:val="RubricEntries10pt"/>
              </w:rPr>
              <w:t xml:space="preserve">eliver information while staying on the topic and considering the audience. </w:t>
            </w:r>
            <w:r>
              <w:rPr>
                <w:rStyle w:val="RubricEntries10pt"/>
              </w:rPr>
              <w:t>They d</w:t>
            </w:r>
            <w:r w:rsidR="00175EEB" w:rsidRPr="007B123E">
              <w:rPr>
                <w:rStyle w:val="RubricEntries10pt"/>
              </w:rPr>
              <w:t>emonstrate speaking skills including voice, presence, power of expression, and effect.</w:t>
            </w:r>
          </w:p>
        </w:tc>
        <w:tc>
          <w:tcPr>
            <w:tcW w:w="3523" w:type="dxa"/>
          </w:tcPr>
          <w:p w14:paraId="756F2E04" w14:textId="77777777" w:rsidR="00175EEB" w:rsidRPr="00FF611B" w:rsidRDefault="00175EEB" w:rsidP="00175EEB"/>
        </w:tc>
      </w:tr>
      <w:tr w:rsidR="00175EEB" w14:paraId="568CA086" w14:textId="77777777" w:rsidTr="00F00E57">
        <w:trPr>
          <w:trHeight w:val="1368"/>
          <w:jc w:val="center"/>
        </w:trPr>
        <w:tc>
          <w:tcPr>
            <w:tcW w:w="3685" w:type="dxa"/>
          </w:tcPr>
          <w:p w14:paraId="03724564" w14:textId="77777777" w:rsidR="00175EEB" w:rsidRPr="00FF611B" w:rsidRDefault="00175EEB" w:rsidP="00175EEB"/>
        </w:tc>
        <w:tc>
          <w:tcPr>
            <w:tcW w:w="3870" w:type="dxa"/>
          </w:tcPr>
          <w:p w14:paraId="3EE5908B" w14:textId="77777777" w:rsidR="00175EEB" w:rsidRPr="00FF611B" w:rsidRDefault="00175EEB" w:rsidP="00175EEB">
            <w:pPr>
              <w:rPr>
                <w:rStyle w:val="RubicTitles10pt"/>
              </w:rPr>
            </w:pPr>
            <w:r>
              <w:rPr>
                <w:rStyle w:val="RubicTitles10pt"/>
              </w:rPr>
              <w:t>Visual Aids</w:t>
            </w:r>
          </w:p>
          <w:p w14:paraId="51DCC659" w14:textId="7332ED84" w:rsidR="00175EEB" w:rsidRPr="00DB0D26" w:rsidRDefault="00175EEB" w:rsidP="00175EEB">
            <w:pPr>
              <w:rPr>
                <w:rStyle w:val="RubricEntries10pt"/>
              </w:rPr>
            </w:pPr>
            <w:r w:rsidRPr="007B123E">
              <w:rPr>
                <w:rStyle w:val="RubricEntries10pt"/>
              </w:rPr>
              <w:t xml:space="preserve">Neat, accurate, and illustrative </w:t>
            </w:r>
            <w:r w:rsidR="00507B12">
              <w:rPr>
                <w:rStyle w:val="RubricEntries10pt"/>
              </w:rPr>
              <w:t xml:space="preserve">visual aids enhance the presentation and </w:t>
            </w:r>
            <w:r w:rsidR="0003461D">
              <w:rPr>
                <w:rStyle w:val="RubricEntries10pt"/>
              </w:rPr>
              <w:t>provide a clear understanding of the cooperative</w:t>
            </w:r>
            <w:r w:rsidRPr="007B123E">
              <w:rPr>
                <w:rStyle w:val="RubricEntries10pt"/>
              </w:rPr>
              <w:t>. Text is of adequate size and font to read.</w:t>
            </w:r>
          </w:p>
        </w:tc>
        <w:tc>
          <w:tcPr>
            <w:tcW w:w="3523" w:type="dxa"/>
          </w:tcPr>
          <w:p w14:paraId="1DB226F1" w14:textId="77777777" w:rsidR="00175EEB" w:rsidRPr="00FF611B" w:rsidRDefault="00175EEB" w:rsidP="00175EEB"/>
        </w:tc>
      </w:tr>
      <w:tr w:rsidR="00175EEB" w14:paraId="2C8EB653" w14:textId="77777777" w:rsidTr="00F00E57">
        <w:trPr>
          <w:trHeight w:val="1368"/>
          <w:jc w:val="center"/>
        </w:trPr>
        <w:tc>
          <w:tcPr>
            <w:tcW w:w="3685" w:type="dxa"/>
          </w:tcPr>
          <w:p w14:paraId="1BA19E05" w14:textId="77777777" w:rsidR="00175EEB" w:rsidRPr="00FF611B" w:rsidRDefault="00175EEB" w:rsidP="00175EEB"/>
        </w:tc>
        <w:tc>
          <w:tcPr>
            <w:tcW w:w="3870" w:type="dxa"/>
          </w:tcPr>
          <w:p w14:paraId="419013BF" w14:textId="77777777" w:rsidR="00175EEB" w:rsidRPr="00FF611B" w:rsidRDefault="00175EEB" w:rsidP="00175EEB">
            <w:pPr>
              <w:rPr>
                <w:rStyle w:val="RubicTitles10pt"/>
              </w:rPr>
            </w:pPr>
            <w:r>
              <w:rPr>
                <w:rStyle w:val="RubicTitles10pt"/>
              </w:rPr>
              <w:t>Participation</w:t>
            </w:r>
          </w:p>
          <w:p w14:paraId="2237D4CC" w14:textId="4F525164" w:rsidR="00175EEB" w:rsidRPr="00DB0D26" w:rsidRDefault="00175EEB" w:rsidP="00175EEB">
            <w:pPr>
              <w:rPr>
                <w:rStyle w:val="RubricEntries10pt"/>
              </w:rPr>
            </w:pPr>
            <w:r w:rsidRPr="007B123E">
              <w:rPr>
                <w:rStyle w:val="RubricEntries10pt"/>
              </w:rPr>
              <w:t>Each team member completes assigned tasks and participates equally in the presentation.</w:t>
            </w:r>
          </w:p>
        </w:tc>
        <w:tc>
          <w:tcPr>
            <w:tcW w:w="3523" w:type="dxa"/>
          </w:tcPr>
          <w:p w14:paraId="52EB6BAD" w14:textId="77777777" w:rsidR="00175EEB" w:rsidRPr="00FF611B" w:rsidRDefault="00175EEB" w:rsidP="00175EEB"/>
        </w:tc>
      </w:tr>
      <w:tr w:rsidR="00175EEB" w:rsidRPr="00FF611B" w14:paraId="5BB1BCBE" w14:textId="77777777" w:rsidTr="00F00E57">
        <w:tblPrEx>
          <w:jc w:val="left"/>
        </w:tblPrEx>
        <w:trPr>
          <w:trHeight w:val="1368"/>
        </w:trPr>
        <w:tc>
          <w:tcPr>
            <w:tcW w:w="3685" w:type="dxa"/>
          </w:tcPr>
          <w:p w14:paraId="658F9BA6" w14:textId="77777777" w:rsidR="00175EEB" w:rsidRPr="00FF611B" w:rsidRDefault="00175EEB" w:rsidP="00175EEB"/>
        </w:tc>
        <w:tc>
          <w:tcPr>
            <w:tcW w:w="3870" w:type="dxa"/>
          </w:tcPr>
          <w:p w14:paraId="24093C5A" w14:textId="77777777" w:rsidR="00175EEB" w:rsidRPr="007B123E" w:rsidRDefault="00175EEB" w:rsidP="00175EEB">
            <w:pPr>
              <w:rPr>
                <w:rStyle w:val="RubricEntries10pt"/>
              </w:rPr>
            </w:pPr>
            <w:r>
              <w:rPr>
                <w:rStyle w:val="RubicTitles10pt"/>
              </w:rPr>
              <w:t>Creativity / Effectiveness</w:t>
            </w:r>
          </w:p>
          <w:p w14:paraId="51531907" w14:textId="02F10BFC" w:rsidR="00175EEB" w:rsidRPr="00FF611B" w:rsidRDefault="00175EEB" w:rsidP="00175EEB">
            <w:pPr>
              <w:rPr>
                <w:rStyle w:val="RubicTitles10pt"/>
              </w:rPr>
            </w:pPr>
            <w:r>
              <w:rPr>
                <w:rStyle w:val="RubricEntries10pt"/>
              </w:rPr>
              <w:t xml:space="preserve">The team’s idea(s) are creative and unique. </w:t>
            </w:r>
            <w:r w:rsidR="00E26B04">
              <w:rPr>
                <w:rStyle w:val="RubricEntries10pt"/>
              </w:rPr>
              <w:t>Students</w:t>
            </w:r>
            <w:r>
              <w:rPr>
                <w:rStyle w:val="RubricEntries10pt"/>
              </w:rPr>
              <w:t xml:space="preserve"> effectively pitch the business plan to potential </w:t>
            </w:r>
            <w:r w:rsidR="000A444A">
              <w:rPr>
                <w:rStyle w:val="RubricEntries10pt"/>
              </w:rPr>
              <w:t>members</w:t>
            </w:r>
            <w:r w:rsidR="00E26B04">
              <w:rPr>
                <w:rStyle w:val="RubricEntries10pt"/>
              </w:rPr>
              <w:t xml:space="preserve"> and investors</w:t>
            </w:r>
            <w:r>
              <w:rPr>
                <w:rStyle w:val="RubricEntries10pt"/>
              </w:rPr>
              <w:t>.</w:t>
            </w:r>
          </w:p>
        </w:tc>
        <w:tc>
          <w:tcPr>
            <w:tcW w:w="3523" w:type="dxa"/>
          </w:tcPr>
          <w:p w14:paraId="7BF406B1" w14:textId="77777777" w:rsidR="00175EEB" w:rsidRPr="00FF611B" w:rsidRDefault="00175EEB" w:rsidP="00175EEB"/>
        </w:tc>
      </w:tr>
    </w:tbl>
    <w:p w14:paraId="2E0D1CC4" w14:textId="1A87042D" w:rsidR="00B00399" w:rsidRDefault="00B00399" w:rsidP="00B00399"/>
    <w:sectPr w:rsidR="00B00399" w:rsidSect="00FF61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432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1EF11" w14:textId="77777777" w:rsidR="00013AC0" w:rsidRDefault="00013AC0" w:rsidP="001E4BCA">
      <w:r>
        <w:separator/>
      </w:r>
    </w:p>
  </w:endnote>
  <w:endnote w:type="continuationSeparator" w:id="0">
    <w:p w14:paraId="57CEEE4B" w14:textId="77777777" w:rsidR="00013AC0" w:rsidRDefault="00013AC0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179B0" w14:textId="77777777" w:rsidR="00892E1C" w:rsidRDefault="00892E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single" w:sz="4" w:space="0" w:color="D9D9D9" w:themeColor="background1" w:themeShade="D9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544"/>
      <w:gridCol w:w="5544"/>
    </w:tblGrid>
    <w:tr w:rsidR="003279B3" w14:paraId="48F37221" w14:textId="77777777" w:rsidTr="00572872">
      <w:tc>
        <w:tcPr>
          <w:tcW w:w="5400" w:type="dxa"/>
          <w:shd w:val="clear" w:color="auto" w:fill="F2F2F2" w:themeFill="background1" w:themeFillShade="F2"/>
        </w:tcPr>
        <w:p w14:paraId="16EF8311" w14:textId="5AD26630" w:rsidR="003279B3" w:rsidRDefault="003241F1" w:rsidP="00860D10">
          <w:pPr>
            <w:pStyle w:val="Footer"/>
            <w:jc w:val="left"/>
          </w:pPr>
          <w:r>
            <w:t xml:space="preserve">My Local Cooperative </w:t>
          </w:r>
          <w:r w:rsidR="00452786">
            <w:t>© 201</w:t>
          </w:r>
          <w:r>
            <w:t>9</w:t>
          </w:r>
        </w:p>
      </w:tc>
      <w:tc>
        <w:tcPr>
          <w:tcW w:w="5400" w:type="dxa"/>
          <w:shd w:val="clear" w:color="auto" w:fill="F2F2F2" w:themeFill="background1" w:themeFillShade="F2"/>
        </w:tcPr>
        <w:p w14:paraId="7D83EBA1" w14:textId="70EF14AD" w:rsidR="003279B3" w:rsidRDefault="003241F1" w:rsidP="006E33F6">
          <w:pPr>
            <w:pStyle w:val="Footer"/>
            <w:rPr>
              <w:noProof/>
            </w:rPr>
          </w:pPr>
          <w:r>
            <w:t>MLC</w:t>
          </w:r>
          <w:r w:rsidR="003279B3">
            <w:t xml:space="preserve"> – </w:t>
          </w:r>
          <w:r>
            <w:t xml:space="preserve">Task </w:t>
          </w:r>
          <w:r w:rsidR="00892E1C">
            <w:t>3.4</w:t>
          </w:r>
          <w:r w:rsidR="00F40268">
            <w:t xml:space="preserve"> </w:t>
          </w:r>
          <w:r w:rsidR="006E33F6">
            <w:t>Evaluation Rubric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FF611B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3E6E3288" w14:textId="77777777" w:rsidR="003279B3" w:rsidRPr="001E4BCA" w:rsidRDefault="003279B3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9C966" w14:textId="77777777" w:rsidR="00892E1C" w:rsidRDefault="00892E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AA45F" w14:textId="77777777" w:rsidR="00013AC0" w:rsidRDefault="00013AC0" w:rsidP="001E4BCA">
      <w:r>
        <w:separator/>
      </w:r>
    </w:p>
  </w:footnote>
  <w:footnote w:type="continuationSeparator" w:id="0">
    <w:p w14:paraId="7A4B04ED" w14:textId="77777777" w:rsidR="00013AC0" w:rsidRDefault="00013AC0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16692" w14:textId="77777777" w:rsidR="00892E1C" w:rsidRDefault="00892E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2FFA3" w14:textId="77777777" w:rsidR="00892E1C" w:rsidRDefault="00892E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06998" w14:textId="77777777" w:rsidR="00892E1C" w:rsidRDefault="00892E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9" type="#_x0000_t75" alt="MCj02950710000[1]" style="width:143.35pt;height:128.65pt;visibility:visible;mso-wrap-style:square" o:bullet="t">
        <v:imagedata r:id="rId1" o:title="MCj02950710000[1]" gain="60293f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4102543">
    <w:abstractNumId w:val="9"/>
  </w:num>
  <w:num w:numId="2" w16cid:durableId="346636914">
    <w:abstractNumId w:val="11"/>
  </w:num>
  <w:num w:numId="3" w16cid:durableId="457601164">
    <w:abstractNumId w:val="12"/>
  </w:num>
  <w:num w:numId="4" w16cid:durableId="221789657">
    <w:abstractNumId w:val="13"/>
  </w:num>
  <w:num w:numId="5" w16cid:durableId="1541091000">
    <w:abstractNumId w:val="4"/>
  </w:num>
  <w:num w:numId="6" w16cid:durableId="1316494763">
    <w:abstractNumId w:val="10"/>
  </w:num>
  <w:num w:numId="7" w16cid:durableId="772939998">
    <w:abstractNumId w:val="6"/>
  </w:num>
  <w:num w:numId="8" w16cid:durableId="860047621">
    <w:abstractNumId w:val="5"/>
  </w:num>
  <w:num w:numId="9" w16cid:durableId="1410226832">
    <w:abstractNumId w:val="2"/>
  </w:num>
  <w:num w:numId="10" w16cid:durableId="1669556391">
    <w:abstractNumId w:val="3"/>
  </w:num>
  <w:num w:numId="11" w16cid:durableId="1018389810">
    <w:abstractNumId w:val="1"/>
  </w:num>
  <w:num w:numId="12" w16cid:durableId="1332946802">
    <w:abstractNumId w:val="7"/>
  </w:num>
  <w:num w:numId="13" w16cid:durableId="19942674">
    <w:abstractNumId w:val="0"/>
  </w:num>
  <w:num w:numId="14" w16cid:durableId="1901551248">
    <w:abstractNumId w:val="13"/>
    <w:lvlOverride w:ilvl="0">
      <w:startOverride w:val="1"/>
    </w:lvlOverride>
  </w:num>
  <w:num w:numId="15" w16cid:durableId="1843426652">
    <w:abstractNumId w:val="4"/>
    <w:lvlOverride w:ilvl="0">
      <w:startOverride w:val="1"/>
    </w:lvlOverride>
  </w:num>
  <w:num w:numId="16" w16cid:durableId="1836139757">
    <w:abstractNumId w:val="12"/>
    <w:lvlOverride w:ilvl="0">
      <w:startOverride w:val="1"/>
    </w:lvlOverride>
  </w:num>
  <w:num w:numId="17" w16cid:durableId="1027490925">
    <w:abstractNumId w:val="10"/>
    <w:lvlOverride w:ilvl="0">
      <w:startOverride w:val="1"/>
    </w:lvlOverride>
  </w:num>
  <w:num w:numId="18" w16cid:durableId="1506554685">
    <w:abstractNumId w:val="5"/>
    <w:lvlOverride w:ilvl="0">
      <w:startOverride w:val="1"/>
    </w:lvlOverride>
  </w:num>
  <w:num w:numId="19" w16cid:durableId="771585028">
    <w:abstractNumId w:val="0"/>
    <w:lvlOverride w:ilvl="0">
      <w:startOverride w:val="1"/>
    </w:lvlOverride>
  </w:num>
  <w:num w:numId="20" w16cid:durableId="209537942">
    <w:abstractNumId w:val="7"/>
    <w:lvlOverride w:ilvl="0">
      <w:startOverride w:val="1"/>
    </w:lvlOverride>
  </w:num>
  <w:num w:numId="21" w16cid:durableId="11735891">
    <w:abstractNumId w:val="3"/>
    <w:lvlOverride w:ilvl="0">
      <w:startOverride w:val="1"/>
    </w:lvlOverride>
  </w:num>
  <w:num w:numId="22" w16cid:durableId="2000500977">
    <w:abstractNumId w:val="2"/>
    <w:lvlOverride w:ilvl="0">
      <w:startOverride w:val="1"/>
    </w:lvlOverride>
  </w:num>
  <w:num w:numId="23" w16cid:durableId="1472672768">
    <w:abstractNumId w:val="2"/>
    <w:lvlOverride w:ilvl="0">
      <w:startOverride w:val="1"/>
    </w:lvlOverride>
  </w:num>
  <w:num w:numId="24" w16cid:durableId="1666085047">
    <w:abstractNumId w:val="2"/>
    <w:lvlOverride w:ilvl="0">
      <w:startOverride w:val="1"/>
    </w:lvlOverride>
  </w:num>
  <w:num w:numId="25" w16cid:durableId="1018772423">
    <w:abstractNumId w:val="8"/>
  </w:num>
  <w:num w:numId="26" w16cid:durableId="1588879361">
    <w:abstractNumId w:val="8"/>
    <w:lvlOverride w:ilvl="0">
      <w:startOverride w:val="1"/>
    </w:lvlOverride>
  </w:num>
  <w:num w:numId="27" w16cid:durableId="1878659046">
    <w:abstractNumId w:val="8"/>
    <w:lvlOverride w:ilvl="0">
      <w:startOverride w:val="1"/>
    </w:lvlOverride>
  </w:num>
  <w:num w:numId="28" w16cid:durableId="1798640854">
    <w:abstractNumId w:val="8"/>
    <w:lvlOverride w:ilvl="0">
      <w:startOverride w:val="1"/>
    </w:lvlOverride>
  </w:num>
  <w:num w:numId="29" w16cid:durableId="1796479422">
    <w:abstractNumId w:val="8"/>
    <w:lvlOverride w:ilvl="0">
      <w:startOverride w:val="1"/>
    </w:lvlOverride>
  </w:num>
  <w:num w:numId="30" w16cid:durableId="1079323765">
    <w:abstractNumId w:val="8"/>
    <w:lvlOverride w:ilvl="0">
      <w:startOverride w:val="1"/>
    </w:lvlOverride>
  </w:num>
  <w:num w:numId="31" w16cid:durableId="267543461">
    <w:abstractNumId w:val="8"/>
    <w:lvlOverride w:ilvl="0">
      <w:startOverride w:val="1"/>
    </w:lvlOverride>
  </w:num>
  <w:num w:numId="32" w16cid:durableId="928319036">
    <w:abstractNumId w:val="8"/>
    <w:lvlOverride w:ilvl="0">
      <w:startOverride w:val="1"/>
    </w:lvlOverride>
  </w:num>
  <w:num w:numId="33" w16cid:durableId="1166287151">
    <w:abstractNumId w:val="7"/>
    <w:lvlOverride w:ilvl="0">
      <w:startOverride w:val="1"/>
    </w:lvlOverride>
  </w:num>
  <w:num w:numId="34" w16cid:durableId="15156871">
    <w:abstractNumId w:val="7"/>
    <w:lvlOverride w:ilvl="0">
      <w:startOverride w:val="1"/>
    </w:lvlOverride>
  </w:num>
  <w:num w:numId="35" w16cid:durableId="441074340">
    <w:abstractNumId w:val="2"/>
    <w:lvlOverride w:ilvl="0">
      <w:startOverride w:val="1"/>
    </w:lvlOverride>
  </w:num>
  <w:num w:numId="36" w16cid:durableId="858859341">
    <w:abstractNumId w:val="2"/>
    <w:lvlOverride w:ilvl="0">
      <w:startOverride w:val="1"/>
    </w:lvlOverride>
  </w:num>
  <w:num w:numId="37" w16cid:durableId="1902784174">
    <w:abstractNumId w:val="2"/>
    <w:lvlOverride w:ilvl="0">
      <w:startOverride w:val="1"/>
    </w:lvlOverride>
  </w:num>
  <w:num w:numId="38" w16cid:durableId="339089198">
    <w:abstractNumId w:val="2"/>
    <w:lvlOverride w:ilvl="0">
      <w:startOverride w:val="1"/>
    </w:lvlOverride>
  </w:num>
  <w:num w:numId="39" w16cid:durableId="171399186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a0MDQwNDAzNjAwNzdS0lEKTi0uzszPAykwqQUAcpyk/CwAAAA="/>
  </w:docVars>
  <w:rsids>
    <w:rsidRoot w:val="003241F1"/>
    <w:rsid w:val="00000432"/>
    <w:rsid w:val="00004EA7"/>
    <w:rsid w:val="00013AC0"/>
    <w:rsid w:val="0003461D"/>
    <w:rsid w:val="000508B8"/>
    <w:rsid w:val="000534DE"/>
    <w:rsid w:val="00055433"/>
    <w:rsid w:val="000671D2"/>
    <w:rsid w:val="000745BF"/>
    <w:rsid w:val="000A444A"/>
    <w:rsid w:val="000D744D"/>
    <w:rsid w:val="000E33B3"/>
    <w:rsid w:val="000E3490"/>
    <w:rsid w:val="000E5936"/>
    <w:rsid w:val="000F029A"/>
    <w:rsid w:val="001169D4"/>
    <w:rsid w:val="00157D13"/>
    <w:rsid w:val="00175EEB"/>
    <w:rsid w:val="00183F7A"/>
    <w:rsid w:val="0019391D"/>
    <w:rsid w:val="001B4CD7"/>
    <w:rsid w:val="001B7F2C"/>
    <w:rsid w:val="001D19EF"/>
    <w:rsid w:val="001E4BCA"/>
    <w:rsid w:val="00217D51"/>
    <w:rsid w:val="00226ED9"/>
    <w:rsid w:val="00230DA0"/>
    <w:rsid w:val="00235535"/>
    <w:rsid w:val="002527B6"/>
    <w:rsid w:val="00256D70"/>
    <w:rsid w:val="0027404E"/>
    <w:rsid w:val="002A2F49"/>
    <w:rsid w:val="002C3368"/>
    <w:rsid w:val="002E0921"/>
    <w:rsid w:val="0030611E"/>
    <w:rsid w:val="00306753"/>
    <w:rsid w:val="003120AC"/>
    <w:rsid w:val="003241F1"/>
    <w:rsid w:val="003279B3"/>
    <w:rsid w:val="003421FD"/>
    <w:rsid w:val="00364A23"/>
    <w:rsid w:val="00364CF2"/>
    <w:rsid w:val="003663FB"/>
    <w:rsid w:val="00371740"/>
    <w:rsid w:val="00375ACB"/>
    <w:rsid w:val="003C14B8"/>
    <w:rsid w:val="003C5052"/>
    <w:rsid w:val="003D0D7D"/>
    <w:rsid w:val="003D457D"/>
    <w:rsid w:val="003F18F6"/>
    <w:rsid w:val="003F34CF"/>
    <w:rsid w:val="00452786"/>
    <w:rsid w:val="004551CE"/>
    <w:rsid w:val="00484D45"/>
    <w:rsid w:val="004D7D36"/>
    <w:rsid w:val="00507B12"/>
    <w:rsid w:val="00531164"/>
    <w:rsid w:val="00572872"/>
    <w:rsid w:val="005D1548"/>
    <w:rsid w:val="005E21C8"/>
    <w:rsid w:val="005E7694"/>
    <w:rsid w:val="00602C6E"/>
    <w:rsid w:val="006270C5"/>
    <w:rsid w:val="0063506D"/>
    <w:rsid w:val="00651FD4"/>
    <w:rsid w:val="00685328"/>
    <w:rsid w:val="006874F4"/>
    <w:rsid w:val="006A19F7"/>
    <w:rsid w:val="006A5CB2"/>
    <w:rsid w:val="006C52C4"/>
    <w:rsid w:val="006C6A6B"/>
    <w:rsid w:val="006D3857"/>
    <w:rsid w:val="006E2FE6"/>
    <w:rsid w:val="006E33F6"/>
    <w:rsid w:val="006F0AFD"/>
    <w:rsid w:val="00706ACF"/>
    <w:rsid w:val="007071E9"/>
    <w:rsid w:val="00711783"/>
    <w:rsid w:val="00720350"/>
    <w:rsid w:val="00794CCD"/>
    <w:rsid w:val="007969C2"/>
    <w:rsid w:val="00796F1B"/>
    <w:rsid w:val="007C3838"/>
    <w:rsid w:val="007D1934"/>
    <w:rsid w:val="007F036B"/>
    <w:rsid w:val="00805F42"/>
    <w:rsid w:val="00813714"/>
    <w:rsid w:val="00813CDE"/>
    <w:rsid w:val="0083083E"/>
    <w:rsid w:val="00831D78"/>
    <w:rsid w:val="00860D10"/>
    <w:rsid w:val="00871965"/>
    <w:rsid w:val="00876737"/>
    <w:rsid w:val="0088408F"/>
    <w:rsid w:val="00892E1C"/>
    <w:rsid w:val="008A30C1"/>
    <w:rsid w:val="008C0EE1"/>
    <w:rsid w:val="008D06F9"/>
    <w:rsid w:val="008F1F3B"/>
    <w:rsid w:val="00936ABB"/>
    <w:rsid w:val="00941D03"/>
    <w:rsid w:val="00950B13"/>
    <w:rsid w:val="009731F7"/>
    <w:rsid w:val="00974C26"/>
    <w:rsid w:val="00976502"/>
    <w:rsid w:val="00984664"/>
    <w:rsid w:val="009D13E6"/>
    <w:rsid w:val="009D4FE8"/>
    <w:rsid w:val="009F08FA"/>
    <w:rsid w:val="009F1CE0"/>
    <w:rsid w:val="00A02CD8"/>
    <w:rsid w:val="00A7125B"/>
    <w:rsid w:val="00A77267"/>
    <w:rsid w:val="00A916E6"/>
    <w:rsid w:val="00A95D1B"/>
    <w:rsid w:val="00AA2D85"/>
    <w:rsid w:val="00AB79BB"/>
    <w:rsid w:val="00AE1E6D"/>
    <w:rsid w:val="00AF7C9F"/>
    <w:rsid w:val="00B00399"/>
    <w:rsid w:val="00B27131"/>
    <w:rsid w:val="00B609CE"/>
    <w:rsid w:val="00B840BE"/>
    <w:rsid w:val="00BA3AC7"/>
    <w:rsid w:val="00BF0B24"/>
    <w:rsid w:val="00C04A38"/>
    <w:rsid w:val="00C20182"/>
    <w:rsid w:val="00C25108"/>
    <w:rsid w:val="00C33233"/>
    <w:rsid w:val="00C80D21"/>
    <w:rsid w:val="00C92D2E"/>
    <w:rsid w:val="00C964B9"/>
    <w:rsid w:val="00CA0DBE"/>
    <w:rsid w:val="00CA65C2"/>
    <w:rsid w:val="00CB4C6F"/>
    <w:rsid w:val="00CD0458"/>
    <w:rsid w:val="00CD603C"/>
    <w:rsid w:val="00CD7684"/>
    <w:rsid w:val="00D039B3"/>
    <w:rsid w:val="00D466FA"/>
    <w:rsid w:val="00D8200D"/>
    <w:rsid w:val="00D86647"/>
    <w:rsid w:val="00D933BF"/>
    <w:rsid w:val="00DB0D26"/>
    <w:rsid w:val="00DC7DD8"/>
    <w:rsid w:val="00DD2241"/>
    <w:rsid w:val="00DE122A"/>
    <w:rsid w:val="00DE64EE"/>
    <w:rsid w:val="00E042AE"/>
    <w:rsid w:val="00E0582D"/>
    <w:rsid w:val="00E13CB9"/>
    <w:rsid w:val="00E1621B"/>
    <w:rsid w:val="00E26B04"/>
    <w:rsid w:val="00E51672"/>
    <w:rsid w:val="00E83FBF"/>
    <w:rsid w:val="00EA5238"/>
    <w:rsid w:val="00EB1CED"/>
    <w:rsid w:val="00F00E57"/>
    <w:rsid w:val="00F1108D"/>
    <w:rsid w:val="00F1170E"/>
    <w:rsid w:val="00F2589E"/>
    <w:rsid w:val="00F40268"/>
    <w:rsid w:val="00F7765B"/>
    <w:rsid w:val="00F81814"/>
    <w:rsid w:val="00FA1FDF"/>
    <w:rsid w:val="00FF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D1888A"/>
  <w15:chartTrackingRefBased/>
  <w15:docId w15:val="{82D46F94-A64C-42D9-927F-78B4B142F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D039B3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paragraph" w:customStyle="1" w:styleId="AFNRHeading">
    <w:name w:val="AFNRHeading"/>
    <w:basedOn w:val="Normal"/>
    <w:link w:val="AFNRHeadingChar"/>
    <w:qFormat/>
    <w:rsid w:val="00055433"/>
    <w:pPr>
      <w:shd w:val="clear" w:color="auto" w:fill="848981"/>
    </w:pPr>
    <w:rPr>
      <w:color w:val="FFFFFF" w:themeColor="background1"/>
      <w:sz w:val="40"/>
      <w:szCs w:val="40"/>
    </w:r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88408F"/>
    <w:rPr>
      <w:rFonts w:ascii="Arial" w:hAnsi="Arial"/>
      <w:b/>
      <w:color w:val="0070C0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character" w:customStyle="1" w:styleId="AFNRHeadingChar">
    <w:name w:val="AFNRHeading Char"/>
    <w:basedOn w:val="DefaultParagraphFont"/>
    <w:link w:val="AFNRHeading"/>
    <w:rsid w:val="00055433"/>
    <w:rPr>
      <w:rFonts w:ascii="Arial" w:hAnsi="Arial"/>
      <w:color w:val="FFFFFF" w:themeColor="background1"/>
      <w:sz w:val="40"/>
      <w:szCs w:val="40"/>
      <w:shd w:val="clear" w:color="auto" w:fill="848981"/>
    </w:r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6C6A6B"/>
    <w:rPr>
      <w:color w:val="954F72" w:themeColor="followedHyperlink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MLC">
    <w:name w:val="MLC"/>
    <w:link w:val="MLCChar"/>
    <w:qFormat/>
    <w:rsid w:val="00BA3AC7"/>
    <w:pPr>
      <w:shd w:val="clear" w:color="auto" w:fill="004871"/>
      <w:spacing w:after="0" w:line="240" w:lineRule="auto"/>
    </w:pPr>
    <w:rPr>
      <w:rFonts w:ascii="Helvetica" w:hAnsi="Helvetica"/>
      <w:color w:val="FFFFFF" w:themeColor="background1"/>
      <w:sz w:val="40"/>
      <w:szCs w:val="40"/>
    </w:rPr>
  </w:style>
  <w:style w:type="character" w:customStyle="1" w:styleId="MLCChar">
    <w:name w:val="MLC Char"/>
    <w:basedOn w:val="DefaultParagraphFont"/>
    <w:link w:val="MLC"/>
    <w:rsid w:val="00BA3AC7"/>
    <w:rPr>
      <w:rFonts w:ascii="Helvetica" w:hAnsi="Helvetica"/>
      <w:color w:val="FFFFFF" w:themeColor="background1"/>
      <w:sz w:val="40"/>
      <w:szCs w:val="40"/>
      <w:shd w:val="clear" w:color="auto" w:fill="004871"/>
    </w:rPr>
  </w:style>
  <w:style w:type="character" w:styleId="CommentReference">
    <w:name w:val="annotation reference"/>
    <w:basedOn w:val="DefaultParagraphFont"/>
    <w:uiPriority w:val="99"/>
    <w:semiHidden/>
    <w:unhideWhenUsed/>
    <w:rsid w:val="00D866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664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6647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66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6647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66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6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ABF_EvaluationRubric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C:\Users\Carl\AppData\Roaming\Microsoft\Templates\ABF_EvaluationRubricTemplate.dotx</Template>
  <TotalTime>10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X.X.X Evaluation Rubric</vt:lpstr>
    </vt:vector>
  </TitlesOfParts>
  <Manager>Nancy Trivette</Manager>
  <Company>Curriculum for Agricultural Science Education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Task 3.4 Evaluation Rubric</dc:title>
  <dc:subject>MLC Module 3 Classroom Cooperative</dc:subject>
  <dc:creator>Carl Aakre</dc:creator>
  <cp:keywords/>
  <dc:description/>
  <cp:lastModifiedBy>Rogers, Ashley</cp:lastModifiedBy>
  <cp:revision>14</cp:revision>
  <dcterms:created xsi:type="dcterms:W3CDTF">2019-12-30T19:03:00Z</dcterms:created>
  <dcterms:modified xsi:type="dcterms:W3CDTF">2022-11-02T20:36:00Z</dcterms:modified>
</cp:coreProperties>
</file>