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2860C5" w14:paraId="38CDA308" w14:textId="77777777" w:rsidTr="002860C5">
        <w:trPr>
          <w:trHeight w:val="473"/>
        </w:trPr>
        <w:tc>
          <w:tcPr>
            <w:tcW w:w="6984" w:type="dxa"/>
            <w:vAlign w:val="center"/>
          </w:tcPr>
          <w:p w14:paraId="46F10064" w14:textId="77777777" w:rsidR="002860C5" w:rsidRPr="002860C5" w:rsidRDefault="002860C5" w:rsidP="002860C5">
            <w:r>
              <w:t>Name____________________________________________________</w:t>
            </w:r>
          </w:p>
        </w:tc>
        <w:tc>
          <w:tcPr>
            <w:tcW w:w="3816" w:type="dxa"/>
            <w:vMerge w:val="restart"/>
            <w:vAlign w:val="center"/>
          </w:tcPr>
          <w:p w14:paraId="26A8E7B4" w14:textId="450BDDCE" w:rsidR="002860C5" w:rsidRDefault="00BD34AF" w:rsidP="00C14A05">
            <w:pPr>
              <w:jc w:val="right"/>
            </w:pPr>
            <w:r>
              <w:rPr>
                <w:b/>
                <w:noProof/>
                <w:sz w:val="28"/>
              </w:rPr>
              <w:drawing>
                <wp:inline distT="0" distB="0" distL="0" distR="0" wp14:anchorId="125A2A89" wp14:editId="77472C02">
                  <wp:extent cx="1921510" cy="880110"/>
                  <wp:effectExtent l="0" t="0" r="0"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921510" cy="880110"/>
                          </a:xfrm>
                          <a:prstGeom prst="rect">
                            <a:avLst/>
                          </a:prstGeom>
                          <a:ln>
                            <a:noFill/>
                          </a:ln>
                          <a:extLst>
                            <a:ext uri="{53640926-AAD7-44D8-BBD7-CCE9431645EC}">
                              <a14:shadowObscured xmlns:a14="http://schemas.microsoft.com/office/drawing/2010/main"/>
                            </a:ext>
                          </a:extLst>
                        </pic:spPr>
                      </pic:pic>
                    </a:graphicData>
                  </a:graphic>
                </wp:inline>
              </w:drawing>
            </w:r>
          </w:p>
        </w:tc>
      </w:tr>
      <w:tr w:rsidR="002860C5" w14:paraId="103B5127" w14:textId="77777777" w:rsidTr="00BD34AF">
        <w:trPr>
          <w:trHeight w:val="472"/>
        </w:trPr>
        <w:tc>
          <w:tcPr>
            <w:tcW w:w="6984" w:type="dxa"/>
            <w:shd w:val="clear" w:color="auto" w:fill="auto"/>
            <w:vAlign w:val="bottom"/>
          </w:tcPr>
          <w:p w14:paraId="43F43E0D" w14:textId="49E5B9ED" w:rsidR="00946165" w:rsidRPr="00E16D49" w:rsidRDefault="00195A66" w:rsidP="00E16D49">
            <w:pPr>
              <w:pStyle w:val="MLC"/>
            </w:pPr>
            <w:r>
              <w:t xml:space="preserve"> </w:t>
            </w:r>
            <w:r w:rsidR="00E16D49">
              <w:t xml:space="preserve">Task </w:t>
            </w:r>
            <w:r w:rsidR="009E2CBF">
              <w:t>3.4 Presenting the Plan</w:t>
            </w:r>
          </w:p>
        </w:tc>
        <w:tc>
          <w:tcPr>
            <w:tcW w:w="3816" w:type="dxa"/>
            <w:vMerge/>
            <w:vAlign w:val="center"/>
          </w:tcPr>
          <w:p w14:paraId="0BFD51E4" w14:textId="77777777" w:rsidR="002860C5" w:rsidRDefault="002860C5" w:rsidP="00C14A05">
            <w:pPr>
              <w:jc w:val="right"/>
              <w:rPr>
                <w:noProof/>
              </w:rPr>
            </w:pPr>
          </w:p>
        </w:tc>
      </w:tr>
    </w:tbl>
    <w:p w14:paraId="4EA4F6EB" w14:textId="0D16F6EF" w:rsidR="00A916E6" w:rsidRDefault="00A916E6" w:rsidP="00A916E6"/>
    <w:p w14:paraId="29A18697" w14:textId="77777777" w:rsidR="00E16D49" w:rsidRDefault="00E16D49" w:rsidP="00E16D49">
      <w:pPr>
        <w:pStyle w:val="ActivitySection"/>
      </w:pPr>
      <w:r>
        <w:t>Purpose</w:t>
      </w:r>
    </w:p>
    <w:p w14:paraId="62AF3E09" w14:textId="5013321D" w:rsidR="003B6CB6" w:rsidRDefault="00811F72" w:rsidP="003B6CB6">
      <w:pPr>
        <w:pStyle w:val="ActivityBody"/>
      </w:pPr>
      <w:r>
        <w:t xml:space="preserve">You have started the process of writing </w:t>
      </w:r>
      <w:r w:rsidR="003B6CB6">
        <w:t xml:space="preserve">a </w:t>
      </w:r>
      <w:r w:rsidR="007D0225">
        <w:t xml:space="preserve">cooperative </w:t>
      </w:r>
      <w:r w:rsidR="003B6CB6">
        <w:t>business plan</w:t>
      </w:r>
      <w:r w:rsidR="00471825">
        <w:t>, which</w:t>
      </w:r>
      <w:r>
        <w:t xml:space="preserve"> </w:t>
      </w:r>
      <w:r w:rsidR="00471825">
        <w:t>includes</w:t>
      </w:r>
      <w:r w:rsidR="003B6CB6">
        <w:t xml:space="preserve"> the business description, financial documents, </w:t>
      </w:r>
      <w:r w:rsidR="00D545DE">
        <w:t xml:space="preserve">and </w:t>
      </w:r>
      <w:r w:rsidR="003A235F">
        <w:t>personnel</w:t>
      </w:r>
      <w:r w:rsidR="00D545DE">
        <w:t xml:space="preserve"> information</w:t>
      </w:r>
      <w:r w:rsidR="006F47FC">
        <w:t>.</w:t>
      </w:r>
    </w:p>
    <w:p w14:paraId="77EBC1CC" w14:textId="77777777" w:rsidR="003B6CB6" w:rsidRPr="000F6EFE" w:rsidRDefault="003B6CB6" w:rsidP="003B6CB6"/>
    <w:p w14:paraId="2A76A9D8" w14:textId="5C8F5E66" w:rsidR="003B6CB6" w:rsidRDefault="006C09B5" w:rsidP="003B6CB6">
      <w:pPr>
        <w:pStyle w:val="ActivityBody"/>
      </w:pPr>
      <w:r>
        <w:t>Cooperative b</w:t>
      </w:r>
      <w:r w:rsidR="00CE42FD">
        <w:t>usinesses use a</w:t>
      </w:r>
      <w:r w:rsidR="003B6CB6">
        <w:t xml:space="preserve"> business plan</w:t>
      </w:r>
      <w:r w:rsidR="00AD0B54">
        <w:t xml:space="preserve"> as a road map</w:t>
      </w:r>
      <w:r w:rsidR="003B6CB6">
        <w:t xml:space="preserve"> to gain support for their ideas. </w:t>
      </w:r>
      <w:r w:rsidR="008237A6">
        <w:t>A</w:t>
      </w:r>
      <w:r w:rsidR="003B6CB6">
        <w:t xml:space="preserve"> business plan guide</w:t>
      </w:r>
      <w:r w:rsidR="008237A6">
        <w:t>s</w:t>
      </w:r>
      <w:r w:rsidR="003B6CB6">
        <w:t xml:space="preserve"> decision-making</w:t>
      </w:r>
      <w:r w:rsidR="007D7177">
        <w:t>,</w:t>
      </w:r>
      <w:r w:rsidR="003B6CB6">
        <w:t xml:space="preserve"> provide</w:t>
      </w:r>
      <w:r w:rsidR="008237A6">
        <w:t>s</w:t>
      </w:r>
      <w:r w:rsidR="003B6CB6">
        <w:t xml:space="preserve"> direction for business activities,</w:t>
      </w:r>
      <w:r w:rsidR="007D7177">
        <w:t xml:space="preserve"> and</w:t>
      </w:r>
      <w:r w:rsidR="003B6CB6">
        <w:t xml:space="preserve"> establish</w:t>
      </w:r>
      <w:r w:rsidR="007D7177">
        <w:t>es</w:t>
      </w:r>
      <w:r w:rsidR="003B6CB6">
        <w:t xml:space="preserve"> </w:t>
      </w:r>
      <w:r w:rsidR="007D7177">
        <w:t xml:space="preserve">financial </w:t>
      </w:r>
      <w:r w:rsidR="003B6CB6">
        <w:t xml:space="preserve">goals for the business. At the end of </w:t>
      </w:r>
      <w:r w:rsidR="001E6670">
        <w:t xml:space="preserve">the first year, a business can review </w:t>
      </w:r>
      <w:r w:rsidR="003B6CB6">
        <w:t>the plan to determine whether th</w:t>
      </w:r>
      <w:r w:rsidR="001E6670">
        <w:t xml:space="preserve">ey </w:t>
      </w:r>
      <w:r w:rsidR="003B6CB6">
        <w:t>met the goals and achieved the intended outcome</w:t>
      </w:r>
      <w:r w:rsidR="001E6670">
        <w:t>s</w:t>
      </w:r>
      <w:r w:rsidR="003B6CB6">
        <w:t>.</w:t>
      </w:r>
      <w:r w:rsidR="00BF1609" w:rsidRPr="00BF1609">
        <w:t xml:space="preserve"> </w:t>
      </w:r>
      <w:r w:rsidR="00BF1609">
        <w:t>There is no person or team more knowledgeable about a proposed cooperative than those whose ideas, time, and energy are involved.</w:t>
      </w:r>
    </w:p>
    <w:p w14:paraId="34B513F1" w14:textId="78005999" w:rsidR="00E16D49" w:rsidRPr="001E6670" w:rsidRDefault="00E16D49" w:rsidP="001E6670"/>
    <w:p w14:paraId="0AB0ABC0" w14:textId="4100D180" w:rsidR="00C20B3E" w:rsidRDefault="00BE4EC7" w:rsidP="00C20B3E">
      <w:pPr>
        <w:pStyle w:val="ActivityBody"/>
      </w:pPr>
      <w:r>
        <w:t xml:space="preserve">Founding cooperative members must communicate their business plan for new members to understand how the cooperative will use their money and the benefits they will receive. </w:t>
      </w:r>
      <w:r w:rsidR="001E6670">
        <w:t xml:space="preserve">A cooperative business plan is unique because </w:t>
      </w:r>
      <w:r w:rsidR="0013098D">
        <w:t>it is</w:t>
      </w:r>
      <w:r w:rsidR="001E6670">
        <w:t xml:space="preserve"> </w:t>
      </w:r>
      <w:r w:rsidR="0013098D">
        <w:t xml:space="preserve">selling the business idea to </w:t>
      </w:r>
      <w:r w:rsidR="003611DC">
        <w:t>potential</w:t>
      </w:r>
      <w:r w:rsidR="0013098D">
        <w:t xml:space="preserve"> </w:t>
      </w:r>
      <w:r w:rsidR="001331E0">
        <w:t>owner-members</w:t>
      </w:r>
      <w:r w:rsidR="0013098D">
        <w:t xml:space="preserve">. </w:t>
      </w:r>
    </w:p>
    <w:p w14:paraId="36B98B30" w14:textId="77777777" w:rsidR="00C20B3E" w:rsidRDefault="00C20B3E" w:rsidP="00C20B3E"/>
    <w:p w14:paraId="6CCB9B72" w14:textId="0B7660CC" w:rsidR="00CD34B9" w:rsidRDefault="00C20B3E" w:rsidP="00CD34B9">
      <w:pPr>
        <w:pStyle w:val="ActivityBody"/>
      </w:pPr>
      <w:r>
        <w:t xml:space="preserve">Other stakeholders, such as </w:t>
      </w:r>
      <w:r w:rsidR="00410002">
        <w:t>lenders</w:t>
      </w:r>
      <w:r>
        <w:t xml:space="preserve"> and mentors</w:t>
      </w:r>
      <w:r w:rsidR="00471825">
        <w:t>,</w:t>
      </w:r>
      <w:r w:rsidR="00D837A6">
        <w:t xml:space="preserve"> use </w:t>
      </w:r>
      <w:r>
        <w:t xml:space="preserve">business </w:t>
      </w:r>
      <w:r w:rsidR="00D837A6">
        <w:t>plans</w:t>
      </w:r>
      <w:r>
        <w:t xml:space="preserve"> to determine whether to approve a loan, offer feedback for improvements, and gain a better understanding of business objectives and operations.</w:t>
      </w:r>
      <w:r w:rsidR="00CD34B9" w:rsidRPr="00CD34B9">
        <w:t xml:space="preserve"> </w:t>
      </w:r>
      <w:r w:rsidR="00CD34B9">
        <w:t>A cooperative business plan often requires a presentation to potential members and lenders, carefully prepared and practiced, to gain support.</w:t>
      </w:r>
    </w:p>
    <w:p w14:paraId="5A060281" w14:textId="339B0660" w:rsidR="007D0225" w:rsidRPr="009D69B6" w:rsidRDefault="007D0225" w:rsidP="009D69B6"/>
    <w:p w14:paraId="5D505FD9" w14:textId="576C38EA" w:rsidR="007D0225" w:rsidRDefault="007D0225" w:rsidP="00CD34B9">
      <w:pPr>
        <w:pStyle w:val="ActivityBody"/>
      </w:pPr>
      <w:r>
        <w:t>How will you gain interest in your coope</w:t>
      </w:r>
      <w:r w:rsidR="009D69B6">
        <w:t>rative business?</w:t>
      </w:r>
    </w:p>
    <w:p w14:paraId="071D9140" w14:textId="5A176763" w:rsidR="00C20B3E" w:rsidRPr="009D69B6" w:rsidRDefault="00C20B3E" w:rsidP="009D69B6"/>
    <w:p w14:paraId="7BBA56EA" w14:textId="77777777" w:rsidR="00F40268" w:rsidRDefault="00F40268" w:rsidP="00F4026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F40268" w14:paraId="3AB76641" w14:textId="77777777" w:rsidTr="00F40268">
        <w:tc>
          <w:tcPr>
            <w:tcW w:w="5395" w:type="dxa"/>
          </w:tcPr>
          <w:p w14:paraId="36A54EE9" w14:textId="1F648E07" w:rsidR="00F40268" w:rsidRDefault="00F40268" w:rsidP="00F40268">
            <w:pPr>
              <w:pStyle w:val="ActivityBodyBold"/>
            </w:pPr>
            <w:r>
              <w:t xml:space="preserve">Per </w:t>
            </w:r>
            <w:r w:rsidR="00E07FA1">
              <w:t>team of three</w:t>
            </w:r>
            <w:r>
              <w:t xml:space="preserve"> students:</w:t>
            </w:r>
          </w:p>
          <w:p w14:paraId="7ED11CE1" w14:textId="019B3480" w:rsidR="00F40268" w:rsidRDefault="00C202A6" w:rsidP="00F40268">
            <w:pPr>
              <w:pStyle w:val="Activitybullet"/>
            </w:pPr>
            <w:r>
              <w:t>Computer with presentation</w:t>
            </w:r>
            <w:r w:rsidR="000E1402">
              <w:t xml:space="preserve"> and word processing</w:t>
            </w:r>
            <w:r>
              <w:t xml:space="preserve"> software</w:t>
            </w:r>
          </w:p>
        </w:tc>
        <w:tc>
          <w:tcPr>
            <w:tcW w:w="5395" w:type="dxa"/>
          </w:tcPr>
          <w:p w14:paraId="374DD495" w14:textId="77777777" w:rsidR="00F40268" w:rsidRDefault="00F40268" w:rsidP="00F40268">
            <w:pPr>
              <w:pStyle w:val="ActivityBodyBold"/>
            </w:pPr>
            <w:r>
              <w:t>Per student:</w:t>
            </w:r>
          </w:p>
          <w:p w14:paraId="3FE120E2" w14:textId="61DE0713" w:rsidR="00F40268" w:rsidRPr="00CA6638" w:rsidRDefault="00CA6638" w:rsidP="00F40268">
            <w:pPr>
              <w:pStyle w:val="Activitybullet"/>
              <w:rPr>
                <w:i/>
                <w:iCs/>
              </w:rPr>
            </w:pPr>
            <w:r w:rsidRPr="00CA6638">
              <w:rPr>
                <w:i/>
                <w:iCs/>
              </w:rPr>
              <w:t>Task 3.4 Evaluation Rubric</w:t>
            </w:r>
          </w:p>
        </w:tc>
      </w:tr>
    </w:tbl>
    <w:p w14:paraId="28DA9186" w14:textId="77777777" w:rsidR="00F40268" w:rsidRDefault="00F40268" w:rsidP="00F40268"/>
    <w:p w14:paraId="640D8736" w14:textId="77777777" w:rsidR="00F40268" w:rsidRDefault="00F40268" w:rsidP="00F40268">
      <w:pPr>
        <w:pStyle w:val="ActivitySection"/>
      </w:pPr>
      <w:r>
        <w:t>Procedure</w:t>
      </w:r>
    </w:p>
    <w:p w14:paraId="0C7C3D07" w14:textId="20F869C2" w:rsidR="00A13492" w:rsidRDefault="00A30B2A" w:rsidP="004302E1">
      <w:pPr>
        <w:pStyle w:val="ActivityBody"/>
      </w:pPr>
      <w:r>
        <w:t xml:space="preserve">Prepare </w:t>
      </w:r>
      <w:r w:rsidR="00C073E5">
        <w:t xml:space="preserve">to present </w:t>
      </w:r>
      <w:r>
        <w:t>your</w:t>
      </w:r>
      <w:r w:rsidR="00C073E5">
        <w:t xml:space="preserve"> cooperative</w:t>
      </w:r>
      <w:r>
        <w:t xml:space="preserve"> business plan </w:t>
      </w:r>
      <w:r w:rsidR="00C073E5">
        <w:t>to the class</w:t>
      </w:r>
      <w:r w:rsidR="00816E95">
        <w:t xml:space="preserve"> and guests</w:t>
      </w:r>
      <w:r w:rsidR="002443B1">
        <w:t>;</w:t>
      </w:r>
      <w:r w:rsidR="00A3577D">
        <w:t xml:space="preserve"> they are the potential members of your cooperative</w:t>
      </w:r>
      <w:r w:rsidR="00B13AAD">
        <w:t>.</w:t>
      </w:r>
      <w:r>
        <w:t xml:space="preserve"> </w:t>
      </w:r>
      <w:r w:rsidR="004302E1">
        <w:t xml:space="preserve">Decide how your team will convince individuals to join your cooperative and financial institutions to fund your cooperative. Identify the main talking points and who will speak about each point. Determine how to visually present the plan to a panel of potential members, lenders, and mentors. </w:t>
      </w:r>
      <w:r>
        <w:t xml:space="preserve">Organize the presentation using </w:t>
      </w:r>
      <w:r w:rsidR="00A13492">
        <w:t xml:space="preserve">information </w:t>
      </w:r>
      <w:r w:rsidR="00B13AAD">
        <w:t>from</w:t>
      </w:r>
      <w:r w:rsidR="00A13492">
        <w:t xml:space="preserve"> the following documents you worked on during </w:t>
      </w:r>
      <w:r w:rsidR="00B13AAD">
        <w:t>Module 3.</w:t>
      </w:r>
      <w:r w:rsidR="005232CF">
        <w:t xml:space="preserve"> Add additional information as needed to strengthen your presentation.</w:t>
      </w:r>
    </w:p>
    <w:p w14:paraId="05601CA1" w14:textId="77777777" w:rsidR="00A13492" w:rsidRPr="009D541C" w:rsidRDefault="00A13492" w:rsidP="00A13492">
      <w:pPr>
        <w:pStyle w:val="Activitybullet"/>
        <w:rPr>
          <w:i/>
          <w:iCs/>
        </w:rPr>
      </w:pPr>
      <w:r w:rsidRPr="009D541C">
        <w:rPr>
          <w:i/>
          <w:iCs/>
        </w:rPr>
        <w:t>Cooperative Description</w:t>
      </w:r>
    </w:p>
    <w:p w14:paraId="5336ECEE" w14:textId="77777777" w:rsidR="00A13492" w:rsidRPr="009D541C" w:rsidRDefault="00A13492" w:rsidP="00A13492">
      <w:pPr>
        <w:pStyle w:val="Activitybullet"/>
        <w:rPr>
          <w:i/>
          <w:iCs/>
        </w:rPr>
      </w:pPr>
      <w:r w:rsidRPr="009D541C">
        <w:rPr>
          <w:i/>
          <w:iCs/>
        </w:rPr>
        <w:t>Financial Planning Sheet</w:t>
      </w:r>
    </w:p>
    <w:p w14:paraId="7D2C593F" w14:textId="3081644C" w:rsidR="00A13492" w:rsidRDefault="00A13492" w:rsidP="00A13492">
      <w:pPr>
        <w:pStyle w:val="Activitybullet"/>
        <w:rPr>
          <w:i/>
          <w:iCs/>
        </w:rPr>
      </w:pPr>
      <w:r w:rsidRPr="009D541C">
        <w:rPr>
          <w:i/>
          <w:iCs/>
        </w:rPr>
        <w:t>Personnel Planning Guide</w:t>
      </w:r>
    </w:p>
    <w:p w14:paraId="6EF18229" w14:textId="40C6AB86" w:rsidR="000E1AD2" w:rsidRPr="009D541C" w:rsidRDefault="000E1AD2" w:rsidP="00A13492">
      <w:pPr>
        <w:pStyle w:val="Activitybullet"/>
        <w:rPr>
          <w:i/>
          <w:iCs/>
        </w:rPr>
      </w:pPr>
      <w:r>
        <w:rPr>
          <w:i/>
          <w:iCs/>
        </w:rPr>
        <w:t>Concept Map of Cooperative Structure</w:t>
      </w:r>
    </w:p>
    <w:p w14:paraId="7F31C082" w14:textId="7100386B" w:rsidR="00A30B2A" w:rsidRDefault="00A30B2A" w:rsidP="00A30B2A">
      <w:pPr>
        <w:pStyle w:val="ActivityBody"/>
        <w:rPr>
          <w:rStyle w:val="ActivityBodyItalicChar"/>
        </w:rPr>
      </w:pPr>
      <w:r>
        <w:t xml:space="preserve">Your presentation should be </w:t>
      </w:r>
      <w:r w:rsidR="000E1AD2">
        <w:t>3</w:t>
      </w:r>
      <w:r w:rsidR="00BF1609">
        <w:t>–</w:t>
      </w:r>
      <w:r w:rsidR="000E1AD2">
        <w:t>5</w:t>
      </w:r>
      <w:r>
        <w:t xml:space="preserve"> minutes in length</w:t>
      </w:r>
      <w:r w:rsidR="00A350FC">
        <w:t xml:space="preserve">. </w:t>
      </w:r>
      <w:r>
        <w:t xml:space="preserve">The </w:t>
      </w:r>
      <w:r w:rsidR="00A350FC">
        <w:t>group</w:t>
      </w:r>
      <w:r>
        <w:t xml:space="preserve"> should ask for and respond to questions from the panel of potential </w:t>
      </w:r>
      <w:r w:rsidR="00A350FC">
        <w:t>members</w:t>
      </w:r>
      <w:r>
        <w:t xml:space="preserve">. All </w:t>
      </w:r>
      <w:r w:rsidR="00AB73A8">
        <w:t>group</w:t>
      </w:r>
      <w:r>
        <w:t xml:space="preserve"> members should be actively involved in some aspect of the presentation. The potential </w:t>
      </w:r>
      <w:r w:rsidR="00AB73A8">
        <w:t>members</w:t>
      </w:r>
      <w:r>
        <w:t xml:space="preserve"> and your teacher will evaluate the presentation with </w:t>
      </w:r>
      <w:r w:rsidR="00AB73A8">
        <w:rPr>
          <w:rStyle w:val="ActivityBodyItalicChar"/>
        </w:rPr>
        <w:t>Task 3.4 Evaluation Rubric.</w:t>
      </w:r>
    </w:p>
    <w:p w14:paraId="59DC5C1E" w14:textId="77777777" w:rsidR="00AB73A8" w:rsidRPr="00AB73A8" w:rsidRDefault="00AB73A8" w:rsidP="00AB73A8"/>
    <w:p w14:paraId="5505C0EE" w14:textId="77777777" w:rsidR="00F40268" w:rsidRDefault="00F40268" w:rsidP="00F40268">
      <w:pPr>
        <w:pStyle w:val="ActivitySection"/>
      </w:pPr>
      <w:r>
        <w:t>Conclusion</w:t>
      </w:r>
    </w:p>
    <w:p w14:paraId="3EDCD0D7" w14:textId="467A8B36" w:rsidR="00272A4A" w:rsidRDefault="00272A4A" w:rsidP="00272A4A">
      <w:pPr>
        <w:pStyle w:val="ActivityNumbers"/>
      </w:pPr>
      <w:r>
        <w:t>How do cooperatives gain support from potential members for a business idea?</w:t>
      </w:r>
    </w:p>
    <w:p w14:paraId="58C74666" w14:textId="048D5FD0" w:rsidR="00F40268" w:rsidRPr="00F40268" w:rsidRDefault="00272A4A" w:rsidP="00F40E25">
      <w:pPr>
        <w:pStyle w:val="ActivityNumbers"/>
      </w:pPr>
      <w:r>
        <w:lastRenderedPageBreak/>
        <w:t xml:space="preserve">What should </w:t>
      </w:r>
      <w:r w:rsidR="00034B0A">
        <w:t>you include</w:t>
      </w:r>
      <w:r>
        <w:t xml:space="preserve"> in a business plan</w:t>
      </w:r>
      <w:r w:rsidR="00F40E25">
        <w:t xml:space="preserve"> presentation?</w:t>
      </w:r>
    </w:p>
    <w:sectPr w:rsidR="00F40268" w:rsidRPr="00F40268" w:rsidSect="002506D4">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95C4" w14:textId="77777777" w:rsidR="003574A0" w:rsidRDefault="003574A0" w:rsidP="001E4BCA">
      <w:r>
        <w:separator/>
      </w:r>
    </w:p>
  </w:endnote>
  <w:endnote w:type="continuationSeparator" w:id="0">
    <w:p w14:paraId="7BAFA800" w14:textId="77777777" w:rsidR="003574A0" w:rsidRDefault="003574A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0818" w14:textId="77777777" w:rsidR="00AB73A8" w:rsidRDefault="00AB7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BFBFBF" w:themeColor="background1" w:themeShade="BF"/>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945"/>
      <w:gridCol w:w="5845"/>
    </w:tblGrid>
    <w:tr w:rsidR="003279B3" w14:paraId="3D759696" w14:textId="77777777" w:rsidTr="00AB73A8">
      <w:tc>
        <w:tcPr>
          <w:tcW w:w="4945" w:type="dxa"/>
          <w:tcBorders>
            <w:top w:val="single" w:sz="4" w:space="0" w:color="BFBFBF" w:themeColor="background1" w:themeShade="BF"/>
            <w:right w:val="nil"/>
          </w:tcBorders>
          <w:shd w:val="clear" w:color="auto" w:fill="F2F2F2" w:themeFill="background1" w:themeFillShade="F2"/>
        </w:tcPr>
        <w:p w14:paraId="68D9A070" w14:textId="77777777" w:rsidR="003279B3" w:rsidRDefault="002860C5" w:rsidP="00860D10">
          <w:pPr>
            <w:pStyle w:val="Footer"/>
            <w:jc w:val="left"/>
          </w:pPr>
          <w:r>
            <w:t>My Local Cooperative</w:t>
          </w:r>
          <w:r w:rsidR="006D3B50">
            <w:t xml:space="preserve"> </w:t>
          </w:r>
          <w:r w:rsidR="006E56C1">
            <w:t xml:space="preserve">© </w:t>
          </w:r>
          <w:r w:rsidR="006D3B50">
            <w:t>201</w:t>
          </w:r>
          <w:r>
            <w:t>9</w:t>
          </w:r>
        </w:p>
      </w:tc>
      <w:tc>
        <w:tcPr>
          <w:tcW w:w="5845" w:type="dxa"/>
          <w:tcBorders>
            <w:left w:val="nil"/>
          </w:tcBorders>
          <w:shd w:val="clear" w:color="auto" w:fill="F2F2F2" w:themeFill="background1" w:themeFillShade="F2"/>
        </w:tcPr>
        <w:p w14:paraId="7FECE0B6" w14:textId="6D90AAC9" w:rsidR="003279B3" w:rsidRDefault="002860C5" w:rsidP="00F40268">
          <w:pPr>
            <w:pStyle w:val="Footer"/>
            <w:rPr>
              <w:noProof/>
            </w:rPr>
          </w:pPr>
          <w:r>
            <w:t>MLC</w:t>
          </w:r>
          <w:r w:rsidR="003279B3">
            <w:t xml:space="preserve"> – </w:t>
          </w:r>
          <w:r w:rsidR="00E16D49">
            <w:t xml:space="preserve">Task </w:t>
          </w:r>
          <w:r w:rsidR="00AB73A8">
            <w:t>3.4 Presenting the Plan</w:t>
          </w:r>
          <w:r w:rsidR="003279B3">
            <w:t xml:space="preserve">– Page </w:t>
          </w:r>
          <w:r w:rsidR="003279B3">
            <w:fldChar w:fldCharType="begin"/>
          </w:r>
          <w:r w:rsidR="003279B3">
            <w:instrText xml:space="preserve"> PAGE   \* MERGEFORMAT </w:instrText>
          </w:r>
          <w:r w:rsidR="003279B3">
            <w:fldChar w:fldCharType="separate"/>
          </w:r>
          <w:r w:rsidR="00892649">
            <w:rPr>
              <w:noProof/>
            </w:rPr>
            <w:t>1</w:t>
          </w:r>
          <w:r w:rsidR="003279B3">
            <w:rPr>
              <w:noProof/>
            </w:rPr>
            <w:fldChar w:fldCharType="end"/>
          </w:r>
          <w:r w:rsidR="003279B3">
            <w:rPr>
              <w:noProof/>
            </w:rPr>
            <w:t xml:space="preserve"> </w:t>
          </w:r>
        </w:p>
      </w:tc>
    </w:tr>
  </w:tbl>
  <w:p w14:paraId="631EC4B1"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51E66" w14:textId="77777777" w:rsidR="00AB73A8" w:rsidRDefault="00AB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A8EA7" w14:textId="77777777" w:rsidR="003574A0" w:rsidRDefault="003574A0" w:rsidP="001E4BCA">
      <w:r>
        <w:separator/>
      </w:r>
    </w:p>
  </w:footnote>
  <w:footnote w:type="continuationSeparator" w:id="0">
    <w:p w14:paraId="4A48B1BC" w14:textId="77777777" w:rsidR="003574A0" w:rsidRDefault="003574A0"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2EE4" w14:textId="77777777" w:rsidR="00AB73A8" w:rsidRDefault="00AB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F79F6" w14:textId="77777777" w:rsidR="00AB73A8" w:rsidRDefault="00AB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D69C" w14:textId="77777777" w:rsidR="00AB73A8" w:rsidRDefault="00AB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alt="MCj02950710000[1]" style="width:142.65pt;height:128.65pt;visibility:visible;mso-wrap-style:square" o:bullet="t">
        <v:imagedata r:id="rId1" o:title="MCj02950710000[1]" gain="60293f"/>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5942420">
    <w:abstractNumId w:val="9"/>
  </w:num>
  <w:num w:numId="2" w16cid:durableId="1835678694">
    <w:abstractNumId w:val="11"/>
  </w:num>
  <w:num w:numId="3" w16cid:durableId="2103454211">
    <w:abstractNumId w:val="12"/>
  </w:num>
  <w:num w:numId="4" w16cid:durableId="294529643">
    <w:abstractNumId w:val="13"/>
  </w:num>
  <w:num w:numId="5" w16cid:durableId="1024865220">
    <w:abstractNumId w:val="4"/>
  </w:num>
  <w:num w:numId="6" w16cid:durableId="1004089094">
    <w:abstractNumId w:val="10"/>
  </w:num>
  <w:num w:numId="7" w16cid:durableId="1230461155">
    <w:abstractNumId w:val="6"/>
  </w:num>
  <w:num w:numId="8" w16cid:durableId="1471940360">
    <w:abstractNumId w:val="5"/>
  </w:num>
  <w:num w:numId="9" w16cid:durableId="2001153598">
    <w:abstractNumId w:val="2"/>
  </w:num>
  <w:num w:numId="10" w16cid:durableId="884409467">
    <w:abstractNumId w:val="3"/>
  </w:num>
  <w:num w:numId="11" w16cid:durableId="1259487372">
    <w:abstractNumId w:val="1"/>
  </w:num>
  <w:num w:numId="12" w16cid:durableId="376047218">
    <w:abstractNumId w:val="7"/>
  </w:num>
  <w:num w:numId="13" w16cid:durableId="512307502">
    <w:abstractNumId w:val="0"/>
  </w:num>
  <w:num w:numId="14" w16cid:durableId="481853057">
    <w:abstractNumId w:val="13"/>
    <w:lvlOverride w:ilvl="0">
      <w:startOverride w:val="1"/>
    </w:lvlOverride>
  </w:num>
  <w:num w:numId="15" w16cid:durableId="239681659">
    <w:abstractNumId w:val="4"/>
    <w:lvlOverride w:ilvl="0">
      <w:startOverride w:val="1"/>
    </w:lvlOverride>
  </w:num>
  <w:num w:numId="16" w16cid:durableId="1245189675">
    <w:abstractNumId w:val="12"/>
    <w:lvlOverride w:ilvl="0">
      <w:startOverride w:val="1"/>
    </w:lvlOverride>
  </w:num>
  <w:num w:numId="17" w16cid:durableId="1374189095">
    <w:abstractNumId w:val="10"/>
    <w:lvlOverride w:ilvl="0">
      <w:startOverride w:val="1"/>
    </w:lvlOverride>
  </w:num>
  <w:num w:numId="18" w16cid:durableId="120805577">
    <w:abstractNumId w:val="5"/>
    <w:lvlOverride w:ilvl="0">
      <w:startOverride w:val="1"/>
    </w:lvlOverride>
  </w:num>
  <w:num w:numId="19" w16cid:durableId="786433214">
    <w:abstractNumId w:val="0"/>
    <w:lvlOverride w:ilvl="0">
      <w:startOverride w:val="1"/>
    </w:lvlOverride>
  </w:num>
  <w:num w:numId="20" w16cid:durableId="1151367968">
    <w:abstractNumId w:val="7"/>
    <w:lvlOverride w:ilvl="0">
      <w:startOverride w:val="1"/>
    </w:lvlOverride>
  </w:num>
  <w:num w:numId="21" w16cid:durableId="236090227">
    <w:abstractNumId w:val="3"/>
    <w:lvlOverride w:ilvl="0">
      <w:startOverride w:val="1"/>
    </w:lvlOverride>
  </w:num>
  <w:num w:numId="22" w16cid:durableId="1068773172">
    <w:abstractNumId w:val="2"/>
    <w:lvlOverride w:ilvl="0">
      <w:startOverride w:val="1"/>
    </w:lvlOverride>
  </w:num>
  <w:num w:numId="23" w16cid:durableId="1334263578">
    <w:abstractNumId w:val="2"/>
    <w:lvlOverride w:ilvl="0">
      <w:startOverride w:val="1"/>
    </w:lvlOverride>
  </w:num>
  <w:num w:numId="24" w16cid:durableId="1631983383">
    <w:abstractNumId w:val="2"/>
    <w:lvlOverride w:ilvl="0">
      <w:startOverride w:val="1"/>
    </w:lvlOverride>
  </w:num>
  <w:num w:numId="25" w16cid:durableId="173304797">
    <w:abstractNumId w:val="8"/>
  </w:num>
  <w:num w:numId="26" w16cid:durableId="470369253">
    <w:abstractNumId w:val="8"/>
    <w:lvlOverride w:ilvl="0">
      <w:startOverride w:val="1"/>
    </w:lvlOverride>
  </w:num>
  <w:num w:numId="27" w16cid:durableId="38895393">
    <w:abstractNumId w:val="8"/>
    <w:lvlOverride w:ilvl="0">
      <w:startOverride w:val="1"/>
    </w:lvlOverride>
  </w:num>
  <w:num w:numId="28" w16cid:durableId="932205323">
    <w:abstractNumId w:val="8"/>
    <w:lvlOverride w:ilvl="0">
      <w:startOverride w:val="1"/>
    </w:lvlOverride>
  </w:num>
  <w:num w:numId="29" w16cid:durableId="682367664">
    <w:abstractNumId w:val="8"/>
    <w:lvlOverride w:ilvl="0">
      <w:startOverride w:val="1"/>
    </w:lvlOverride>
  </w:num>
  <w:num w:numId="30" w16cid:durableId="1281693418">
    <w:abstractNumId w:val="8"/>
    <w:lvlOverride w:ilvl="0">
      <w:startOverride w:val="1"/>
    </w:lvlOverride>
  </w:num>
  <w:num w:numId="31" w16cid:durableId="1269505271">
    <w:abstractNumId w:val="8"/>
    <w:lvlOverride w:ilvl="0">
      <w:startOverride w:val="1"/>
    </w:lvlOverride>
  </w:num>
  <w:num w:numId="32" w16cid:durableId="1814516396">
    <w:abstractNumId w:val="8"/>
    <w:lvlOverride w:ilvl="0">
      <w:startOverride w:val="1"/>
    </w:lvlOverride>
  </w:num>
  <w:num w:numId="33" w16cid:durableId="1248926223">
    <w:abstractNumId w:val="7"/>
    <w:lvlOverride w:ilvl="0">
      <w:startOverride w:val="1"/>
    </w:lvlOverride>
  </w:num>
  <w:num w:numId="34" w16cid:durableId="1333755666">
    <w:abstractNumId w:val="7"/>
    <w:lvlOverride w:ilvl="0">
      <w:startOverride w:val="1"/>
    </w:lvlOverride>
  </w:num>
  <w:num w:numId="35" w16cid:durableId="1270553738">
    <w:abstractNumId w:val="2"/>
    <w:lvlOverride w:ilvl="0">
      <w:startOverride w:val="1"/>
    </w:lvlOverride>
  </w:num>
  <w:num w:numId="36" w16cid:durableId="393313391">
    <w:abstractNumId w:val="2"/>
    <w:lvlOverride w:ilvl="0">
      <w:startOverride w:val="1"/>
    </w:lvlOverride>
  </w:num>
  <w:num w:numId="37" w16cid:durableId="1810829073">
    <w:abstractNumId w:val="2"/>
    <w:lvlOverride w:ilvl="0">
      <w:startOverride w:val="1"/>
    </w:lvlOverride>
  </w:num>
  <w:num w:numId="38" w16cid:durableId="140387780">
    <w:abstractNumId w:val="2"/>
    <w:lvlOverride w:ilvl="0">
      <w:startOverride w:val="1"/>
    </w:lvlOverride>
  </w:num>
  <w:num w:numId="39" w16cid:durableId="40884539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QzsDAyNzWxNLA0MjZS0lEKTi0uzszPAykwqwUATJLy2SwAAAA="/>
  </w:docVars>
  <w:rsids>
    <w:rsidRoot w:val="009E2CBF"/>
    <w:rsid w:val="000004B1"/>
    <w:rsid w:val="00034B0A"/>
    <w:rsid w:val="000508B8"/>
    <w:rsid w:val="000534DE"/>
    <w:rsid w:val="000D744D"/>
    <w:rsid w:val="000E1402"/>
    <w:rsid w:val="000E1AD2"/>
    <w:rsid w:val="000E33B3"/>
    <w:rsid w:val="000E3490"/>
    <w:rsid w:val="000E5936"/>
    <w:rsid w:val="000F029A"/>
    <w:rsid w:val="000F5E57"/>
    <w:rsid w:val="00100BF7"/>
    <w:rsid w:val="001169D4"/>
    <w:rsid w:val="0012760E"/>
    <w:rsid w:val="0013098D"/>
    <w:rsid w:val="001331E0"/>
    <w:rsid w:val="00157D13"/>
    <w:rsid w:val="00183F7A"/>
    <w:rsid w:val="00193596"/>
    <w:rsid w:val="0019391D"/>
    <w:rsid w:val="00195A66"/>
    <w:rsid w:val="001B4CD7"/>
    <w:rsid w:val="001D19EF"/>
    <w:rsid w:val="001E4BCA"/>
    <w:rsid w:val="001E6670"/>
    <w:rsid w:val="001F1DD1"/>
    <w:rsid w:val="00220D36"/>
    <w:rsid w:val="00226ED9"/>
    <w:rsid w:val="00230DA0"/>
    <w:rsid w:val="00235535"/>
    <w:rsid w:val="002443B1"/>
    <w:rsid w:val="002457D9"/>
    <w:rsid w:val="002506D4"/>
    <w:rsid w:val="002527B6"/>
    <w:rsid w:val="00272A4A"/>
    <w:rsid w:val="002860C5"/>
    <w:rsid w:val="00287A79"/>
    <w:rsid w:val="002A2F49"/>
    <w:rsid w:val="002A3CEE"/>
    <w:rsid w:val="002C3368"/>
    <w:rsid w:val="002E0921"/>
    <w:rsid w:val="00306753"/>
    <w:rsid w:val="003078F8"/>
    <w:rsid w:val="003120AC"/>
    <w:rsid w:val="003279B3"/>
    <w:rsid w:val="003374B1"/>
    <w:rsid w:val="003421FD"/>
    <w:rsid w:val="00352030"/>
    <w:rsid w:val="003574A0"/>
    <w:rsid w:val="003611DC"/>
    <w:rsid w:val="00364A23"/>
    <w:rsid w:val="00364CF2"/>
    <w:rsid w:val="003663FB"/>
    <w:rsid w:val="00375ACB"/>
    <w:rsid w:val="003A235F"/>
    <w:rsid w:val="003A686C"/>
    <w:rsid w:val="003B6CB6"/>
    <w:rsid w:val="003C5052"/>
    <w:rsid w:val="003D0D7D"/>
    <w:rsid w:val="003F18F6"/>
    <w:rsid w:val="003F34CF"/>
    <w:rsid w:val="003F556D"/>
    <w:rsid w:val="004068F8"/>
    <w:rsid w:val="00410002"/>
    <w:rsid w:val="00417C61"/>
    <w:rsid w:val="004302E1"/>
    <w:rsid w:val="00433D0D"/>
    <w:rsid w:val="004551CE"/>
    <w:rsid w:val="00464B0A"/>
    <w:rsid w:val="004665E7"/>
    <w:rsid w:val="00471825"/>
    <w:rsid w:val="00472C04"/>
    <w:rsid w:val="00480300"/>
    <w:rsid w:val="00484888"/>
    <w:rsid w:val="004B107C"/>
    <w:rsid w:val="005232CF"/>
    <w:rsid w:val="00590EE9"/>
    <w:rsid w:val="005C02AB"/>
    <w:rsid w:val="005D1548"/>
    <w:rsid w:val="005E1358"/>
    <w:rsid w:val="005E21C8"/>
    <w:rsid w:val="005E3707"/>
    <w:rsid w:val="005E7694"/>
    <w:rsid w:val="00602C6E"/>
    <w:rsid w:val="0061080C"/>
    <w:rsid w:val="006270C5"/>
    <w:rsid w:val="0062785F"/>
    <w:rsid w:val="0063506D"/>
    <w:rsid w:val="00685328"/>
    <w:rsid w:val="006874F4"/>
    <w:rsid w:val="006876E6"/>
    <w:rsid w:val="00690B26"/>
    <w:rsid w:val="006A19F7"/>
    <w:rsid w:val="006A5CB2"/>
    <w:rsid w:val="006C09B5"/>
    <w:rsid w:val="006C2AAE"/>
    <w:rsid w:val="006C52C4"/>
    <w:rsid w:val="006C6A6B"/>
    <w:rsid w:val="006D3857"/>
    <w:rsid w:val="006D3B50"/>
    <w:rsid w:val="006E2FE6"/>
    <w:rsid w:val="006E56C1"/>
    <w:rsid w:val="006F0AFD"/>
    <w:rsid w:val="006F47FC"/>
    <w:rsid w:val="00704BF7"/>
    <w:rsid w:val="00706ACF"/>
    <w:rsid w:val="007071E9"/>
    <w:rsid w:val="007077FC"/>
    <w:rsid w:val="00711783"/>
    <w:rsid w:val="007841B6"/>
    <w:rsid w:val="007925BA"/>
    <w:rsid w:val="00794CCD"/>
    <w:rsid w:val="007969C2"/>
    <w:rsid w:val="00796F1B"/>
    <w:rsid w:val="00797754"/>
    <w:rsid w:val="007B303C"/>
    <w:rsid w:val="007C3838"/>
    <w:rsid w:val="007D0225"/>
    <w:rsid w:val="007D1934"/>
    <w:rsid w:val="007D7177"/>
    <w:rsid w:val="007F02CF"/>
    <w:rsid w:val="00805F42"/>
    <w:rsid w:val="00811F72"/>
    <w:rsid w:val="00813714"/>
    <w:rsid w:val="00816E95"/>
    <w:rsid w:val="008237A6"/>
    <w:rsid w:val="0083083E"/>
    <w:rsid w:val="00860D10"/>
    <w:rsid w:val="00876737"/>
    <w:rsid w:val="00877789"/>
    <w:rsid w:val="0088216E"/>
    <w:rsid w:val="0088408F"/>
    <w:rsid w:val="00892649"/>
    <w:rsid w:val="008A30C1"/>
    <w:rsid w:val="008C0EE1"/>
    <w:rsid w:val="008D06F9"/>
    <w:rsid w:val="008F63C8"/>
    <w:rsid w:val="00941D03"/>
    <w:rsid w:val="00946165"/>
    <w:rsid w:val="00950B13"/>
    <w:rsid w:val="009731F7"/>
    <w:rsid w:val="00974C26"/>
    <w:rsid w:val="00976502"/>
    <w:rsid w:val="00984664"/>
    <w:rsid w:val="009D13E6"/>
    <w:rsid w:val="009D4FE8"/>
    <w:rsid w:val="009D541C"/>
    <w:rsid w:val="009D69B6"/>
    <w:rsid w:val="009E2CBF"/>
    <w:rsid w:val="009F08FA"/>
    <w:rsid w:val="009F1CE0"/>
    <w:rsid w:val="00A02CD8"/>
    <w:rsid w:val="00A13492"/>
    <w:rsid w:val="00A2631B"/>
    <w:rsid w:val="00A30B2A"/>
    <w:rsid w:val="00A350FC"/>
    <w:rsid w:val="00A3577D"/>
    <w:rsid w:val="00A7125B"/>
    <w:rsid w:val="00A916E6"/>
    <w:rsid w:val="00A95D1B"/>
    <w:rsid w:val="00AA2D85"/>
    <w:rsid w:val="00AA5923"/>
    <w:rsid w:val="00AB73A8"/>
    <w:rsid w:val="00AB79BB"/>
    <w:rsid w:val="00AD0B54"/>
    <w:rsid w:val="00AE1E6D"/>
    <w:rsid w:val="00B13AAD"/>
    <w:rsid w:val="00B219A4"/>
    <w:rsid w:val="00B27131"/>
    <w:rsid w:val="00B609CE"/>
    <w:rsid w:val="00B840BE"/>
    <w:rsid w:val="00B86E1B"/>
    <w:rsid w:val="00BA278B"/>
    <w:rsid w:val="00BA69F7"/>
    <w:rsid w:val="00BD0E4B"/>
    <w:rsid w:val="00BD34AF"/>
    <w:rsid w:val="00BE4EC7"/>
    <w:rsid w:val="00BF0B24"/>
    <w:rsid w:val="00BF1609"/>
    <w:rsid w:val="00C04A38"/>
    <w:rsid w:val="00C073E5"/>
    <w:rsid w:val="00C20182"/>
    <w:rsid w:val="00C202A6"/>
    <w:rsid w:val="00C20B3E"/>
    <w:rsid w:val="00C25108"/>
    <w:rsid w:val="00C33233"/>
    <w:rsid w:val="00C42DF8"/>
    <w:rsid w:val="00C44861"/>
    <w:rsid w:val="00C479EA"/>
    <w:rsid w:val="00C80D21"/>
    <w:rsid w:val="00C92D2E"/>
    <w:rsid w:val="00C964B9"/>
    <w:rsid w:val="00CA65C2"/>
    <w:rsid w:val="00CA6638"/>
    <w:rsid w:val="00CD34B9"/>
    <w:rsid w:val="00CD603C"/>
    <w:rsid w:val="00CD7684"/>
    <w:rsid w:val="00CE42FD"/>
    <w:rsid w:val="00CF58FF"/>
    <w:rsid w:val="00D11571"/>
    <w:rsid w:val="00D462B6"/>
    <w:rsid w:val="00D466FA"/>
    <w:rsid w:val="00D545DE"/>
    <w:rsid w:val="00D8200D"/>
    <w:rsid w:val="00D837A6"/>
    <w:rsid w:val="00D933BF"/>
    <w:rsid w:val="00DC7DD8"/>
    <w:rsid w:val="00DD2241"/>
    <w:rsid w:val="00DD631A"/>
    <w:rsid w:val="00DE122A"/>
    <w:rsid w:val="00DE64EE"/>
    <w:rsid w:val="00DF4360"/>
    <w:rsid w:val="00E042AE"/>
    <w:rsid w:val="00E0582D"/>
    <w:rsid w:val="00E07FA1"/>
    <w:rsid w:val="00E13CB9"/>
    <w:rsid w:val="00E1621B"/>
    <w:rsid w:val="00E16D49"/>
    <w:rsid w:val="00E51672"/>
    <w:rsid w:val="00E75E93"/>
    <w:rsid w:val="00E837A8"/>
    <w:rsid w:val="00E83FBF"/>
    <w:rsid w:val="00EB1CED"/>
    <w:rsid w:val="00EB49B2"/>
    <w:rsid w:val="00F0728C"/>
    <w:rsid w:val="00F1108D"/>
    <w:rsid w:val="00F2589E"/>
    <w:rsid w:val="00F40268"/>
    <w:rsid w:val="00F40E25"/>
    <w:rsid w:val="00F42BD6"/>
    <w:rsid w:val="00F7765B"/>
    <w:rsid w:val="00F8132F"/>
    <w:rsid w:val="00F81814"/>
    <w:rsid w:val="00FA1FDF"/>
    <w:rsid w:val="00FB558B"/>
    <w:rsid w:val="00FC267B"/>
    <w:rsid w:val="00FC6234"/>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51BF0"/>
  <w15:chartTrackingRefBased/>
  <w15:docId w15:val="{E823521F-0876-4F6D-98A7-619EDD57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BD34AF"/>
    <w:pPr>
      <w:spacing w:after="120"/>
      <w:contextualSpacing/>
    </w:pPr>
    <w:rPr>
      <w:rFonts w:ascii="Helvetica" w:hAnsi="Helvetica"/>
      <w:b/>
      <w:color w:val="004871"/>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BD34AF"/>
    <w:rPr>
      <w:rFonts w:ascii="Helvetica" w:hAnsi="Helvetica"/>
      <w:b/>
      <w:color w:val="004871"/>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paragraph" w:customStyle="1" w:styleId="AFNRHeading">
    <w:name w:val="AFNRHeading"/>
    <w:basedOn w:val="Normal"/>
    <w:link w:val="AFNRHeadingChar"/>
    <w:qFormat/>
    <w:rsid w:val="00892649"/>
    <w:pPr>
      <w:shd w:val="clear" w:color="auto" w:fill="848981"/>
    </w:pPr>
    <w:rPr>
      <w:color w:val="FFFFFF" w:themeColor="background1"/>
      <w:sz w:val="40"/>
      <w:szCs w:val="40"/>
    </w:r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8408F"/>
    <w:rPr>
      <w:rFonts w:ascii="Arial" w:hAnsi="Arial"/>
      <w:b/>
      <w:color w:val="0070C0"/>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character" w:customStyle="1" w:styleId="AFNRHeadingChar">
    <w:name w:val="AFNRHeading Char"/>
    <w:basedOn w:val="DefaultParagraphFont"/>
    <w:link w:val="AFNRHeading"/>
    <w:rsid w:val="00892649"/>
    <w:rPr>
      <w:rFonts w:ascii="Arial" w:hAnsi="Arial"/>
      <w:color w:val="FFFFFF" w:themeColor="background1"/>
      <w:sz w:val="40"/>
      <w:szCs w:val="40"/>
      <w:shd w:val="clear" w:color="auto" w:fill="848981"/>
    </w:r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LC">
    <w:name w:val="MLC"/>
    <w:link w:val="MLCChar"/>
    <w:qFormat/>
    <w:rsid w:val="00BD34AF"/>
    <w:pPr>
      <w:shd w:val="clear" w:color="auto" w:fill="004871"/>
      <w:spacing w:after="0" w:line="240" w:lineRule="auto"/>
    </w:pPr>
    <w:rPr>
      <w:rFonts w:ascii="Helvetica" w:hAnsi="Helvetica"/>
      <w:color w:val="FFFFFF" w:themeColor="background1"/>
      <w:sz w:val="40"/>
      <w:szCs w:val="40"/>
    </w:rPr>
  </w:style>
  <w:style w:type="character" w:customStyle="1" w:styleId="MLCChar">
    <w:name w:val="MLC Char"/>
    <w:basedOn w:val="DefaultParagraphFont"/>
    <w:link w:val="MLC"/>
    <w:rsid w:val="00BD34AF"/>
    <w:rPr>
      <w:rFonts w:ascii="Helvetica" w:hAnsi="Helvetica"/>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C42DF8"/>
    <w:rPr>
      <w:sz w:val="16"/>
      <w:szCs w:val="16"/>
    </w:rPr>
  </w:style>
  <w:style w:type="paragraph" w:styleId="CommentText">
    <w:name w:val="annotation text"/>
    <w:basedOn w:val="Normal"/>
    <w:link w:val="CommentTextChar"/>
    <w:uiPriority w:val="99"/>
    <w:semiHidden/>
    <w:unhideWhenUsed/>
    <w:rsid w:val="00C42DF8"/>
    <w:rPr>
      <w:sz w:val="20"/>
      <w:szCs w:val="20"/>
    </w:rPr>
  </w:style>
  <w:style w:type="character" w:customStyle="1" w:styleId="CommentTextChar">
    <w:name w:val="Comment Text Char"/>
    <w:basedOn w:val="DefaultParagraphFont"/>
    <w:link w:val="CommentText"/>
    <w:uiPriority w:val="99"/>
    <w:semiHidden/>
    <w:rsid w:val="00C42DF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42DF8"/>
    <w:rPr>
      <w:b/>
      <w:bCs/>
    </w:rPr>
  </w:style>
  <w:style w:type="character" w:customStyle="1" w:styleId="CommentSubjectChar">
    <w:name w:val="Comment Subject Char"/>
    <w:basedOn w:val="CommentTextChar"/>
    <w:link w:val="CommentSubject"/>
    <w:uiPriority w:val="99"/>
    <w:semiHidden/>
    <w:rsid w:val="00C42DF8"/>
    <w:rPr>
      <w:rFonts w:ascii="Arial" w:hAnsi="Arial"/>
      <w:b/>
      <w:bCs/>
      <w:sz w:val="20"/>
      <w:szCs w:val="20"/>
    </w:rPr>
  </w:style>
  <w:style w:type="paragraph" w:styleId="BalloonText">
    <w:name w:val="Balloon Text"/>
    <w:basedOn w:val="Normal"/>
    <w:link w:val="BalloonTextChar"/>
    <w:uiPriority w:val="99"/>
    <w:semiHidden/>
    <w:unhideWhenUsed/>
    <w:rsid w:val="00C42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D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ak\Documents\Custom%20Office%20Templates\MLC_Task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C:\Users\claak\Documents\Custom Office Templates\MLC_Task_Template.dotx</Template>
  <TotalTime>51</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Task X.X Name</vt:lpstr>
    </vt:vector>
  </TitlesOfParts>
  <Manager>Nancy Trivette</Manager>
  <Company>Curriculum for Agricultural Science Education</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3.4 Presenting the Plan</dc:title>
  <dc:subject>My Local Cooperative Module 3</dc:subject>
  <dc:creator>Carl Aakre</dc:creator>
  <cp:keywords/>
  <dc:description/>
  <cp:lastModifiedBy>Rogers, Ashley</cp:lastModifiedBy>
  <cp:revision>80</cp:revision>
  <dcterms:created xsi:type="dcterms:W3CDTF">2019-12-26T21:15:00Z</dcterms:created>
  <dcterms:modified xsi:type="dcterms:W3CDTF">2022-11-02T20:37:00Z</dcterms:modified>
</cp:coreProperties>
</file>